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1ffa0" w14:paraId="6e1ffa0" w:rsidRDefault="00E22A64" w:rsidP="00C62681" w:rsidR="00A92FB6" w:rsidRPr="0093682D">
      <w:pPr>
        <w15:collapsed w:val="false"/>
        <w:rPr>
          <w:b/>
        </w:rPr>
      </w:pPr>
      <w:bookmarkStart w:name="_GoBack" w:id="0"/>
      <w:bookmarkEnd w:id="0"/>
      <w:r w:rsidRPr="0093682D">
        <w:rPr>
          <w:b/>
        </w:rPr>
        <w:t xml:space="preserve">               </w:t>
      </w:r>
      <w:r w:rsidRPr="0093682D">
        <w:rPr>
          <w:noProof/>
          <w:color w:val="0000FF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197E" w:rsidP="00AB197E" w:rsidR="00AB197E" w:rsidRPr="0093682D">
      <w:pPr>
        <w:jc w:val="both"/>
        <w:rPr>
          <w:b/>
        </w:rPr>
      </w:pPr>
    </w:p>
    <w:p w:rsidRDefault="00AB197E" w:rsidP="00AB197E" w:rsidR="00A92FB6" w:rsidRPr="0093682D">
      <w:pPr>
        <w:jc w:val="both"/>
        <w:rPr>
          <w:b/>
        </w:rPr>
      </w:pPr>
      <w:r w:rsidRPr="0093682D">
        <w:rPr>
          <w:b/>
        </w:rPr>
        <w:t>REPUBLIKA HRVATSKA</w:t>
      </w:r>
    </w:p>
    <w:p w:rsidRDefault="00C62681" w:rsidP="00C62681" w:rsidR="00C62681" w:rsidRPr="0093682D">
      <w:pPr>
        <w:rPr>
          <w:b/>
        </w:rPr>
      </w:pPr>
      <w:r w:rsidRPr="0093682D">
        <w:rPr>
          <w:b/>
        </w:rPr>
        <w:t>TRGOVAČKI SUD U SPLITU</w:t>
      </w:r>
    </w:p>
    <w:p w:rsidRDefault="004D6485" w:rsidP="00C62681" w:rsidR="00C62681" w:rsidRPr="0093682D">
      <w:pPr>
        <w:rPr>
          <w:b/>
        </w:rPr>
      </w:pPr>
      <w:r>
        <w:rPr>
          <w:b/>
        </w:rPr>
        <w:t>Split, Sukoišanska 6</w:t>
      </w:r>
    </w:p>
    <w:p w:rsidRDefault="00C62681" w:rsidP="00C62681" w:rsidR="00C62681">
      <w:pPr>
        <w:rPr>
          <w:b/>
        </w:rPr>
      </w:pPr>
    </w:p>
    <w:p w:rsidRDefault="004D6485" w:rsidP="00C62681" w:rsidR="004D6485" w:rsidRPr="0093682D">
      <w:pPr>
        <w:rPr>
          <w:b/>
        </w:rPr>
      </w:pPr>
    </w:p>
    <w:p w:rsidRDefault="0093682D" w:rsidP="0093682D" w:rsidR="00C62681">
      <w:pPr>
        <w:jc w:val="center"/>
        <w:rPr>
          <w:b/>
        </w:rPr>
      </w:pPr>
      <w:r w:rsidRPr="0093682D">
        <w:rPr>
          <w:b/>
        </w:rPr>
        <w:t>R</w:t>
      </w:r>
      <w:r>
        <w:rPr>
          <w:b/>
        </w:rPr>
        <w:t xml:space="preserve"> </w:t>
      </w:r>
      <w:r w:rsidRPr="0093682D">
        <w:rPr>
          <w:b/>
        </w:rPr>
        <w:t>E</w:t>
      </w:r>
      <w:r>
        <w:rPr>
          <w:b/>
        </w:rPr>
        <w:t xml:space="preserve"> </w:t>
      </w:r>
      <w:r w:rsidRPr="0093682D">
        <w:rPr>
          <w:b/>
        </w:rPr>
        <w:t>P</w:t>
      </w:r>
      <w:r>
        <w:rPr>
          <w:b/>
        </w:rPr>
        <w:t xml:space="preserve"> </w:t>
      </w:r>
      <w:r w:rsidRPr="0093682D">
        <w:rPr>
          <w:b/>
        </w:rPr>
        <w:t>U</w:t>
      </w:r>
      <w:r>
        <w:rPr>
          <w:b/>
        </w:rPr>
        <w:t xml:space="preserve"> </w:t>
      </w:r>
      <w:r w:rsidRPr="0093682D">
        <w:rPr>
          <w:b/>
        </w:rPr>
        <w:t>B</w:t>
      </w:r>
      <w:r>
        <w:rPr>
          <w:b/>
        </w:rPr>
        <w:t xml:space="preserve"> </w:t>
      </w:r>
      <w:r w:rsidRPr="0093682D">
        <w:rPr>
          <w:b/>
        </w:rPr>
        <w:t>L</w:t>
      </w:r>
      <w:r>
        <w:rPr>
          <w:b/>
        </w:rPr>
        <w:t xml:space="preserve"> </w:t>
      </w:r>
      <w:r w:rsidRPr="0093682D">
        <w:rPr>
          <w:b/>
        </w:rPr>
        <w:t>I</w:t>
      </w:r>
      <w:r>
        <w:rPr>
          <w:b/>
        </w:rPr>
        <w:t xml:space="preserve"> </w:t>
      </w:r>
      <w:r w:rsidRPr="0093682D">
        <w:rPr>
          <w:b/>
        </w:rPr>
        <w:t>K</w:t>
      </w:r>
      <w:r>
        <w:rPr>
          <w:b/>
        </w:rPr>
        <w:t xml:space="preserve"> </w:t>
      </w:r>
      <w:r w:rsidRPr="0093682D">
        <w:rPr>
          <w:b/>
        </w:rPr>
        <w:t>A</w:t>
      </w:r>
      <w:r>
        <w:rPr>
          <w:b/>
        </w:rPr>
        <w:t xml:space="preserve"> </w:t>
      </w:r>
      <w:r w:rsidRPr="0093682D">
        <w:rPr>
          <w:b/>
        </w:rPr>
        <w:t xml:space="preserve"> H</w:t>
      </w:r>
      <w:r>
        <w:rPr>
          <w:b/>
        </w:rPr>
        <w:t xml:space="preserve"> </w:t>
      </w:r>
      <w:r w:rsidRPr="0093682D">
        <w:rPr>
          <w:b/>
        </w:rPr>
        <w:t>R</w:t>
      </w:r>
      <w:r>
        <w:rPr>
          <w:b/>
        </w:rPr>
        <w:t xml:space="preserve"> </w:t>
      </w:r>
      <w:r w:rsidRPr="0093682D">
        <w:rPr>
          <w:b/>
        </w:rPr>
        <w:t>V</w:t>
      </w:r>
      <w:r>
        <w:rPr>
          <w:b/>
        </w:rPr>
        <w:t xml:space="preserve"> </w:t>
      </w:r>
      <w:r w:rsidRPr="0093682D">
        <w:rPr>
          <w:b/>
        </w:rPr>
        <w:t>A</w:t>
      </w:r>
      <w:r>
        <w:rPr>
          <w:b/>
        </w:rPr>
        <w:t xml:space="preserve"> </w:t>
      </w:r>
      <w:r w:rsidRPr="0093682D">
        <w:rPr>
          <w:b/>
        </w:rPr>
        <w:t>T</w:t>
      </w:r>
      <w:r>
        <w:rPr>
          <w:b/>
        </w:rPr>
        <w:t xml:space="preserve"> </w:t>
      </w:r>
      <w:r w:rsidRPr="0093682D">
        <w:rPr>
          <w:b/>
        </w:rPr>
        <w:t>S</w:t>
      </w:r>
      <w:r>
        <w:rPr>
          <w:b/>
        </w:rPr>
        <w:t xml:space="preserve"> </w:t>
      </w:r>
      <w:r w:rsidRPr="0093682D">
        <w:rPr>
          <w:b/>
        </w:rPr>
        <w:t>K</w:t>
      </w:r>
      <w:r>
        <w:rPr>
          <w:b/>
        </w:rPr>
        <w:t xml:space="preserve"> </w:t>
      </w:r>
      <w:r w:rsidRPr="0093682D">
        <w:rPr>
          <w:b/>
        </w:rPr>
        <w:t>A</w:t>
      </w:r>
    </w:p>
    <w:p w:rsidRDefault="0093682D" w:rsidP="0093682D" w:rsidR="0093682D" w:rsidRPr="0093682D">
      <w:pPr>
        <w:jc w:val="center"/>
        <w:rPr>
          <w:b/>
        </w:rPr>
      </w:pPr>
    </w:p>
    <w:p w:rsidRDefault="00C62681" w:rsidP="00C62681" w:rsidR="00C62681" w:rsidRPr="0093682D">
      <w:pPr>
        <w:jc w:val="center"/>
        <w:rPr>
          <w:b/>
        </w:rPr>
      </w:pPr>
      <w:r w:rsidRPr="0093682D">
        <w:rPr>
          <w:b/>
        </w:rPr>
        <w:t>R J E Š E N J E</w:t>
      </w:r>
    </w:p>
    <w:p w:rsidRDefault="00C62681" w:rsidP="00C62681" w:rsidR="00C62681" w:rsidRPr="0093682D"/>
    <w:p w:rsidRDefault="000662E4" w:rsidP="007B2C2E" w:rsidR="000662E4" w:rsidRPr="0093682D">
      <w:pPr>
        <w:jc w:val="both"/>
      </w:pPr>
      <w:r w:rsidRPr="0093682D">
        <w:t>Trgovački sud u Splitu,</w:t>
      </w:r>
      <w:r w:rsidR="00A830AB" w:rsidRPr="0093682D">
        <w:t xml:space="preserve"> </w:t>
      </w:r>
      <w:r w:rsidRPr="0093682D">
        <w:t>po sucu tog suda Katarini Franković</w:t>
      </w:r>
      <w:r w:rsidR="007B2C2E" w:rsidRPr="0093682D">
        <w:t xml:space="preserve">, kao sucu pojedincu u </w:t>
      </w:r>
      <w:r w:rsidRPr="0093682D">
        <w:t>stečajno</w:t>
      </w:r>
      <w:r w:rsidR="007B2C2E" w:rsidRPr="0093682D">
        <w:t>m</w:t>
      </w:r>
      <w:r w:rsidRPr="0093682D">
        <w:t xml:space="preserve"> postupk</w:t>
      </w:r>
      <w:r w:rsidR="007B2C2E" w:rsidRPr="0093682D">
        <w:t>u</w:t>
      </w:r>
      <w:r w:rsidRPr="0093682D">
        <w:t xml:space="preserve"> nad dužnikom </w:t>
      </w:r>
      <w:r w:rsidR="008330D0" w:rsidRPr="008330D0">
        <w:t>GEORAD d.o.o. u stečaju, Makarska</w:t>
      </w:r>
      <w:r w:rsidR="008774FA">
        <w:t>,</w:t>
      </w:r>
      <w:r w:rsidR="008330D0" w:rsidRPr="008330D0">
        <w:t xml:space="preserve"> Zrinsko Frankopanska S-7, MBS: 060208723, OIB: 78126748207</w:t>
      </w:r>
      <w:r w:rsidR="00BD1FFC" w:rsidRPr="0093682D">
        <w:t xml:space="preserve"> zastupano po stečajnom upravitelju </w:t>
      </w:r>
      <w:r w:rsidR="008330D0" w:rsidRPr="008330D0">
        <w:t>Dražen Vidman</w:t>
      </w:r>
      <w:r w:rsidR="00BD1FFC" w:rsidRPr="0093682D">
        <w:t>, izvan ročišta,</w:t>
      </w:r>
      <w:r w:rsidR="00A00826" w:rsidRPr="0093682D">
        <w:t xml:space="preserve"> </w:t>
      </w:r>
      <w:r w:rsidRPr="0093682D">
        <w:t xml:space="preserve">dana </w:t>
      </w:r>
      <w:r w:rsidR="008330D0">
        <w:t>20</w:t>
      </w:r>
      <w:r w:rsidRPr="0093682D">
        <w:t xml:space="preserve">. </w:t>
      </w:r>
      <w:r w:rsidR="008330D0">
        <w:t>studenog</w:t>
      </w:r>
      <w:r w:rsidR="00D1742C" w:rsidRPr="0093682D">
        <w:t>a</w:t>
      </w:r>
      <w:r w:rsidRPr="0093682D">
        <w:t xml:space="preserve"> 201</w:t>
      </w:r>
      <w:r w:rsidR="006C357E" w:rsidRPr="0093682D">
        <w:t>7</w:t>
      </w:r>
      <w:r w:rsidRPr="0093682D">
        <w:t>. godine</w:t>
      </w:r>
    </w:p>
    <w:p w:rsidRDefault="00C62681" w:rsidP="00EF0F2E" w:rsidR="00C62681" w:rsidRPr="0093682D">
      <w:pPr>
        <w:ind w:firstLine="708"/>
        <w:jc w:val="both"/>
      </w:pPr>
    </w:p>
    <w:p w:rsidRDefault="00C62681" w:rsidP="00C62681" w:rsidR="00C62681" w:rsidRPr="0093682D"/>
    <w:p w:rsidRDefault="00C62681" w:rsidP="00C62681" w:rsidR="00C62681" w:rsidRPr="0093682D">
      <w:pPr>
        <w:jc w:val="center"/>
        <w:rPr>
          <w:b/>
        </w:rPr>
      </w:pPr>
      <w:r w:rsidRPr="0093682D">
        <w:rPr>
          <w:b/>
        </w:rPr>
        <w:t>r i j e š i o    j e</w:t>
      </w:r>
    </w:p>
    <w:p w:rsidRDefault="002E3C71" w:rsidP="00C62681" w:rsidR="00C62681" w:rsidRPr="0093682D">
      <w:r w:rsidRPr="0093682D">
        <w:t xml:space="preserve"> </w:t>
      </w:r>
    </w:p>
    <w:p w:rsidRDefault="00EB6ECC" w:rsidP="00EB6ECC" w:rsidR="00A830AB">
      <w:pPr>
        <w:ind w:hanging="705" w:left="705"/>
        <w:jc w:val="both"/>
      </w:pPr>
      <w:r>
        <w:t>I.</w:t>
      </w:r>
      <w:r>
        <w:tab/>
      </w:r>
      <w:r w:rsidR="00A830AB" w:rsidRPr="0093682D">
        <w:t xml:space="preserve">Određuje se ročište skupštine vjerovnika za dan </w:t>
      </w:r>
      <w:r w:rsidR="008330D0">
        <w:t>28. studenog</w:t>
      </w:r>
      <w:r w:rsidR="00A830AB" w:rsidRPr="0093682D">
        <w:t>a 2017. godine u 1</w:t>
      </w:r>
      <w:r w:rsidR="008330D0">
        <w:t>4,4</w:t>
      </w:r>
      <w:r w:rsidR="00A830AB" w:rsidRPr="0093682D">
        <w:t>0 sati u prostorijama Trgovačkog suda u Splitu,</w:t>
      </w:r>
      <w:r w:rsidR="008330D0" w:rsidRPr="008330D0">
        <w:t xml:space="preserve"> na adresi Split, Sukoišanska 6, sudnica br. 4, soba broj 118, na I. katu</w:t>
      </w:r>
      <w:r w:rsidR="00A830AB" w:rsidRPr="0093682D">
        <w:t xml:space="preserve"> , sa slijedećim dnevnim redom: </w:t>
      </w:r>
    </w:p>
    <w:p w:rsidRDefault="008330D0" w:rsidP="00A830AB" w:rsidR="008330D0">
      <w:pPr>
        <w:ind w:firstLine="708"/>
        <w:jc w:val="both"/>
      </w:pPr>
      <w:r>
        <w:t>- izvješće stečajnog upravitelja o tijeku stečajnog postupka i stanju stečajne mase,</w:t>
      </w:r>
    </w:p>
    <w:p w:rsidRDefault="008330D0" w:rsidP="00EB6ECC" w:rsidR="008330D0">
      <w:pPr>
        <w:ind w:left="708"/>
        <w:jc w:val="both"/>
      </w:pPr>
      <w:r>
        <w:t>- odluka o ovjeri storno računa vjerovniku Hypo-leasing Steiermark d.o.o. o terećenju stečajne mase za iznos PDv-a</w:t>
      </w:r>
      <w:r w:rsidR="00EB6ECC">
        <w:t xml:space="preserve"> ili ispravku tražbine Ministarstva financija,</w:t>
      </w:r>
    </w:p>
    <w:p w:rsidRDefault="00EB6ECC" w:rsidP="00EB6ECC" w:rsidR="00EB6ECC" w:rsidRPr="0093682D">
      <w:pPr>
        <w:ind w:left="708"/>
        <w:jc w:val="both"/>
      </w:pPr>
      <w:r>
        <w:t>- odluka o izdvojenim sredstvima na depozitarnom računu u iznosu od 295.994,05 kuna</w:t>
      </w:r>
    </w:p>
    <w:p w:rsidRDefault="00EB6ECC" w:rsidP="00EB6ECC" w:rsidR="00EB6ECC">
      <w:pPr>
        <w:ind w:firstLine="708"/>
        <w:jc w:val="both"/>
      </w:pPr>
      <w:r>
        <w:t>- odluka o preuzimanju parnica u tijeku.</w:t>
      </w:r>
    </w:p>
    <w:p w:rsidRDefault="00EB6ECC" w:rsidP="00EB6ECC" w:rsidR="00EB6ECC">
      <w:pPr>
        <w:ind w:firstLine="708"/>
        <w:jc w:val="both"/>
      </w:pPr>
    </w:p>
    <w:p w:rsidRDefault="00EB6ECC" w:rsidP="00EB6ECC" w:rsidR="00EB6ECC">
      <w:pPr>
        <w:ind w:hanging="705" w:left="705"/>
        <w:jc w:val="both"/>
      </w:pPr>
      <w:r>
        <w:t>II.</w:t>
      </w:r>
      <w:r>
        <w:tab/>
        <w:t xml:space="preserve">Odbija se prijedlog stečajnog upravitelja za sazivanjem skupštine vjerovnika radi odlučivanja o tražbinama vjerovnika Tonči Kurilj, Grad Makarska, Adriatic Zagreb factoring d.o.o., te unovčenju nekretnina sa razlučnim pravom, te izdavanje suglasnosti za angažiranje usluga odvjetnika.  </w:t>
      </w:r>
    </w:p>
    <w:p w:rsidRDefault="00EB6ECC" w:rsidP="00A830AB" w:rsidR="00EB6ECC">
      <w:pPr>
        <w:jc w:val="both"/>
      </w:pPr>
    </w:p>
    <w:p w:rsidRDefault="00A830AB" w:rsidP="00A830AB" w:rsidR="00A830AB" w:rsidRPr="0093682D">
      <w:pPr>
        <w:jc w:val="center"/>
      </w:pPr>
    </w:p>
    <w:p w:rsidRDefault="006A00C2" w:rsidP="00A830AB" w:rsidR="006A00C2" w:rsidRPr="0093682D">
      <w:pPr>
        <w:jc w:val="center"/>
        <w:rPr>
          <w:b/>
        </w:rPr>
      </w:pPr>
      <w:r w:rsidRPr="0093682D">
        <w:rPr>
          <w:b/>
        </w:rPr>
        <w:t>Obrazloženje</w:t>
      </w:r>
    </w:p>
    <w:p w:rsidRDefault="006A00C2" w:rsidP="006A00C2" w:rsidR="006A00C2" w:rsidRPr="0093682D">
      <w:pPr>
        <w:rPr>
          <w:b/>
        </w:rPr>
      </w:pPr>
    </w:p>
    <w:p w:rsidRDefault="00EB6ECC" w:rsidP="004D6485" w:rsidR="00A92FB6">
      <w:pPr>
        <w:ind w:firstLine="708"/>
        <w:jc w:val="both"/>
      </w:pPr>
      <w:r>
        <w:t>Dana 09. listopada 2017.g. zaprimljen je podnesak stečajnog upravitelja kojim predlaže sazivanje skupštine vjerovnika, sa naznačenim točaka dnevnog reda.</w:t>
      </w:r>
      <w:r w:rsidR="004D6485" w:rsidRPr="004D6485">
        <w:t xml:space="preserve"> </w:t>
      </w:r>
      <w:r w:rsidR="004D6485">
        <w:t xml:space="preserve">Obzirom na </w:t>
      </w:r>
      <w:r w:rsidR="004D6485" w:rsidRPr="004D6485">
        <w:t xml:space="preserve"> obrazloženi p</w:t>
      </w:r>
      <w:r w:rsidR="004D6485">
        <w:t xml:space="preserve">rijedlog stečajnog upravitelja n prema </w:t>
      </w:r>
      <w:r w:rsidR="004D6485" w:rsidRPr="004D6485">
        <w:t>čl. 104. Stečajnog zakona (NN 71/15, dalje u tekstu SZ)</w:t>
      </w:r>
      <w:r w:rsidR="004D6485">
        <w:t xml:space="preserve"> s</w:t>
      </w:r>
      <w:r w:rsidR="004D6485" w:rsidRPr="004D6485">
        <w:t xml:space="preserve">ud je prihvatio prijedlog stečajnog upravitelja budući je prijedlog dnevnog reda skupštine pretežito određen, odnosno vjerovnici unaprijed moraju znati o kojim točkama će se na skupštini raspravljati i odlučivati. </w:t>
      </w:r>
      <w:r w:rsidR="004D6485">
        <w:t xml:space="preserve"> </w:t>
      </w:r>
      <w:r>
        <w:t xml:space="preserve">Prema čl. 103.st.2. </w:t>
      </w:r>
      <w:r w:rsidR="004D6485">
        <w:t>SZ-a</w:t>
      </w:r>
      <w:r>
        <w:t xml:space="preserve"> vrijeme i mjesto održavanja i dnevni red skupštine vjerovnika objavljuju se na mrežnoj stranici e-Oglasna ploča sudova. </w:t>
      </w:r>
    </w:p>
    <w:p w:rsidRDefault="00EB6ECC" w:rsidP="00EB6ECC" w:rsidR="00EB6ECC">
      <w:pPr>
        <w:ind w:firstLine="708"/>
        <w:jc w:val="both"/>
      </w:pPr>
    </w:p>
    <w:p w:rsidRDefault="00EB6ECC" w:rsidP="00EB6ECC" w:rsidR="00EB6ECC" w:rsidRPr="0093682D">
      <w:pPr>
        <w:ind w:firstLine="708"/>
        <w:jc w:val="both"/>
      </w:pPr>
      <w:r>
        <w:lastRenderedPageBreak/>
        <w:t xml:space="preserve">Sud je odbio </w:t>
      </w:r>
      <w:r w:rsidR="004D6485">
        <w:t xml:space="preserve">prijedlog stečajnog upravitelja u dijelu u kojem traži sazivanje skupštine </w:t>
      </w:r>
      <w:r w:rsidR="004D6485" w:rsidRPr="004D6485">
        <w:t xml:space="preserve">radi odlučivanja o tražbinama vjerovnika Tonči Kurilj, Grad Makarska, Adriatic Zagreb factoring d.o.o., te unovčenju nekretnina sa razlučnim pravom, te izdavanje suglasnosti za angažiranje usluga odvjetnika.  </w:t>
      </w:r>
      <w:r w:rsidR="004D6485">
        <w:t xml:space="preserve">Naime, sud rješenjem odlučuje o utvrđenim i osporenim tražbinama na temelju </w:t>
      </w:r>
      <w:r w:rsidR="008774FA">
        <w:t xml:space="preserve">pravovremenih </w:t>
      </w:r>
      <w:r w:rsidR="004D6485">
        <w:t>prijava tražbina vjerovnika i njihovom osporavanju od strane stečajnog upravitelja ili nekog drugog vjerovnika. Skupština vjerovnika</w:t>
      </w:r>
      <w:r w:rsidR="008774FA">
        <w:t xml:space="preserve"> nakon ispitnog ročišta </w:t>
      </w:r>
      <w:r w:rsidR="004D6485">
        <w:t xml:space="preserve"> ne donosi odluke o tome, kao ni o unovčenju nekretnina koje su opterećene razlučnim pravom. Stečajni zakon u čl. 247 regulira postupanje u</w:t>
      </w:r>
      <w:r w:rsidR="004D6485" w:rsidRPr="004D6485">
        <w:t xml:space="preserve"> unovčenju nekretnina koje su opterećene razlučnim pravom</w:t>
      </w:r>
      <w:r w:rsidR="004D6485">
        <w:t xml:space="preserve">. Nadalje, na izvještajnom ročištu je skupština već donijela odluku o </w:t>
      </w:r>
      <w:r w:rsidR="004D6485" w:rsidRPr="004D6485">
        <w:t>angažiranje usluga odvjetnika</w:t>
      </w:r>
      <w:r w:rsidR="004D6485">
        <w:t>.</w:t>
      </w:r>
    </w:p>
    <w:p w:rsidRDefault="00BD1FFC" w:rsidP="006A00C2" w:rsidR="00BD1FFC" w:rsidRPr="0093682D">
      <w:pPr>
        <w:jc w:val="both"/>
      </w:pPr>
    </w:p>
    <w:p w:rsidRDefault="00BD1FFC" w:rsidP="006A00C2" w:rsidR="00BD1FFC" w:rsidRPr="0093682D">
      <w:pPr>
        <w:jc w:val="both"/>
      </w:pPr>
      <w:r w:rsidRPr="0093682D">
        <w:tab/>
        <w:t xml:space="preserve">Slijedom </w:t>
      </w:r>
      <w:r w:rsidR="004D6485">
        <w:t xml:space="preserve">svega </w:t>
      </w:r>
      <w:r w:rsidRPr="0093682D">
        <w:t>navedenog odlučeno je kao u izreci.</w:t>
      </w:r>
    </w:p>
    <w:p w:rsidRDefault="00BD1FFC" w:rsidP="006A00C2" w:rsidR="00BD1FFC" w:rsidRPr="0093682D">
      <w:pPr>
        <w:jc w:val="both"/>
      </w:pPr>
    </w:p>
    <w:p w:rsidRDefault="00C62681" w:rsidP="00C62681" w:rsidR="00C62681" w:rsidRPr="0093682D">
      <w:pPr>
        <w:jc w:val="center"/>
        <w:rPr>
          <w:b/>
        </w:rPr>
      </w:pPr>
      <w:r w:rsidRPr="0093682D">
        <w:rPr>
          <w:b/>
        </w:rPr>
        <w:t xml:space="preserve">U </w:t>
      </w:r>
      <w:r w:rsidR="004D6485">
        <w:rPr>
          <w:b/>
        </w:rPr>
        <w:t>Split</w:t>
      </w:r>
      <w:r w:rsidRPr="0093682D">
        <w:rPr>
          <w:b/>
        </w:rPr>
        <w:t>u, dana</w:t>
      </w:r>
      <w:r w:rsidR="005B2D65" w:rsidRPr="0093682D">
        <w:rPr>
          <w:b/>
        </w:rPr>
        <w:t xml:space="preserve"> </w:t>
      </w:r>
      <w:r w:rsidR="004D6485">
        <w:rPr>
          <w:b/>
        </w:rPr>
        <w:t>20</w:t>
      </w:r>
      <w:r w:rsidR="00A00826" w:rsidRPr="0093682D">
        <w:rPr>
          <w:b/>
        </w:rPr>
        <w:t xml:space="preserve">. </w:t>
      </w:r>
      <w:r w:rsidR="004D6485">
        <w:rPr>
          <w:b/>
        </w:rPr>
        <w:t>studenoga</w:t>
      </w:r>
      <w:r w:rsidR="00A00826" w:rsidRPr="0093682D">
        <w:rPr>
          <w:b/>
        </w:rPr>
        <w:t xml:space="preserve"> 2017</w:t>
      </w:r>
      <w:r w:rsidRPr="0093682D">
        <w:rPr>
          <w:b/>
        </w:rPr>
        <w:t>. godine</w:t>
      </w:r>
    </w:p>
    <w:p w:rsidRDefault="00C62681" w:rsidP="00C62681" w:rsidR="00C62681" w:rsidRPr="0093682D">
      <w:pPr>
        <w:rPr>
          <w:b/>
        </w:rPr>
      </w:pPr>
    </w:p>
    <w:p w:rsidRDefault="00C62681" w:rsidP="00C62681" w:rsidR="00C62681" w:rsidRPr="0093682D">
      <w:pPr>
        <w:rPr>
          <w:b/>
        </w:rPr>
      </w:pPr>
      <w:r w:rsidRPr="0093682D">
        <w:rPr>
          <w:b/>
        </w:rPr>
        <w:tab/>
      </w:r>
      <w:r w:rsidRPr="0093682D">
        <w:rPr>
          <w:b/>
        </w:rPr>
        <w:tab/>
      </w:r>
      <w:r w:rsidRPr="0093682D">
        <w:rPr>
          <w:b/>
        </w:rPr>
        <w:tab/>
      </w:r>
      <w:r w:rsidRPr="0093682D">
        <w:rPr>
          <w:b/>
        </w:rPr>
        <w:tab/>
      </w:r>
      <w:r w:rsidRPr="0093682D">
        <w:rPr>
          <w:b/>
        </w:rPr>
        <w:tab/>
      </w:r>
      <w:r w:rsidRPr="0093682D">
        <w:rPr>
          <w:b/>
        </w:rPr>
        <w:tab/>
      </w:r>
      <w:r w:rsidRPr="0093682D">
        <w:rPr>
          <w:b/>
        </w:rPr>
        <w:tab/>
      </w:r>
      <w:r w:rsidRPr="0093682D">
        <w:rPr>
          <w:b/>
        </w:rPr>
        <w:tab/>
        <w:t>Sudac:</w:t>
      </w:r>
    </w:p>
    <w:p w:rsidRDefault="00C62681" w:rsidP="00C62681" w:rsidR="00C62681" w:rsidRPr="0093682D">
      <w:pPr>
        <w:rPr>
          <w:b/>
        </w:rPr>
      </w:pPr>
    </w:p>
    <w:p w:rsidRDefault="00C62681" w:rsidP="00C62681" w:rsidR="00C62681" w:rsidRPr="0093682D">
      <w:pPr>
        <w:rPr>
          <w:b/>
        </w:rPr>
      </w:pPr>
      <w:r w:rsidRPr="0093682D">
        <w:rPr>
          <w:b/>
        </w:rPr>
        <w:tab/>
      </w:r>
      <w:r w:rsidRPr="0093682D">
        <w:rPr>
          <w:b/>
        </w:rPr>
        <w:tab/>
      </w:r>
      <w:r w:rsidRPr="0093682D">
        <w:rPr>
          <w:b/>
        </w:rPr>
        <w:tab/>
      </w:r>
      <w:r w:rsidRPr="0093682D">
        <w:rPr>
          <w:b/>
        </w:rPr>
        <w:tab/>
      </w:r>
      <w:r w:rsidRPr="0093682D">
        <w:rPr>
          <w:b/>
        </w:rPr>
        <w:tab/>
      </w:r>
      <w:r w:rsidRPr="0093682D">
        <w:rPr>
          <w:b/>
        </w:rPr>
        <w:tab/>
      </w:r>
      <w:r w:rsidRPr="0093682D">
        <w:rPr>
          <w:b/>
        </w:rPr>
        <w:tab/>
      </w:r>
      <w:r w:rsidRPr="0093682D">
        <w:rPr>
          <w:b/>
        </w:rPr>
        <w:tab/>
        <w:t>Katarina Franković</w:t>
      </w:r>
    </w:p>
    <w:p w:rsidRDefault="00551442" w:rsidP="00C62681" w:rsidR="00551442" w:rsidRPr="0093682D">
      <w:pPr>
        <w:rPr>
          <w:b/>
        </w:rPr>
      </w:pPr>
    </w:p>
    <w:p w:rsidRDefault="00B70565" w:rsidP="00B70565" w:rsidR="00B70565" w:rsidRPr="0093682D">
      <w:pPr>
        <w:rPr>
          <w:b/>
        </w:rPr>
      </w:pPr>
      <w:r w:rsidRPr="0093682D">
        <w:rPr>
          <w:b/>
        </w:rPr>
        <w:t>UPUTA O PRAVNOM LIJEKU</w:t>
      </w:r>
      <w:r w:rsidR="00F06D4D" w:rsidRPr="0093682D">
        <w:rPr>
          <w:b/>
        </w:rPr>
        <w:t>:</w:t>
      </w:r>
    </w:p>
    <w:p w:rsidRDefault="004D6485" w:rsidP="004D6485" w:rsidR="004D6485">
      <w:pPr>
        <w:jc w:val="both"/>
      </w:pPr>
      <w: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</w:t>
      </w:r>
    </w:p>
    <w:p w:rsidRDefault="004D6485" w:rsidP="004D6485" w:rsidR="004D6485"/>
    <w:p w:rsidRDefault="004D6485" w:rsidP="004D6485" w:rsidR="004D6485" w:rsidRPr="008774FA">
      <w:pPr>
        <w:rPr>
          <w:b/>
        </w:rPr>
      </w:pPr>
      <w:r w:rsidRPr="008774FA">
        <w:rPr>
          <w:b/>
        </w:rPr>
        <w:t>DN-a:</w:t>
      </w:r>
    </w:p>
    <w:p w:rsidRDefault="004D6485" w:rsidP="004D6485" w:rsidR="004D6485">
      <w:r>
        <w:t xml:space="preserve">stečajni upravitelj, putem </w:t>
      </w:r>
      <w:r w:rsidRPr="004D6485">
        <w:t>e-oglasna ploča suda</w:t>
      </w:r>
    </w:p>
    <w:p w:rsidRDefault="004D6485" w:rsidP="004D6485" w:rsidR="004F0CE4" w:rsidRPr="0093682D">
      <w:r>
        <w:t>mrežna stranica e-oglasna ploča suda.</w:t>
      </w:r>
    </w:p>
    <w:sectPr w:rsidR="004F0CE4" w:rsidRPr="0093682D">
      <w:headerReference w:type="default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6485" w:rsidP="004D6485" w:rsidR="004D6485">
      <w:r>
        <w:separator/>
      </w:r>
    </w:p>
  </w:endnote>
  <w:endnote w:id="0" w:type="continuationSeparator">
    <w:p w:rsidRDefault="004D6485" w:rsidP="004D6485" w:rsidR="004D6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78611821"/>
      <w:docPartObj>
        <w:docPartGallery w:val="Page Numbers (Bottom of Page)"/>
        <w:docPartUnique/>
      </w:docPartObj>
    </w:sdtPr>
    <w:sdtEndPr/>
    <w:sdtContent>
      <w:p w:rsidRDefault="008774FA" w:rsidR="008774FA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22A7">
          <w:rPr>
            <w:noProof/>
          </w:rPr>
          <w:t>1</w:t>
        </w:r>
        <w:r>
          <w:fldChar w:fldCharType="end"/>
        </w:r>
      </w:p>
    </w:sdtContent>
  </w:sdt>
  <w:p w:rsidRDefault="008774FA" w:rsidR="008774F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6485" w:rsidP="004D6485" w:rsidR="004D6485">
      <w:r>
        <w:separator/>
      </w:r>
    </w:p>
  </w:footnote>
  <w:footnote w:id="0" w:type="continuationSeparator">
    <w:p w:rsidRDefault="004D6485" w:rsidP="004D6485" w:rsidR="004D6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6485" w:rsidR="004D6485">
    <w:pPr>
      <w:pStyle w:val="Zaglavlje"/>
    </w:pPr>
    <w:r>
      <w:tab/>
    </w:r>
    <w:r>
      <w:tab/>
    </w:r>
    <w:r w:rsidRPr="004D6485">
      <w:t>Posl. br. 18 St-1550/2016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80C0040"/>
    <w:multiLevelType w:val="hybridMultilevel"/>
    <w:tmpl w:val="C7BC150E"/>
    <w:lvl w:tplc="472A91D2" w:ilvl="0"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CF10E1D"/>
    <w:multiLevelType w:val="singleLevel"/>
    <w:tmpl w:val="662AAED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Ansi="Times New Roman" w:ascii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2681"/>
    <w:rsid w:val="00006E39"/>
    <w:rsid w:val="000303B6"/>
    <w:rsid w:val="000662E4"/>
    <w:rsid w:val="000A0FF1"/>
    <w:rsid w:val="000C42DC"/>
    <w:rsid w:val="00176463"/>
    <w:rsid w:val="001822A7"/>
    <w:rsid w:val="00190243"/>
    <w:rsid w:val="001E147A"/>
    <w:rsid w:val="00227212"/>
    <w:rsid w:val="002500C5"/>
    <w:rsid w:val="00283E7E"/>
    <w:rsid w:val="002C4EE4"/>
    <w:rsid w:val="002D59FB"/>
    <w:rsid w:val="002E3C71"/>
    <w:rsid w:val="003446DB"/>
    <w:rsid w:val="00383FE5"/>
    <w:rsid w:val="00404D8A"/>
    <w:rsid w:val="004711AF"/>
    <w:rsid w:val="00492BD5"/>
    <w:rsid w:val="004A2684"/>
    <w:rsid w:val="004C1019"/>
    <w:rsid w:val="004D6485"/>
    <w:rsid w:val="004F0CE4"/>
    <w:rsid w:val="00551442"/>
    <w:rsid w:val="005B2D65"/>
    <w:rsid w:val="00625E7D"/>
    <w:rsid w:val="0064669F"/>
    <w:rsid w:val="0066117C"/>
    <w:rsid w:val="00672ABB"/>
    <w:rsid w:val="006A00C2"/>
    <w:rsid w:val="006B056F"/>
    <w:rsid w:val="006C357E"/>
    <w:rsid w:val="006E5474"/>
    <w:rsid w:val="0073567E"/>
    <w:rsid w:val="00772E96"/>
    <w:rsid w:val="007976D6"/>
    <w:rsid w:val="007B2C2E"/>
    <w:rsid w:val="007F6235"/>
    <w:rsid w:val="008330D0"/>
    <w:rsid w:val="008438FB"/>
    <w:rsid w:val="008774FA"/>
    <w:rsid w:val="008A3A88"/>
    <w:rsid w:val="009302AC"/>
    <w:rsid w:val="0093682D"/>
    <w:rsid w:val="00955ACE"/>
    <w:rsid w:val="00963C56"/>
    <w:rsid w:val="00965CC7"/>
    <w:rsid w:val="0096678B"/>
    <w:rsid w:val="009710AD"/>
    <w:rsid w:val="009C70F3"/>
    <w:rsid w:val="009F16F3"/>
    <w:rsid w:val="00A00826"/>
    <w:rsid w:val="00A03326"/>
    <w:rsid w:val="00A5087B"/>
    <w:rsid w:val="00A830AB"/>
    <w:rsid w:val="00A92FB6"/>
    <w:rsid w:val="00AB197E"/>
    <w:rsid w:val="00AB7C1F"/>
    <w:rsid w:val="00B056F1"/>
    <w:rsid w:val="00B70565"/>
    <w:rsid w:val="00B91E4D"/>
    <w:rsid w:val="00BD1FFC"/>
    <w:rsid w:val="00C1628D"/>
    <w:rsid w:val="00C62681"/>
    <w:rsid w:val="00CE3D62"/>
    <w:rsid w:val="00D15E35"/>
    <w:rsid w:val="00D1742C"/>
    <w:rsid w:val="00D30F28"/>
    <w:rsid w:val="00DC460C"/>
    <w:rsid w:val="00E1076B"/>
    <w:rsid w:val="00E22A64"/>
    <w:rsid w:val="00EB6ECC"/>
    <w:rsid w:val="00EC47FF"/>
    <w:rsid w:val="00EF0F2E"/>
    <w:rsid w:val="00F06D4D"/>
    <w:rsid w:val="00F61983"/>
    <w:rsid w:val="00F74822"/>
    <w:rsid w:val="00FA2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4D648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D6485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4D648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D648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822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22A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22A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22A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22A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4D648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D6485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4D648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D648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822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22A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22A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22A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22A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2017.</izvorni_sadrzaj>
    <derivirana_varijabla naziv="DomainObject.DatumDonosenjaOdluke_1">20.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1550</izvorni_sadrzaj>
    <derivirana_varijabla naziv="DomainObject.Predmet.Broj_1">1550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31 zaposlenik</izvorni_sadrzaj>
    <derivirana_varijabla naziv="DomainObject.Predmet.Opis_1">31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St-1550/2016</izvorni_sadrzaj>
    <derivirana_varijabla naziv="DomainObject.Predmet.OznakaBroj_1">St-1550/2016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SZPod brojem 14. Stpn-45/2014 - odobrena 
predstečajna nagodba</izvorni_sadrzaj>
    <derivirana_varijabla naziv="DomainObject.Predmet.PrimjedbaSuca_1">Čl. 110. st. 1. SZPod brojem 14. Stpn-45/2014 - odobrena 
predstečajna nagodba</derivirana_varijabla>
  </DomainObject.Predmet.PrimjedbaSuca>
  <DomainObject.Predmet.ProtustrankaFormated>
    <izvorni_sadrzaj>  GEORAD društvo s ograničenom odgovornošću za građenje i prijevoz zastupanog po punomoćniku Dražen Vidman, stečajni upravitelj</izvorni_sadrzaj>
    <derivirana_varijabla naziv="DomainObject.Predmet.ProtustrankaFormated_1">  GEORAD društvo s ograničenom odgovornošću za građenje i prijevoz zastupanog po punomoćniku Dražen Vidman, stečajni upravitelj</derivirana_varijabla>
  </DomainObject.Predmet.ProtustrankaFormated>
  <DomainObject.Predmet.ProtustrankaFormatedOIB>
    <izvorni_sadrzaj>  GEORAD društvo s ograničenom odgovornošću za građenje i prijevoz, OIB 78126748207 zastupanog po punomoćniku Dražen Vidman, stečajni upravitelj</izvorni_sadrzaj>
    <derivirana_varijabla naziv="DomainObject.Predmet.ProtustrankaFormatedOIB_1">  GEORAD društvo s ograničenom odgovornošću za građenje i prijevoz, OIB 78126748207 zastupanog po punomoćniku Dražen Vidman, stečajni upravitelj</derivirana_varijabla>
  </DomainObject.Predmet.ProtustrankaFormatedOIB>
  <DomainObject.Predmet.ProtustrankaFormatedWithAdress>
    <izvorni_sadrzaj> GEORAD društvo s ograničenom odgovornošću za građenje i prijevoz, Zrinsko-Frankopanska, S-7/1, 21300 Makarska zastupanog po punomoćniku Dražen Vidman, stečajni upravitelj</izvorni_sadrzaj>
    <derivirana_varijabla naziv="DomainObject.Predmet.ProtustrankaFormatedWithAdress_1"> GEORAD društvo s ograničenom odgovornošću za građenje i prijevoz, Zrinsko-Frankopanska, S-7/1, 21300 Makarska zastupanog po punomoćniku Dražen Vidman, stečajni upravitelj</derivirana_varijabla>
  </DomainObject.Predmet.ProtustrankaFormatedWithAdress>
  <DomainObject.Predmet.ProtustrankaFormatedWithAdressOIB>
    <izvorni_sadrzaj> GEORAD društvo s ograničenom odgovornošću za građenje i prijevoz, OIB 78126748207, Zrinsko-Frankopanska, S-7/1, 21300 Makarska zastupanog po punomoćniku Dražen Vidman, stečajni upravitelj</izvorni_sadrzaj>
    <derivirana_varijabla naziv="DomainObject.Predmet.ProtustrankaFormatedWithAdressOIB_1"> GEORAD društvo s ograničenom odgovornošću za građenje i prijevoz, OIB 78126748207, Zrinsko-Frankopanska, S-7/1, 21300 Makarska zastupanog po punomoćniku Dražen Vidman, stečajni upravitelj</derivirana_varijabla>
  </DomainObject.Predmet.ProtustrankaFormatedWithAdressOIB>
  <DomainObject.Predmet.ProtustrankaWithAdress>
    <izvorni_sadrzaj>GEORAD društvo s ograničenom odgovornošću za građenje i prijevoz Zrinsko-Frankopanska, S-7/1, 21300 Makarska</izvorni_sadrzaj>
    <derivirana_varijabla naziv="DomainObject.Predmet.ProtustrankaWithAdress_1">GEORAD društvo s ograničenom odgovornošću za građenje i prijevoz Zrinsko-Frankopanska, S-7/1, 21300 Makarska</derivirana_varijabla>
  </DomainObject.Predmet.ProtustrankaWithAdress>
  <DomainObject.Predmet.ProtustrankaWithAdressOIB>
    <izvorni_sadrzaj>GEORAD društvo s ograničenom odgovornošću za građenje i prijevoz, OIB 78126748207, Zrinsko-Frankopanska, S-7/1, 21300 Makarska</izvorni_sadrzaj>
    <derivirana_varijabla naziv="DomainObject.Predmet.ProtustrankaWithAdressOIB_1">GEORAD društvo s ograničenom odgovornošću za građenje i prijevoz, OIB 78126748207, Zrinsko-Frankopanska, S-7/1, 21300 Makarska</derivirana_varijabla>
  </DomainObject.Predmet.ProtustrankaWithAdressOIB>
  <DomainObject.Predmet.ProtustrankaNazivFormated>
    <izvorni_sadrzaj>GEORAD društvo s ograničenom odgovornošću za građenje i prijevoz</izvorni_sadrzaj>
    <derivirana_varijabla naziv="DomainObject.Predmet.ProtustrankaNazivFormated_1">GEORAD društvo s ograničenom odgovornošću za građenje i prijevoz</derivirana_varijabla>
  </DomainObject.Predmet.ProtustrankaNazivFormated>
  <DomainObject.Predmet.ProtustrankaNazivFormatedOIB>
    <izvorni_sadrzaj>GEORAD društvo s ograničenom odgovornošću za građenje i prijevoz, OIB 78126748207</izvorni_sadrzaj>
    <derivirana_varijabla naziv="DomainObject.Predmet.ProtustrankaNazivFormatedOIB_1">GEORAD društvo s ograničenom odgovornošću za građenje i prijevoz, OIB 78126748207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KUHN-Hrvatska, društvo s ograničenom odgovornošću za trgovinu građevinskim i sličnim strojevima zastupanog po punomoćniku Marcel Barilar</izvorni_sadrzaj>
    <derivirana_varijabla naziv="DomainObject.Predmet.StrankaFormated_1">  FINANCIJSKA AGENCIJA, RC SPLIT; KUHN-Hrvatska, društvo s ograničenom odgovornošću za trgovinu građevinskim i sličnim strojevima zastupanog po punomoćniku Marcel Barilar</derivirana_varijabla>
  </DomainObject.Predmet.StrankaFormated>
  <DomainObject.Predmet.StrankaFormatedOIB>
    <izvorni_sadrzaj>  FINANCIJSKA AGENCIJA, RC SPLIT, OIB 85821130368; KUHN-Hrvatska, društvo s ograničenom odgovornošću za trgovinu građevinskim i sličnim strojevima, OIB 04057188037 zastupanog po punomoćniku Marcel Barilar</izvorni_sadrzaj>
    <derivirana_varijabla naziv="DomainObject.Predmet.StrankaFormatedOIB_1">  FINANCIJSKA AGENCIJA, RC SPLIT, OIB 85821130368; KUHN-Hrvatska, društvo s ograničenom odgovornošću za trgovinu građevinskim i sličnim strojevima, OIB 04057188037 zastupanog po punomoćniku Marcel Barilar</derivirana_varijabla>
  </DomainObject.Predmet.StrankaFormatedOIB>
  <DomainObject.Predmet.StrankaFormatedWithAdress>
    <izvorni_sadrzaj> FINANCIJSKA AGENCIJA, RC SPLIT, Mažuranićevo šetalište 24 b, 21000 Split; KUHN-Hrvatska, društvo s ograničenom odgovornošću za trgovinu građevinskim i sličnim strojevima, Rakitnica 4, 10000 Zagreb zastupanog po punomoćniku Marcel Barilar</izvorni_sadrzaj>
    <derivirana_varijabla naziv="DomainObject.Predmet.StrankaFormatedWithAdress_1"> FINANCIJSKA AGENCIJA, RC SPLIT, Mažuranićevo šetalište 24 b, 21000 Split; KUHN-Hrvatska, društvo s ograničenom odgovornošću za trgovinu građevinskim i sličnim strojevima, Rakitnica 4, 10000 Zagreb zastupanog po punomoćniku Marcel Barilar</derivirana_varijabla>
  </DomainObject.Predmet.StrankaFormatedWithAdress>
  <DomainObject.Predmet.StrankaFormatedWithAdressOIB>
    <izvorni_sadrzaj> FINANCIJSKA AGENCIJA, RC SPLIT, OIB 85821130368, Mažuranićevo šetalište 24 b, 21000 Split; KUHN-Hrvatska, društvo s ograničenom odgovornošću za trgovinu građevinskim i sličnim strojevima, OIB 04057188037, Rakitnica 4, 10000 Zagreb zastupanog po punomoćniku Marcel Barilar</izvorni_sadrzaj>
    <derivirana_varijabla naziv="DomainObject.Predmet.StrankaFormatedWithAdressOIB_1"> FINANCIJSKA AGENCIJA, RC SPLIT, OIB 85821130368, Mažuranićevo šetalište 24 b, 21000 Split; KUHN-Hrvatska, društvo s ograničenom odgovornošću za trgovinu građevinskim i sličnim strojevima, OIB 04057188037, Rakitnica 4, 10000 Zagreb zastupanog po punomoćniku Marcel Barilar</derivirana_varijabla>
  </DomainObject.Predmet.StrankaFormatedWithAdressOIB>
  <DomainObject.Predmet.StrankaWithAdress>
    <izvorni_sadrzaj>FINANCIJSKA AGENCIJA, RC SPLIT Mažuranićevo šetalište 24 b,21000 Split,KUHN-Hrvatska, društvo s ograničenom odgovornošću za trgovinu građevinskim i sličnim strojevima Rakitnica 4,10000 Zagreb</izvorni_sadrzaj>
    <derivirana_varijabla naziv="DomainObject.Predmet.StrankaWithAdress_1">FINANCIJSKA AGENCIJA, RC SPLIT Mažuranićevo šetalište 24 b,21000 Split,KUHN-Hrvatska, društvo s ograničenom odgovornošću za trgovinu građevinskim i sličnim strojevima Rakitnica 4,10000 Zagreb</derivirana_varijabla>
  </DomainObject.Predmet.StrankaWithAdress>
  <DomainObject.Predmet.StrankaWithAdressOIB>
    <izvorni_sadrzaj>FINANCIJSKA AGENCIJA, RC SPLIT, OIB 85821130368, Mažuranićevo šetalište 24 b,21000 Split,KUHN-Hrvatska, društvo s ograničenom odgovornošću za trgovinu građevinskim i sličnim strojevima, OIB 04057188037, Rakitnica 4,10000 Zagreb</izvorni_sadrzaj>
    <derivirana_varijabla naziv="DomainObject.Predmet.StrankaWithAdressOIB_1">FINANCIJSKA AGENCIJA, RC SPLIT, OIB 85821130368, Mažuranićevo šetalište 24 b,21000 Split,KUHN-Hrvatska, društvo s ograničenom odgovornošću za trgovinu građevinskim i sličnim strojevima, OIB 04057188037, Rakitnica 4,10000 Zagreb</derivirana_varijabla>
  </DomainObject.Predmet.StrankaWithAdressOIB>
  <DomainObject.Predmet.StrankaNazivFormated>
    <izvorni_sadrzaj>FINANCIJSKA AGENCIJA, RC SPLIT,KUHN-Hrvatska, društvo s ograničenom odgovornošću za trgovinu građevinskim i sličnim strojevima</izvorni_sadrzaj>
    <derivirana_varijabla naziv="DomainObject.Predmet.StrankaNazivFormated_1">FINANCIJSKA AGENCIJA, RC SPLIT,KUHN-Hrvatska, društvo s ograničenom odgovornošću za trgovinu građevinskim i sličnim strojevima</derivirana_varijabla>
  </DomainObject.Predmet.StrankaNazivFormated>
  <DomainObject.Predmet.StrankaNazivFormatedOIB>
    <izvorni_sadrzaj>FINANCIJSKA AGENCIJA, RC SPLIT, OIB 85821130368,KUHN-Hrvatska, društvo s ograničenom odgovornošću za trgovinu građevinskim i sličnim strojevima, OIB 04057188037</izvorni_sadrzaj>
    <derivirana_varijabla naziv="DomainObject.Predmet.StrankaNazivFormatedOIB_1">FINANCIJSKA AGENCIJA, RC SPLIT, OIB 85821130368,KUHN-Hrvatska, društvo s ograničenom odgovornošću za trgovinu građevinskim i sličnim strojevima, OIB 04057188037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10735722.02</izvorni_sadrzaj>
    <derivirana_varijabla naziv="DomainObject.Predmet.TrenutnaVrijednost_1">10735722.02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  <item>KUHN-Hrvatska, društvo s ograničenom odgovornošću za trgovinu građevinskim i sličnim strojevima zastupanog po punomoćniku Marcel Barilar</item>
    </izvorni_sadrzaj>
    <derivirana_varijabla naziv="DomainObject.Predmet.StrankaListFormated_1">
      <item>FINANCIJSKA AGENCIJA, RC SPLIT</item>
      <item>KUHN-Hrvatska, društvo s ograničenom odgovornošću za trgovinu građevinskim i sličnim strojevima zastupanog po punomoćniku Marcel Barilar</item>
    </derivirana_varijabla>
  </DomainObject.Predmet.StrankaListFormated>
  <DomainObject.Predmet.StrankaListFormatedOIB>
    <izvorni_sadrzaj>
      <item>FINANCIJSKA AGENCIJA, RC SPLIT, OIB 85821130368</item>
      <item>KUHN-Hrvatska, društvo s ograničenom odgovornošću za trgovinu građevinskim i sličnim strojevima, OIB 04057188037 zastupanog po punomoćniku Marcel Barilar</item>
    </izvorni_sadrzaj>
    <derivirana_varijabla naziv="DomainObject.Predmet.StrankaListFormatedOIB_1">
      <item>FINANCIJSKA AGENCIJA, RC SPLIT, OIB 85821130368</item>
      <item>KUHN-Hrvatska, društvo s ograničenom odgovornošću za trgovinu građevinskim i sličnim strojevima, OIB 04057188037 zastupanog po punomoćniku Marcel Barilar</item>
    </derivirana_varijabla>
  </DomainObject.Predmet.StrankaListFormatedOIB>
  <DomainObject.Predmet.StrankaListFormatedWithAdress>
    <izvorni_sadrzaj>
      <item>FINANCIJSKA AGENCIJA, RC SPLIT, Mažuranićevo šetalište 24 b, 21000 Split</item>
      <item>KUHN-Hrvatska, društvo s ograničenom odgovornošću za trgovinu građevinskim i sličnim strojevima, Rakitnica 4, 10000 Zagreb zastupanog po punomoćniku Marcel Barilar</item>
    </izvorni_sadrzaj>
    <derivirana_varijabla naziv="DomainObject.Predmet.StrankaListFormatedWithAdress_1">
      <item>FINANCIJSKA AGENCIJA, RC SPLIT, Mažuranićevo šetalište 24 b, 21000 Split</item>
      <item>KUHN-Hrvatska, društvo s ograničenom odgovornošću za trgovinu građevinskim i sličnim strojevima, Rakitnica 4, 10000 Zagreb zastupanog po punomoćniku Marcel Barilar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KUHN-Hrvatska, društvo s ograničenom odgovornošću za trgovinu građevinskim i sličnim strojevima, OIB 04057188037, Rakitnica 4, 10000 Zagreb zastupanog po punomoćniku Marcel Barilar</item>
    </izvorni_sadrzaj>
    <derivirana_varijabla naziv="DomainObject.Predmet.StrankaListFormatedWithAdressOIB_1">
      <item>FINANCIJSKA AGENCIJA, RC SPLIT, OIB 85821130368, Mažuranićevo šetalište 24 b, 21000 Split</item>
      <item>KUHN-Hrvatska, društvo s ograničenom odgovornošću za trgovinu građevinskim i sličnim strojevima, OIB 04057188037, Rakitnica 4, 10000 Zagreb zastupanog po punomoćniku Marcel Barilar</item>
    </derivirana_varijabla>
  </DomainObject.Predmet.StrankaListFormatedWithAdressOIB>
  <DomainObject.Predmet.StrankaListNazivFormated>
    <izvorni_sadrzaj>
      <item>FINANCIJSKA AGENCIJA, RC SPLIT</item>
      <item>KUHN-Hrvatska, društvo s ograničenom odgovornošću za trgovinu građevinskim i sličnim strojevima</item>
    </izvorni_sadrzaj>
    <derivirana_varijabla naziv="DomainObject.Predmet.StrankaListNazivFormated_1">
      <item>FINANCIJSKA AGENCIJA, RC SPLIT</item>
      <item>KUHN-Hrvatska, društvo s ograničenom odgovornošću za trgovinu građevinskim i sličnim strojevima</item>
    </derivirana_varijabla>
  </DomainObject.Predmet.StrankaListNazivFormated>
  <DomainObject.Predmet.StrankaListNazivFormatedOIB>
    <izvorni_sadrzaj>
      <item>FINANCIJSKA AGENCIJA, RC SPLIT, OIB 85821130368</item>
      <item>KUHN-Hrvatska, društvo s ograničenom odgovornošću za trgovinu građevinskim i sličnim strojevima, OIB 04057188037</item>
    </izvorni_sadrzaj>
    <derivirana_varijabla naziv="DomainObject.Predmet.StrankaListNazivFormatedOIB_1">
      <item>FINANCIJSKA AGENCIJA, RC SPLIT, OIB 85821130368</item>
      <item>KUHN-Hrvatska, društvo s ograničenom odgovornošću za trgovinu građevinskim i sličnim strojevima, OIB 04057188037</item>
    </derivirana_varijabla>
  </DomainObject.Predmet.StrankaListNazivFormatedOIB>
  <DomainObject.Predmet.ProtuStrankaListFormated>
    <izvorni_sadrzaj>
      <item>GEORAD društvo s ograničenom odgovornošću za građenje i prijevoz zastupanog po punomoćniku Dražen Vidman, stečajni upravitelj</item>
    </izvorni_sadrzaj>
    <derivirana_varijabla naziv="DomainObject.Predmet.ProtuStrankaListFormated_1">
      <item>GEORAD društvo s ograničenom odgovornošću za građenje i prijevoz zastupanog po punomoćniku Dražen Vidman, stečajni upravitelj</item>
    </derivirana_varijabla>
  </DomainObject.Predmet.ProtuStrankaListFormated>
  <DomainObject.Predmet.ProtuStrankaListFormatedOIB>
    <izvorni_sadrzaj>
      <item>GEORAD društvo s ograničenom odgovornošću za građenje i prijevoz, OIB 78126748207 zastupanog po punomoćniku Dražen Vidman, stečajni upravitelj</item>
    </izvorni_sadrzaj>
    <derivirana_varijabla naziv="DomainObject.Predmet.ProtuStrankaListFormatedOIB_1">
      <item>GEORAD društvo s ograničenom odgovornošću za građenje i prijevoz, OIB 78126748207 zastupanog po punomoćniku Dražen Vidman, stečajni upravitelj</item>
    </derivirana_varijabla>
  </DomainObject.Predmet.ProtuStrankaListFormatedOIB>
  <DomainObject.Predmet.ProtuStrankaListFormatedWithAdress>
    <izvorni_sadrzaj>
      <item>GEORAD društvo s ograničenom odgovornošću za građenje i prijevoz, Zrinsko-Frankopanska, S-7/1, 21300 Makarska zastupanog po punomoćniku Dražen Vidman, stečajni upravitelj</item>
    </izvorni_sadrzaj>
    <derivirana_varijabla naziv="DomainObject.Predmet.ProtuStrankaListFormatedWithAdress_1">
      <item>GEORAD društvo s ograničenom odgovornošću za građenje i prijevoz, Zrinsko-Frankopanska, S-7/1, 21300 Makarska zastupanog po punomoćniku Dražen Vidman, stečajni upravitelj</item>
    </derivirana_varijabla>
  </DomainObject.Predmet.ProtuStrankaListFormatedWithAdress>
  <DomainObject.Predmet.ProtuStrankaListFormatedWithAdressOIB>
    <izvorni_sadrzaj>
      <item>GEORAD društvo s ograničenom odgovornošću za građenje i prijevoz, OIB 78126748207, Zrinsko-Frankopanska, S-7/1, 21300 Makarska zastupanog po punomoćniku Dražen Vidman, stečajni upravitelj</item>
    </izvorni_sadrzaj>
    <derivirana_varijabla naziv="DomainObject.Predmet.ProtuStrankaListFormatedWithAdressOIB_1">
      <item>GEORAD društvo s ograničenom odgovornošću za građenje i prijevoz, OIB 78126748207, Zrinsko-Frankopanska, S-7/1, 21300 Makarska zastupanog po punomoćniku Dražen Vidman, stečajni upravitelj</item>
    </derivirana_varijabla>
  </DomainObject.Predmet.ProtuStrankaListFormatedWithAdressOIB>
  <DomainObject.Predmet.ProtuStrankaListNazivFormated>
    <izvorni_sadrzaj>
      <item>GEORAD društvo s ograničenom odgovornošću za građenje i prijevoz</item>
    </izvorni_sadrzaj>
    <derivirana_varijabla naziv="DomainObject.Predmet.ProtuStrankaListNazivFormated_1">
      <item>GEORAD društvo s ograničenom odgovornošću za građenje i prijevoz</item>
    </derivirana_varijabla>
  </DomainObject.Predmet.ProtuStrankaListNazivFormated>
  <DomainObject.Predmet.ProtuStrankaListNazivFormatedOIB>
    <izvorni_sadrzaj>
      <item>GEORAD društvo s ograničenom odgovornošću za građenje i prijevoz, OIB 78126748207</item>
    </izvorni_sadrzaj>
    <derivirana_varijabla naziv="DomainObject.Predmet.ProtuStrankaListNazivFormatedOIB_1">
      <item>GEORAD društvo s ograničenom odgovornošću za građenje i prijevoz, OIB 78126748207</item>
    </derivirana_varijabla>
  </DomainObject.Predmet.ProtuStrankaListNazivFormatedOIB>
  <DomainObject.Predmet.OstaliListFormated>
    <izvorni_sadrzaj>
      <item>Marcel Barilar punomoćnik sudionika u postupku KUHN-Hrvatska, društvo s ograničenom odgovornošću za trgovinu građevinskim i sličnim strojevima</item>
      <item>PK društvo s ograničenom odgovornošću za proizvodnju, zastupanje i uvoz - izvoz</item>
      <item>HRVATSKE ŠUME društvo s ograničenom odgovornošću</item>
      <item>HRVATSKA POŠTANSKA BANKA, dioničko društvo</item>
      <item>REPUBLIKA HRVATSKA MINISTARSTVO FINANCIJA</item>
      <item>CEMEX BETON d.o.o. za proizvodnju i transport betona, pijeska i šljunka</item>
      <item>Financijska agencija</item>
      <item>MESSER CROATIA PLIN Poduzeće za proizvodnju i prodaju tehničkih plinova d.o.o.</item>
      <item>Hrvatski Telekom d.d.</item>
      <item>TEMBO d.o.o. za unutarnju i vanjsku trgovinu</item>
      <item>LIBUKOM JURDANI društvo s ograničenom odgovornošću za računovodstvene usluge</item>
      <item>TEHNIKA dioničko društvo za graditeljstvo, inženjering, proizvodnju i trgovinu</item>
      <item>RO - tehnologija društvo s ograničenom odgovornošću za inženjering</item>
      <item>ČISTOĆA društvo s ograničenom odgovornošću za obavljanje komunalnih djelatnosti održavanja čistoće i odlaganja komunalnog otpada</item>
      <item>HEP ELEKTRA d.o.o. za opskrbu električnom energijom</item>
      <item>HEP-Operator distribucijskog sustava d.o.o. za distribuciju i opskrbu električne energije</item>
      <item>PETROL društvo s ograničenom odgovornošću za trgovinu i prijevoz nafte i naftnih derivata</item>
      <item>BIT PROMET d.o.o. za trgovinu i graditeljstvo</item>
      <item>ALLIANZ ZAGREB dioničko društvo za osiguranje</item>
      <item>Splitska banka dioničko društvo</item>
      <item>SPV ZA SANACIJU d.o.o. za poslovne usluge</item>
      <item>AUTO HRVATSKA dioničko društvo</item>
      <item>UNIQA osiguranje d.d.</item>
      <item>MAKARSKI KOMUNALAC društvo s ograničenom odgovornošću za obavljanje komunalnih poslova</item>
      <item>PODUZEĆE ZA CESTE SPLIT dioničko društvo</item>
      <item>B2  KAPITAL d.o.o. za poslovne usluge</item>
      <item>HUP-ZAGREB dioničko društvo hotelijerstvo, ugostiteljstvo i turizam</item>
      <item>ZAGREBAČKI HOLDING, društvo s ograničenom odgovornošću za javni prijevoz, opskrbu vodom, održavanje čistoće, putnička agencija, šport, upravljanje objektima i poslovanje nekretninama</item>
      <item>OPTIMA LEASING d.o.o. za usluge u likvidaciji</item>
      <item>Wiener osiguranje Vienna Insurance Group dioničko društvo za osiguranje</item>
      <item>WÜRTH-HRVATSKA d.o.o. za trgovinu, usluge i zastupanje</item>
      <item>PLOVPUT trgovačko društvo s ograničenom odgovornošću za održavanje pomorskih plovnih putova i radijske službe</item>
      <item>ERSTE&amp;STEIERMÄRKISCHE BANKA dioničko društvo</item>
      <item>OSIJEK-KOTEKS dioničko društvo za graditeljstvo, proizvodnju i trgovinu</item>
      <item>Hrvatske ceste društvo s ograničenom odgovornošću, za upravljanje, građenje i održavanje državnih cesta</item>
      <item>KUHN-Hrvatska, društvo s ograničenom odgovornošću za trgovinu građevinskim i sličnim strojevima</item>
      <item>GEOPROFIL d.o.o. za geodetske poslove</item>
      <item>CROATIA osiguranje d.d.</item>
      <item>H-ABDUCO društvo s ograničenom odgovornošću za usluge</item>
      <item>LUČKA UPRAVA SPLIT</item>
      <item>BAŠREVIZOR, d.o.o. za reviziju i računovodstvene usluge</item>
      <item>Hrvatska radiotelevizija</item>
      <item>HYPO - LEASING STEIERMARK društvo s ograničenom odgovornošću za usluge</item>
      <item>Tanja Kurilj</item>
      <item>HRVATSKA BANKA ZA OBNOVU I RAZVITAK</item>
      <item>Ivan Matić</item>
      <item>Odvjetničko Društvo Klišan i partneri d.o.o.</item>
      <item>Odvjetničko društvo Marčan i partneri društvo s ograničenom odgovornošću</item>
      <item>Slavica Čupić</item>
      <item>Tonći Kurilj</item>
      <item>ZAVOD ZA ISPITIVANJE KVALITETE, društvo s ograničenom odgovornošću</item>
      <item>Dražen Vidman, stečajni upravitelj punomoćnik sudionika u postupku GEORAD društvo s ograničenom odgovornošću za građenje i prijevoz</item>
      <item>ŽUPANIJSKO DRŽAVNO ODVJETNIŠTVO U SPLITU</item>
    </izvorni_sadrzaj>
    <derivirana_varijabla naziv="DomainObject.Predmet.OstaliListFormated_1">
      <item>Marcel Barilar punomoćnik sudionika u postupku KUHN-Hrvatska, društvo s ograničenom odgovornošću za trgovinu građevinskim i sličnim strojevima</item>
      <item>PK društvo s ograničenom odgovornošću za proizvodnju, zastupanje i uvoz - izvoz</item>
      <item>HRVATSKE ŠUME društvo s ograničenom odgovornošću</item>
      <item>HRVATSKA POŠTANSKA BANKA, dioničko društvo</item>
      <item>REPUBLIKA HRVATSKA MINISTARSTVO FINANCIJA</item>
      <item>CEMEX BETON d.o.o. za proizvodnju i transport betona, pijeska i šljunka</item>
      <item>Financijska agencija</item>
      <item>MESSER CROATIA PLIN Poduzeće za proizvodnju i prodaju tehničkih plinova d.o.o.</item>
      <item>Hrvatski Telekom d.d.</item>
      <item>TEMBO d.o.o. za unutarnju i vanjsku trgovinu</item>
      <item>LIBUKOM JURDANI društvo s ograničenom odgovornošću za računovodstvene usluge</item>
      <item>TEHNIKA dioničko društvo za graditeljstvo, inženjering, proizvodnju i trgovinu</item>
      <item>RO - tehnologija društvo s ograničenom odgovornošću za inženjering</item>
      <item>ČISTOĆA društvo s ograničenom odgovornošću za obavljanje komunalnih djelatnosti održavanja čistoće i odlaganja komunalnog otpada</item>
      <item>HEP ELEKTRA d.o.o. za opskrbu električnom energijom</item>
      <item>HEP-Operator distribucijskog sustava d.o.o. za distribuciju i opskrbu električne energije</item>
      <item>PETROL društvo s ograničenom odgovornošću za trgovinu i prijevoz nafte i naftnih derivata</item>
      <item>BIT PROMET d.o.o. za trgovinu i graditeljstvo</item>
      <item>ALLIANZ ZAGREB dioničko društvo za osiguranje</item>
      <item>Splitska banka dioničko društvo</item>
      <item>SPV ZA SANACIJU d.o.o. za poslovne usluge</item>
      <item>AUTO HRVATSKA dioničko društvo</item>
      <item>UNIQA osiguranje d.d.</item>
      <item>MAKARSKI KOMUNALAC društvo s ograničenom odgovornošću za obavljanje komunalnih poslova</item>
      <item>PODUZEĆE ZA CESTE SPLIT dioničko društvo</item>
      <item>B2  KAPITAL d.o.o. za poslovne usluge</item>
      <item>HUP-ZAGREB dioničko društvo hotelijerstvo, ugostiteljstvo i turizam</item>
      <item>ZAGREBAČKI HOLDING, društvo s ograničenom odgovornošću za javni prijevoz, opskrbu vodom, održavanje čistoće, putnička agencija, šport, upravljanje objektima i poslovanje nekretninama</item>
      <item>OPTIMA LEASING d.o.o. za usluge u likvidaciji</item>
      <item>Wiener osiguranje Vienna Insurance Group dioničko društvo za osiguranje</item>
      <item>WÜRTH-HRVATSKA d.o.o. za trgovinu, usluge i zastupanje</item>
      <item>PLOVPUT trgovačko društvo s ograničenom odgovornošću za održavanje pomorskih plovnih putova i radijske službe</item>
      <item>ERSTE&amp;STEIERMÄRKISCHE BANKA dioničko društvo</item>
      <item>OSIJEK-KOTEKS dioničko društvo za graditeljstvo, proizvodnju i trgovinu</item>
      <item>Hrvatske ceste društvo s ograničenom odgovornošću, za upravljanje, građenje i održavanje državnih cesta</item>
      <item>KUHN-Hrvatska, društvo s ograničenom odgovornošću za trgovinu građevinskim i sličnim strojevima</item>
      <item>GEOPROFIL d.o.o. za geodetske poslove</item>
      <item>CROATIA osiguranje d.d.</item>
      <item>H-ABDUCO društvo s ograničenom odgovornošću za usluge</item>
      <item>LUČKA UPRAVA SPLIT</item>
      <item>BAŠREVIZOR, d.o.o. za reviziju i računovodstvene usluge</item>
      <item>Hrvatska radiotelevizija</item>
      <item>HYPO - LEASING STEIERMARK društvo s ograničenom odgovornošću za usluge</item>
      <item>Tanja Kurilj</item>
      <item>HRVATSKA BANKA ZA OBNOVU I RAZVITAK</item>
      <item>Ivan Matić</item>
      <item>Odvjetničko Društvo Klišan i partneri d.o.o.</item>
      <item>Odvjetničko društvo Marčan i partneri društvo s ograničenom odgovornošću</item>
      <item>Slavica Čupić</item>
      <item>Tonći Kurilj</item>
      <item>ZAVOD ZA ISPITIVANJE KVALITETE, društvo s ograničenom odgovornošću</item>
      <item>Dražen Vidman, stečajni upravitelj punomoćnik sudionika u postupku GEORAD društvo s ograničenom odgovornošću za građenje i prijevoz</item>
      <item>ŽUPANIJSKO DRŽAVNO ODVJETNIŠTVO U SPLITU</item>
    </derivirana_varijabla>
  </DomainObject.Predmet.OstaliListFormated>
  <DomainObject.Predmet.OstaliListFormatedOIB>
    <izvorni_sadrzaj>
      <item>Marcel Barilar, OIB 53747311795 punomoćnik sudionika u postupku KUHN-Hrvatska, društvo s ograničenom odgovornošću za trgovinu građevinskim i sličnim strojevima</item>
      <item>PK društvo s ograničenom odgovornošću za proizvodnju, zastupanje i uvoz - izvoz, OIB 07930503403</item>
      <item>HRVATSKE ŠUME društvo s ograničenom odgovornošću, OIB 69693144506</item>
      <item>HRVATSKA POŠTANSKA BANKA, dioničko društvo, OIB 87939104217</item>
      <item>REPUBLIKA HRVATSKA MINISTARSTVO FINANCIJA, OIB 18683136487</item>
      <item>CEMEX BETON d.o.o. za proizvodnju i transport betona, pijeska i šljunka, OIB 28710813125</item>
      <item>Financijska agencija, OIB 85821130368</item>
      <item>MESSER CROATIA PLIN Poduzeće za proizvodnju i prodaju tehničkih plinova d.o.o., OIB 32179081874</item>
      <item>Hrvatski Telekom d.d., OIB 81793146560</item>
      <item>TEMBO d.o.o. za unutarnju i vanjsku trgovinu, OIB 09060628765</item>
      <item>LIBUKOM JURDANI društvo s ograničenom odgovornošću za računovodstvene usluge, OIB 77671806963</item>
      <item>TEHNIKA dioničko društvo za graditeljstvo, inženjering, proizvodnju i trgovinu, OIB 73037001250</item>
      <item>RO - tehnologija društvo s ograničenom odgovornošću za inženjering, OIB 94757004774</item>
      <item>ČISTOĆA društvo s ograničenom odgovornošću za obavljanje komunalnih djelatnosti održavanja čistoće i odlaganja komunalnog otpada, OIB 38812451417</item>
      <item>HEP ELEKTRA d.o.o. za opskrbu električnom energijom, OIB 43965974818</item>
      <item>HEP-Operator distribucijskog sustava d.o.o. za distribuciju i opskrbu električne energije, OIB 46830600751</item>
      <item>PETROL društvo s ograničenom odgovornošću za trgovinu i prijevoz nafte i naftnih derivata, OIB 75550985023</item>
      <item>BIT PROMET d.o.o. za trgovinu i graditeljstvo, OIB 15161231864</item>
      <item>ALLIANZ ZAGREB dioničko društvo za osiguranje, OIB 23759810849</item>
      <item>Splitska banka dioničko društvo, OIB 69326397242</item>
      <item>SPV ZA SANACIJU d.o.o. za poslovne usluge, OIB 37066802433</item>
      <item>AUTO HRVATSKA dioničko društvo, OIB 32709834358</item>
      <item>UNIQA osiguranje d.d., OIB 75665455333</item>
      <item>MAKARSKI KOMUNALAC društvo s ograničenom odgovornošću za obavljanje komunalnih poslova, OIB 12733878804</item>
      <item>PODUZEĆE ZA CESTE SPLIT dioničko društvo, OIB 37901994151</item>
      <item>B2  KAPITAL d.o.o. za poslovne usluge, OIB 57509775367</item>
      <item>HUP-ZAGREB dioničko društvo hotelijerstvo, ugostiteljstvo i turizam, OIB 66859264899</item>
      <item>ZAGREBAČKI HOLDING, društvo s ograničenom odgovornošću za javni prijevoz, opskrbu vodom, održavanje čistoće, putnička agencija, šport, upravljanje objektima i poslovanje nekretninama, OIB 85584865987</item>
      <item>OPTIMA LEASING d.o.o. za usluge u likvidaciji, OIB 71463153978</item>
      <item>Wiener osiguranje Vienna Insurance Group dioničko društvo za osiguranje, OIB 52848403362</item>
      <item>WÜRTH-HRVATSKA d.o.o. za trgovinu, usluge i zastupanje, OIB 52641439848</item>
      <item>PLOVPUT trgovačko društvo s ograničenom odgovornošću za održavanje pomorskih plovnih putova i radijske službe, OIB 14480721492</item>
      <item>ERSTE&amp;STEIERMÄRKISCHE BANKA dioničko društvo, OIB 23057039320</item>
      <item>OSIJEK-KOTEKS dioničko društvo za graditeljstvo, proizvodnju i trgovinu, OIB 44610694500</item>
      <item>Hrvatske ceste društvo s ograničenom odgovornošću, za upravljanje, građenje i održavanje državnih cesta, OIB 55545787885</item>
      <item>KUHN-Hrvatska, društvo s ograničenom odgovornošću za trgovinu građevinskim i sličnim strojevima, OIB 04057188037</item>
      <item>GEOPROFIL d.o.o. za geodetske poslove, OIB 77073586385</item>
      <item>CROATIA osiguranje d.d., OIB 26187994862</item>
      <item>H-ABDUCO društvo s ograničenom odgovornošću za usluge, OIB 13667298928</item>
      <item>LUČKA UPRAVA SPLIT, OIB 06992092556</item>
      <item>BAŠREVIZOR, d.o.o. za reviziju i računovodstvene usluge, OIB 17544240268</item>
      <item>Hrvatska radiotelevizija, OIB 68419124305</item>
      <item>HYPO - LEASING STEIERMARK društvo s ograničenom odgovornošću za usluge, OIB 64646464586</item>
      <item>Tanja Kurilj, OIB 89010427357</item>
      <item>HRVATSKA BANKA ZA OBNOVU I RAZVITAK, OIB 26702280390</item>
      <item>Ivan Matić</item>
      <item>Odvjetničko Društvo Klišan i partneri d.o.o.</item>
      <item>Odvjetničko društvo Marčan i partneri društvo s ograničenom odgovornošću, OIB 80879978999</item>
      <item>Slavica Čupić</item>
      <item>Tonći Kurilj, OIB 37946147474</item>
      <item>ZAVOD ZA ISPITIVANJE KVALITETE, društvo s ograničenom odgovornošću, OIB 74121470605</item>
      <item>Dražen Vidman, stečajni upravitelj, OIB 42883746819 punomoćnik sudionika u postupku GEORAD društvo s ograničenom odgovornošću za građenje i prijevoz</item>
      <item>ŽUPANIJSKO DRŽAVNO ODVJETNIŠTVO U SPLITU</item>
    </izvorni_sadrzaj>
    <derivirana_varijabla naziv="DomainObject.Predmet.OstaliListFormatedOIB_1">
      <item>Marcel Barilar, OIB 53747311795 punomoćnik sudionika u postupku KUHN-Hrvatska, društvo s ograničenom odgovornošću za trgovinu građevinskim i sličnim strojevima</item>
      <item>PK društvo s ograničenom odgovornošću za proizvodnju, zastupanje i uvoz - izvoz, OIB 07930503403</item>
      <item>HRVATSKE ŠUME društvo s ograničenom odgovornošću, OIB 69693144506</item>
      <item>HRVATSKA POŠTANSKA BANKA, dioničko društvo, OIB 87939104217</item>
      <item>REPUBLIKA HRVATSKA MINISTARSTVO FINANCIJA, OIB 18683136487</item>
      <item>CEMEX BETON d.o.o. za proizvodnju i transport betona, pijeska i šljunka, OIB 28710813125</item>
      <item>Financijska agencija, OIB 85821130368</item>
      <item>MESSER CROATIA PLIN Poduzeće za proizvodnju i prodaju tehničkih plinova d.o.o., OIB 32179081874</item>
      <item>Hrvatski Telekom d.d., OIB 81793146560</item>
      <item>TEMBO d.o.o. za unutarnju i vanjsku trgovinu, OIB 09060628765</item>
      <item>LIBUKOM JURDANI društvo s ograničenom odgovornošću za računovodstvene usluge, OIB 77671806963</item>
      <item>TEHNIKA dioničko društvo za graditeljstvo, inženjering, proizvodnju i trgovinu, OIB 73037001250</item>
      <item>RO - tehnologija društvo s ograničenom odgovornošću za inženjering, OIB 94757004774</item>
      <item>ČISTOĆA društvo s ograničenom odgovornošću za obavljanje komunalnih djelatnosti održavanja čistoće i odlaganja komunalnog otpada, OIB 38812451417</item>
      <item>HEP ELEKTRA d.o.o. za opskrbu električnom energijom, OIB 43965974818</item>
      <item>HEP-Operator distribucijskog sustava d.o.o. za distribuciju i opskrbu električne energije, OIB 46830600751</item>
      <item>PETROL društvo s ograničenom odgovornošću za trgovinu i prijevoz nafte i naftnih derivata, OIB 75550985023</item>
      <item>BIT PROMET d.o.o. za trgovinu i graditeljstvo, OIB 15161231864</item>
      <item>ALLIANZ ZAGREB dioničko društvo za osiguranje, OIB 23759810849</item>
      <item>Splitska banka dioničko društvo, OIB 69326397242</item>
      <item>SPV ZA SANACIJU d.o.o. za poslovne usluge, OIB 37066802433</item>
      <item>AUTO HRVATSKA dioničko društvo, OIB 32709834358</item>
      <item>UNIQA osiguranje d.d., OIB 75665455333</item>
      <item>MAKARSKI KOMUNALAC društvo s ograničenom odgovornošću za obavljanje komunalnih poslova, OIB 12733878804</item>
      <item>PODUZEĆE ZA CESTE SPLIT dioničko društvo, OIB 37901994151</item>
      <item>B2  KAPITAL d.o.o. za poslovne usluge, OIB 57509775367</item>
      <item>HUP-ZAGREB dioničko društvo hotelijerstvo, ugostiteljstvo i turizam, OIB 66859264899</item>
      <item>ZAGREBAČKI HOLDING, društvo s ograničenom odgovornošću za javni prijevoz, opskrbu vodom, održavanje čistoće, putnička agencija, šport, upravljanje objektima i poslovanje nekretninama, OIB 85584865987</item>
      <item>OPTIMA LEASING d.o.o. za usluge u likvidaciji, OIB 71463153978</item>
      <item>Wiener osiguranje Vienna Insurance Group dioničko društvo za osiguranje, OIB 52848403362</item>
      <item>WÜRTH-HRVATSKA d.o.o. za trgovinu, usluge i zastupanje, OIB 52641439848</item>
      <item>PLOVPUT trgovačko društvo s ograničenom odgovornošću za održavanje pomorskih plovnih putova i radijske službe, OIB 14480721492</item>
      <item>ERSTE&amp;STEIERMÄRKISCHE BANKA dioničko društvo, OIB 23057039320</item>
      <item>OSIJEK-KOTEKS dioničko društvo za graditeljstvo, proizvodnju i trgovinu, OIB 44610694500</item>
      <item>Hrvatske ceste društvo s ograničenom odgovornošću, za upravljanje, građenje i održavanje državnih cesta, OIB 55545787885</item>
      <item>KUHN-Hrvatska, društvo s ograničenom odgovornošću za trgovinu građevinskim i sličnim strojevima, OIB 04057188037</item>
      <item>GEOPROFIL d.o.o. za geodetske poslove, OIB 77073586385</item>
      <item>CROATIA osiguranje d.d., OIB 26187994862</item>
      <item>H-ABDUCO društvo s ograničenom odgovornošću za usluge, OIB 13667298928</item>
      <item>LUČKA UPRAVA SPLIT, OIB 06992092556</item>
      <item>BAŠREVIZOR, d.o.o. za reviziju i računovodstvene usluge, OIB 17544240268</item>
      <item>Hrvatska radiotelevizija, OIB 68419124305</item>
      <item>HYPO - LEASING STEIERMARK društvo s ograničenom odgovornošću za usluge, OIB 64646464586</item>
      <item>Tanja Kurilj, OIB 89010427357</item>
      <item>HRVATSKA BANKA ZA OBNOVU I RAZVITAK, OIB 26702280390</item>
      <item>Ivan Matić</item>
      <item>Odvjetničko Društvo Klišan i partneri d.o.o.</item>
      <item>Odvjetničko društvo Marčan i partneri društvo s ograničenom odgovornošću, OIB 80879978999</item>
      <item>Slavica Čupić</item>
      <item>Tonći Kurilj, OIB 37946147474</item>
      <item>ZAVOD ZA ISPITIVANJE KVALITETE, društvo s ograničenom odgovornošću, OIB 74121470605</item>
      <item>Dražen Vidman, stečajni upravitelj, OIB 42883746819 punomoćnik sudionika u postupku GEORAD društvo s ograničenom odgovornošću za građenje i prijevoz</item>
      <item>ŽUPANIJSKO DRŽAVNO ODVJETNIŠTVO U SPLITU</item>
    </derivirana_varijabla>
  </DomainObject.Predmet.OstaliListFormatedOIB>
  <DomainObject.Predmet.OstaliListFormatedWithAdress>
    <izvorni_sadrzaj>
      <item>Marcel Barilar, Ilica 191c, 10000 Zagreb punomoćnik sudionika u postupku KUHN-Hrvatska, društvo s ograničenom odgovornošću za trgovinu građevinskim i sličnim strojevima</item>
      <item>PK društvo s ograničenom odgovornošću za proizvodnju, zastupanje i uvoz - izvoz, Industrijska zona R-27 , 51226 Škrljevo</item>
      <item>HRVATSKE ŠUME društvo s ograničenom odgovornošću, Ul.Ljudevita Farkaša Vukotinovića 2, 10000 Zagreb</item>
      <item>HRVATSKA POŠTANSKA BANKA, dioničko društvo, Jurišićeva 4, 10000 Zagreb</item>
      <item>REPUBLIKA HRVATSKA MINISTARSTVO FINANCIJA, Katančićeva 5, 10000 Zagreb</item>
      <item>CEMEX BETON d.o.o. za proizvodnju i transport betona, pijeska i šljunka, F. Tuđmana 45, 21212 Kaštel Sućurac</item>
      <item>Financijska agencija, Ulica grada Vukovara 70, 10000 Zagreb</item>
      <item>MESSER CROATIA PLIN Poduzeće za proizvodnju i prodaju tehničkih plinova d.o.o., Industrijska 1, 10290 Zaprešić</item>
      <item>Hrvatski Telekom d.d., Roberta Frangeša Mihanovića 9, 10000 Zagreb</item>
      <item>TEMBO d.o.o. za unutarnju i vanjsku trgovinu, Dragutina Novaka 1d, 10255 Gornji Stupnik</item>
      <item>LIBUKOM JURDANI društvo s ograničenom odgovornošću za računovodstvene usluge, Jurdani 50b, 51211 Jurdani</item>
      <item>TEHNIKA dioničko društvo za graditeljstvo, inženjering, proizvodnju i trgovinu, Ulica grada Vukovara 274, 10000 Zagreb</item>
      <item>RO - tehnologija društvo s ograničenom odgovornošću za inženjering, Nova Cesta 86, 51410 Opatija</item>
      <item>ČISTOĆA društvo s ograničenom odgovornošću za obavljanje komunalnih djelatnosti održavanja čistoće i odlaganja komunalnog otpada, Put Plokita 81, 21000 Split</item>
      <item>HEP ELEKTRA d.o.o. za opskrbu električnom energijom, Ulica grada Vukovara 37, 10000 Zagreb</item>
      <item>HEP-Operator distribucijskog sustava d.o.o. za distribuciju i opskrbu električne energije, Ulica grada Vukovara 37, 10000 Zagreb</item>
      <item>PETROL društvo s ograničenom odgovornošću za trgovinu i prijevoz nafte i naftnih derivata, Otok, Oreškovićeva 6h, 10000 Zagreb</item>
      <item>BIT PROMET d.o.o. za trgovinu i graditeljstvo, Odra, Velika cesta 39, 10000 Zagreb</item>
      <item>ALLIANZ ZAGREB dioničko društvo za osiguranje, Heinzelova 70, 10000 Zagreb</item>
      <item>Splitska banka dioničko društvo, Domovinskog rata 61, 21000 Split</item>
      <item>SPV ZA SANACIJU d.o.o. za poslovne usluge, Jurišićeva 1, 10000 Zagreb</item>
      <item>AUTO HRVATSKA dioničko društvo, Dubrovačka Ulica 1, 21000 Split</item>
      <item>UNIQA osiguranje d.d., Planinska 13 A , 10000 Zagreb</item>
      <item>MAKARSKI KOMUNALAC društvo s ograničenom odgovornošću za obavljanje komunalnih poslova, Trg Tina Ujevića 1, 21300 Makarska</item>
      <item>PODUZEĆE ZA CESTE SPLIT dioničko društvo, Svetog Mihovila 1, 21204 Dugopolje</item>
      <item>B2  KAPITAL d.o.o. za poslovne usluge, Radnička cesta 41, 10000 Zagreb</item>
      <item>HUP-ZAGREB dioničko društvo hotelijerstvo, ugostiteljstvo i turizam, Trg Krešimira Ćosića 9, 10000 Zagreb</item>
      <item>ZAGREBAČKI HOLDING, društvo s ograničenom odgovornošću za javni prijevoz, opskrbu vodom, održavanje čistoće, putnička agencija, šport, upravljanje objektima i poslovanje nekretninama, Ulica grada Vukovara 41 , 10000 Zagreb</item>
      <item>OPTIMA LEASING d.o.o. za usluge u likvidaciji, Miramarska 24/6, 10000 Zagreb</item>
      <item>Wiener osiguranje Vienna Insurance Group dioničko društvo za osiguranje, Slovenska ulica 24, 10000 Zagreb</item>
      <item>WÜRTH-HRVATSKA d.o.o. za trgovinu, usluge i zastupanje, Franje Lučića 32, 10000 Zagreb</item>
      <item>PLOVPUT trgovačko društvo s ograničenom odgovornošću za održavanje pomorskih plovnih putova i radijske službe, Obala Lazareta 1, 21000 Split</item>
      <item>ERSTE&amp;STEIERMÄRKISCHE BANKA dioničko društvo, Jadranski Trg 3a, 51000 Rijeka</item>
      <item>OSIJEK-KOTEKS dioničko društvo za graditeljstvo, proizvodnju i trgovinu, Šamačka 11, 31000 Osijek</item>
      <item>Hrvatske ceste društvo s ograničenom odgovornošću, za upravljanje, građenje i održavanje državnih cesta, Vončinina 3, 10000 Zagreb</item>
      <item>KUHN-Hrvatska, društvo s ograničenom odgovornošću za trgovinu građevinskim i sličnim strojevima, Rakitnica 4, 10000 Zagreb</item>
      <item>GEOPROFIL d.o.o. za geodetske poslove, Dr. Jurja Dobrile 40, 10410 Velika Gorica</item>
      <item>CROATIA osiguranje d.d., Vatroslava Jagića 33, 10000 Zagreb</item>
      <item>H-ABDUCO društvo s ograničenom odgovornošću za usluge, Slavonska avenija 6A , 10000 Zagreb</item>
      <item>LUČKA UPRAVA SPLIT, Gat Sv. Duje 1, 21000 Split</item>
      <item>BAŠREVIZOR, d.o.o. za reviziju i računovodstvene usluge, Trg hrvatske bratske zajednice 2, 21000 Split</item>
      <item>Hrvatska radiotelevizija, Prisavlje 3, 10000 Zagreb</item>
      <item>HYPO - LEASING STEIERMARK društvo s ograničenom odgovornošću za usluge, Garićgradska 18, 10000 Zagreb</item>
      <item>Tanja Kurilj, Petra Perice 20, 21300 Makarska</item>
      <item>HRVATSKA BANKA ZA OBNOVU I RAZVITAK, Strossmayerov Trg 9, 10000 Zagreb</item>
      <item>Ivan Matić, Slavenskog 1, 10000 Zagreb</item>
      <item>Odvjetničko Društvo Klišan i partneri d.o.o., Zelinska 2 a, 10000 Zagreb</item>
      <item>Odvjetničko društvo Marčan i partneri društvo s ograničenom odgovornošću, Prolaz Marije Krucifikse Kozulić 2, 51000 Rijeka</item>
      <item>Slavica Čupić, Bihačka 2 A/IV, 21000 Split</item>
      <item>Tonći Kurilj, Petra Perice 20, 21300 Makarska</item>
      <item>ZAVOD ZA ISPITIVANJE KVALITETE, društvo s ograničenom odgovornošću, Ljudevita Gaja 17III, 10000 Zagreb</item>
      <item>Dražen Vidman, stečajni upravitelj, Vladimira Nazora 77, 42240 Ivanec punomoćnik sudionika u postupku GEORAD društvo s ograničenom odgovornošću za građenje i prijevoz</item>
      <item>ŽUPANIJSKO DRŽAVNO ODVJETNIŠTVO U SPLITU, Gundulićeva 29a, 21000 Split</item>
    </izvorni_sadrzaj>
    <derivirana_varijabla naziv="DomainObject.Predmet.OstaliListFormatedWithAdress_1">
      <item>Marcel Barilar, Ilica 191c, 10000 Zagreb punomoćnik sudionika u postupku KUHN-Hrvatska, društvo s ograničenom odgovornošću za trgovinu građevinskim i sličnim strojevima</item>
      <item>PK društvo s ograničenom odgovornošću za proizvodnju, zastupanje i uvoz - izvoz, Industrijska zona R-27 , 51226 Škrljevo</item>
      <item>HRVATSKE ŠUME društvo s ograničenom odgovornošću, Ul.Ljudevita Farkaša Vukotinovića 2, 10000 Zagreb</item>
      <item>HRVATSKA POŠTANSKA BANKA, dioničko društvo, Jurišićeva 4, 10000 Zagreb</item>
      <item>REPUBLIKA HRVATSKA MINISTARSTVO FINANCIJA, Katančićeva 5, 10000 Zagreb</item>
      <item>CEMEX BETON d.o.o. za proizvodnju i transport betona, pijeska i šljunka, F. Tuđmana 45, 21212 Kaštel Sućurac</item>
      <item>Financijska agencija, Ulica grada Vukovara 70, 10000 Zagreb</item>
      <item>MESSER CROATIA PLIN Poduzeće za proizvodnju i prodaju tehničkih plinova d.o.o., Industrijska 1, 10290 Zaprešić</item>
      <item>Hrvatski Telekom d.d., Roberta Frangeša Mihanovića 9, 10000 Zagreb</item>
      <item>TEMBO d.o.o. za unutarnju i vanjsku trgovinu, Dragutina Novaka 1d, 10255 Gornji Stupnik</item>
      <item>LIBUKOM JURDANI društvo s ograničenom odgovornošću za računovodstvene usluge, Jurdani 50b, 51211 Jurdani</item>
      <item>TEHNIKA dioničko društvo za graditeljstvo, inženjering, proizvodnju i trgovinu, Ulica grada Vukovara 274, 10000 Zagreb</item>
      <item>RO - tehnologija društvo s ograničenom odgovornošću za inženjering, Nova Cesta 86, 51410 Opatija</item>
      <item>ČISTOĆA društvo s ograničenom odgovornošću za obavljanje komunalnih djelatnosti održavanja čistoće i odlaganja komunalnog otpada, Put Plokita 81, 21000 Split</item>
      <item>HEP ELEKTRA d.o.o. za opskrbu električnom energijom, Ulica grada Vukovara 37, 10000 Zagreb</item>
      <item>HEP-Operator distribucijskog sustava d.o.o. za distribuciju i opskrbu električne energije, Ulica grada Vukovara 37, 10000 Zagreb</item>
      <item>PETROL društvo s ograničenom odgovornošću za trgovinu i prijevoz nafte i naftnih derivata, Otok, Oreškovićeva 6h, 10000 Zagreb</item>
      <item>BIT PROMET d.o.o. za trgovinu i graditeljstvo, Odra, Velika cesta 39, 10000 Zagreb</item>
      <item>ALLIANZ ZAGREB dioničko društvo za osiguranje, Heinzelova 70, 10000 Zagreb</item>
      <item>Splitska banka dioničko društvo, Domovinskog rata 61, 21000 Split</item>
      <item>SPV ZA SANACIJU d.o.o. za poslovne usluge, Jurišićeva 1, 10000 Zagreb</item>
      <item>AUTO HRVATSKA dioničko društvo, Dubrovačka Ulica 1, 21000 Split</item>
      <item>UNIQA osiguranje d.d., Planinska 13 A , 10000 Zagreb</item>
      <item>MAKARSKI KOMUNALAC društvo s ograničenom odgovornošću za obavljanje komunalnih poslova, Trg Tina Ujevića 1, 21300 Makarska</item>
      <item>PODUZEĆE ZA CESTE SPLIT dioničko društvo, Svetog Mihovila 1, 21204 Dugopolje</item>
      <item>B2  KAPITAL d.o.o. za poslovne usluge, Radnička cesta 41, 10000 Zagreb</item>
      <item>HUP-ZAGREB dioničko društvo hotelijerstvo, ugostiteljstvo i turizam, Trg Krešimira Ćosića 9, 10000 Zagreb</item>
      <item>ZAGREBAČKI HOLDING, društvo s ograničenom odgovornošću za javni prijevoz, opskrbu vodom, održavanje čistoće, putnička agencija, šport, upravljanje objektima i poslovanje nekretninama, Ulica grada Vukovara 41 , 10000 Zagreb</item>
      <item>OPTIMA LEASING d.o.o. za usluge u likvidaciji, Miramarska 24/6, 10000 Zagreb</item>
      <item>Wiener osiguranje Vienna Insurance Group dioničko društvo za osiguranje, Slovenska ulica 24, 10000 Zagreb</item>
      <item>WÜRTH-HRVATSKA d.o.o. za trgovinu, usluge i zastupanje, Franje Lučića 32, 10000 Zagreb</item>
      <item>PLOVPUT trgovačko društvo s ograničenom odgovornošću za održavanje pomorskih plovnih putova i radijske službe, Obala Lazareta 1, 21000 Split</item>
      <item>ERSTE&amp;STEIERMÄRKISCHE BANKA dioničko društvo, Jadranski Trg 3a, 51000 Rijeka</item>
      <item>OSIJEK-KOTEKS dioničko društvo za graditeljstvo, proizvodnju i trgovinu, Šamačka 11, 31000 Osijek</item>
      <item>Hrvatske ceste društvo s ograničenom odgovornošću, za upravljanje, građenje i održavanje državnih cesta, Vončinina 3, 10000 Zagreb</item>
      <item>KUHN-Hrvatska, društvo s ograničenom odgovornošću za trgovinu građevinskim i sličnim strojevima, Rakitnica 4, 10000 Zagreb</item>
      <item>GEOPROFIL d.o.o. za geodetske poslove, Dr. Jurja Dobrile 40, 10410 Velika Gorica</item>
      <item>CROATIA osiguranje d.d., Vatroslava Jagića 33, 10000 Zagreb</item>
      <item>H-ABDUCO društvo s ograničenom odgovornošću za usluge, Slavonska avenija 6A , 10000 Zagreb</item>
      <item>LUČKA UPRAVA SPLIT, Gat Sv. Duje 1, 21000 Split</item>
      <item>BAŠREVIZOR, d.o.o. za reviziju i računovodstvene usluge, Trg hrvatske bratske zajednice 2, 21000 Split</item>
      <item>Hrvatska radiotelevizija, Prisavlje 3, 10000 Zagreb</item>
      <item>HYPO - LEASING STEIERMARK društvo s ograničenom odgovornošću za usluge, Garićgradska 18, 10000 Zagreb</item>
      <item>Tanja Kurilj, Petra Perice 20, 21300 Makarska</item>
      <item>HRVATSKA BANKA ZA OBNOVU I RAZVITAK, Strossmayerov Trg 9, 10000 Zagreb</item>
      <item>Ivan Matić, Slavenskog 1, 10000 Zagreb</item>
      <item>Odvjetničko Društvo Klišan i partneri d.o.o., Zelinska 2 a, 10000 Zagreb</item>
      <item>Odvjetničko društvo Marčan i partneri društvo s ograničenom odgovornošću, Prolaz Marije Krucifikse Kozulić 2, 51000 Rijeka</item>
      <item>Slavica Čupić, Bihačka 2 A/IV, 21000 Split</item>
      <item>Tonći Kurilj, Petra Perice 20, 21300 Makarska</item>
      <item>ZAVOD ZA ISPITIVANJE KVALITETE, društvo s ograničenom odgovornošću, Ljudevita Gaja 17III, 10000 Zagreb</item>
      <item>Dražen Vidman, stečajni upravitelj, Vladimira Nazora 77, 42240 Ivanec punomoćnik sudionika u postupku GEORAD društvo s ograničenom odgovornošću za građenje i prijevoz</item>
      <item>ŽUPANIJSKO DRŽAVNO ODVJETNIŠTVO U SPLITU, Gundulićeva 29a, 21000 Split</item>
    </derivirana_varijabla>
  </DomainObject.Predmet.OstaliListFormatedWithAdress>
  <DomainObject.Predmet.OstaliListFormatedWithAdressOIB>
    <izvorni_sadrzaj>
      <item>Marcel Barilar, OIB 53747311795, Ilica 191c, 10000 Zagreb punomoćnik sudionika u postupku KUHN-Hrvatska, društvo s ograničenom odgovornošću za trgovinu građevinskim i sličnim strojevima</item>
      <item>PK društvo s ograničenom odgovornošću za proizvodnju, zastupanje i uvoz - izvoz, OIB 07930503403, Industrijska zona R-27 , 51226 Škrljevo</item>
      <item>HRVATSKE ŠUME društvo s ograničenom odgovornošću, OIB 69693144506, Ul.Ljudevita Farkaša Vukotinovića 2, 10000 Zagreb</item>
      <item>HRVATSKA POŠTANSKA BANKA, dioničko društvo, OIB 87939104217, Jurišićeva 4, 10000 Zagreb</item>
      <item>REPUBLIKA HRVATSKA MINISTARSTVO FINANCIJA, OIB 18683136487, Katančićeva 5, 10000 Zagreb</item>
      <item>CEMEX BETON d.o.o. za proizvodnju i transport betona, pijeska i šljunka, OIB 28710813125, F. Tuđmana 45, 21212 Kaštel Sućurac</item>
      <item>Financijska agencija, OIB 85821130368, Ulica grada Vukovara 70, 10000 Zagreb</item>
      <item>MESSER CROATIA PLIN Poduzeće za proizvodnju i prodaju tehničkih plinova d.o.o., OIB 32179081874, Industrijska 1, 10290 Zaprešić</item>
      <item>Hrvatski Telekom d.d., OIB 81793146560, Roberta Frangeša Mihanovića 9, 10000 Zagreb</item>
      <item>TEMBO d.o.o. za unutarnju i vanjsku trgovinu, OIB 09060628765, Dragutina Novaka 1d, 10255 Gornji Stupnik</item>
      <item>LIBUKOM JURDANI društvo s ograničenom odgovornošću za računovodstvene usluge, OIB 77671806963, Jurdani 50b, 51211 Jurdani</item>
      <item>TEHNIKA dioničko društvo za graditeljstvo, inženjering, proizvodnju i trgovinu, OIB 73037001250, Ulica grada Vukovara 274, 10000 Zagreb</item>
      <item>RO - tehnologija društvo s ograničenom odgovornošću za inženjering, OIB 94757004774, Nova Cesta 86, 51410 Opatija</item>
      <item>ČISTOĆA društvo s ograničenom odgovornošću za obavljanje komunalnih djelatnosti održavanja čistoće i odlaganja komunalnog otpada, OIB 38812451417, Put Plokita 81, 21000 Split</item>
      <item>HEP ELEKTRA d.o.o. za opskrbu električnom energijom, OIB 43965974818, Ulica grada Vukovara 37, 10000 Zagreb</item>
      <item>HEP-Operator distribucijskog sustava d.o.o. za distribuciju i opskrbu električne energije, OIB 46830600751, Ulica grada Vukovara 37, 10000 Zagreb</item>
      <item>PETROL društvo s ograničenom odgovornošću za trgovinu i prijevoz nafte i naftnih derivata, OIB 75550985023, Otok, Oreškovićeva 6h, 10000 Zagreb</item>
      <item>BIT PROMET d.o.o. za trgovinu i graditeljstvo, OIB 15161231864, Odra, Velika cesta 39, 10000 Zagreb</item>
      <item>ALLIANZ ZAGREB dioničko društvo za osiguranje, OIB 23759810849, Heinzelova 70, 10000 Zagreb</item>
      <item>Splitska banka dioničko društvo, OIB 69326397242, Domovinskog rata 61, 21000 Split</item>
      <item>SPV ZA SANACIJU d.o.o. za poslovne usluge, OIB 37066802433, Jurišićeva 1, 10000 Zagreb</item>
      <item>AUTO HRVATSKA dioničko društvo, OIB 32709834358, Dubrovačka Ulica 1, 21000 Split</item>
      <item>UNIQA osiguranje d.d., OIB 75665455333, Planinska 13 A , 10000 Zagreb</item>
      <item>MAKARSKI KOMUNALAC društvo s ograničenom odgovornošću za obavljanje komunalnih poslova, OIB 12733878804, Trg Tina Ujevića 1, 21300 Makarska</item>
      <item>PODUZEĆE ZA CESTE SPLIT dioničko društvo, OIB 37901994151, Svetog Mihovila 1, 21204 Dugopolje</item>
      <item>B2  KAPITAL d.o.o. za poslovne usluge, OIB 57509775367, Radnička cesta 41, 10000 Zagreb</item>
      <item>HUP-ZAGREB dioničko društvo hotelijerstvo, ugostiteljstvo i turizam, OIB 66859264899, Trg Krešimira Ćosića 9, 10000 Zagreb</item>
      <item>ZAGREBAČKI HOLDING, društvo s ograničenom odgovornošću za javni prijevoz, opskrbu vodom, održavanje čistoće, putnička agencija, šport, upravljanje objektima i poslovanje nekretninama, OIB 85584865987, Ulica grada Vukovara 41 , 10000 Zagreb</item>
      <item>OPTIMA LEASING d.o.o. za usluge u likvidaciji, OIB 71463153978, Miramarska 24/6, 10000 Zagreb</item>
      <item>Wiener osiguranje Vienna Insurance Group dioničko društvo za osiguranje, OIB 52848403362, Slovenska ulica 24, 10000 Zagreb</item>
      <item>WÜRTH-HRVATSKA d.o.o. za trgovinu, usluge i zastupanje, OIB 52641439848, Franje Lučića 32, 10000 Zagreb</item>
      <item>PLOVPUT trgovačko društvo s ograničenom odgovornošću za održavanje pomorskih plovnih putova i radijske službe, OIB 14480721492, Obala Lazareta 1, 21000 Split</item>
      <item>ERSTE&amp;STEIERMÄRKISCHE BANKA dioničko društvo, OIB 23057039320, Jadranski Trg 3a, 51000 Rijeka</item>
      <item>OSIJEK-KOTEKS dioničko društvo za graditeljstvo, proizvodnju i trgovinu, OIB 44610694500, Šamačka 11, 31000 Osijek</item>
      <item>Hrvatske ceste društvo s ograničenom odgovornošću, za upravljanje, građenje i održavanje državnih cesta, OIB 55545787885, Vončinina 3, 10000 Zagreb</item>
      <item>KUHN-Hrvatska, društvo s ograničenom odgovornošću za trgovinu građevinskim i sličnim strojevima, OIB 04057188037, Rakitnica 4, 10000 Zagreb</item>
      <item>GEOPROFIL d.o.o. za geodetske poslove, OIB 77073586385, Dr. Jurja Dobrile 40, 10410 Velika Gorica</item>
      <item>CROATIA osiguranje d.d., OIB 26187994862, Vatroslava Jagića 33, 10000 Zagreb</item>
      <item>H-ABDUCO društvo s ograničenom odgovornošću za usluge, OIB 13667298928, Slavonska avenija 6A , 10000 Zagreb</item>
      <item>LUČKA UPRAVA SPLIT, OIB 06992092556, Gat Sv. Duje 1, 21000 Split</item>
      <item>BAŠREVIZOR, d.o.o. za reviziju i računovodstvene usluge, OIB 17544240268, Trg hrvatske bratske zajednice 2, 21000 Split</item>
      <item>Hrvatska radiotelevizija, OIB 68419124305, Prisavlje 3, 10000 Zagreb</item>
      <item>HYPO - LEASING STEIERMARK društvo s ograničenom odgovornošću za usluge, OIB 64646464586, Garićgradska 18, 10000 Zagreb</item>
      <item>Tanja Kurilj, OIB 89010427357, Petra Perice 20, 21300 Makarska</item>
      <item>HRVATSKA BANKA ZA OBNOVU I RAZVITAK, OIB 26702280390, Strossmayerov Trg 9, 10000 Zagreb</item>
      <item>Ivan Matić, Slavenskog 1, 10000 Zagreb</item>
      <item>Odvjetničko Društvo Klišan i partneri d.o.o., Zelinska 2 a, 10000 Zagreb</item>
      <item>Odvjetničko društvo Marčan i partneri društvo s ograničenom odgovornošću, OIB 80879978999, Prolaz Marije Krucifikse Kozulić 2, 51000 Rijeka</item>
      <item>Slavica Čupić, Bihačka 2 A/IV, 21000 Split</item>
      <item>Tonći Kurilj, OIB 37946147474, Petra Perice 20, 21300 Makarska</item>
      <item>ZAVOD ZA ISPITIVANJE KVALITETE, društvo s ograničenom odgovornošću, OIB 74121470605, Ljudevita Gaja 17III, 10000 Zagreb</item>
      <item>Dražen Vidman, stečajni upravitelj, OIB 42883746819, Vladimira Nazora 77, 42240 Ivanec punomoćnik sudionika u postupku GEORAD društvo s ograničenom odgovornošću za građenje i prijevoz</item>
      <item>ŽUPANIJSKO DRŽAVNO ODVJETNIŠTVO U SPLITU, Gundulićeva 29a, 21000 Split</item>
    </izvorni_sadrzaj>
    <derivirana_varijabla naziv="DomainObject.Predmet.OstaliListFormatedWithAdressOIB_1">
      <item>Marcel Barilar, OIB 53747311795, Ilica 191c, 10000 Zagreb punomoćnik sudionika u postupku KUHN-Hrvatska, društvo s ograničenom odgovornošću za trgovinu građevinskim i sličnim strojevima</item>
      <item>PK društvo s ograničenom odgovornošću za proizvodnju, zastupanje i uvoz - izvoz, OIB 07930503403, Industrijska zona R-27 , 51226 Škrljevo</item>
      <item>HRVATSKE ŠUME društvo s ograničenom odgovornošću, OIB 69693144506, Ul.Ljudevita Farkaša Vukotinovića 2, 10000 Zagreb</item>
      <item>HRVATSKA POŠTANSKA BANKA, dioničko društvo, OIB 87939104217, Jurišićeva 4, 10000 Zagreb</item>
      <item>REPUBLIKA HRVATSKA MINISTARSTVO FINANCIJA, OIB 18683136487, Katančićeva 5, 10000 Zagreb</item>
      <item>CEMEX BETON d.o.o. za proizvodnju i transport betona, pijeska i šljunka, OIB 28710813125, F. Tuđmana 45, 21212 Kaštel Sućurac</item>
      <item>Financijska agencija, OIB 85821130368, Ulica grada Vukovara 70, 10000 Zagreb</item>
      <item>MESSER CROATIA PLIN Poduzeće za proizvodnju i prodaju tehničkih plinova d.o.o., OIB 32179081874, Industrijska 1, 10290 Zaprešić</item>
      <item>Hrvatski Telekom d.d., OIB 81793146560, Roberta Frangeša Mihanovića 9, 10000 Zagreb</item>
      <item>TEMBO d.o.o. za unutarnju i vanjsku trgovinu, OIB 09060628765, Dragutina Novaka 1d, 10255 Gornji Stupnik</item>
      <item>LIBUKOM JURDANI društvo s ograničenom odgovornošću za računovodstvene usluge, OIB 77671806963, Jurdani 50b, 51211 Jurdani</item>
      <item>TEHNIKA dioničko društvo za graditeljstvo, inženjering, proizvodnju i trgovinu, OIB 73037001250, Ulica grada Vukovara 274, 10000 Zagreb</item>
      <item>RO - tehnologija društvo s ograničenom odgovornošću za inženjering, OIB 94757004774, Nova Cesta 86, 51410 Opatija</item>
      <item>ČISTOĆA društvo s ograničenom odgovornošću za obavljanje komunalnih djelatnosti održavanja čistoće i odlaganja komunalnog otpada, OIB 38812451417, Put Plokita 81, 21000 Split</item>
      <item>HEP ELEKTRA d.o.o. za opskrbu električnom energijom, OIB 43965974818, Ulica grada Vukovara 37, 10000 Zagreb</item>
      <item>HEP-Operator distribucijskog sustava d.o.o. za distribuciju i opskrbu električne energije, OIB 46830600751, Ulica grada Vukovara 37, 10000 Zagreb</item>
      <item>PETROL društvo s ograničenom odgovornošću za trgovinu i prijevoz nafte i naftnih derivata, OIB 75550985023, Otok, Oreškovićeva 6h, 10000 Zagreb</item>
      <item>BIT PROMET d.o.o. za trgovinu i graditeljstvo, OIB 15161231864, Odra, Velika cesta 39, 10000 Zagreb</item>
      <item>ALLIANZ ZAGREB dioničko društvo za osiguranje, OIB 23759810849, Heinzelova 70, 10000 Zagreb</item>
      <item>Splitska banka dioničko društvo, OIB 69326397242, Domovinskog rata 61, 21000 Split</item>
      <item>SPV ZA SANACIJU d.o.o. za poslovne usluge, OIB 37066802433, Jurišićeva 1, 10000 Zagreb</item>
      <item>AUTO HRVATSKA dioničko društvo, OIB 32709834358, Dubrovačka Ulica 1, 21000 Split</item>
      <item>UNIQA osiguranje d.d., OIB 75665455333, Planinska 13 A , 10000 Zagreb</item>
      <item>MAKARSKI KOMUNALAC društvo s ograničenom odgovornošću za obavljanje komunalnih poslova, OIB 12733878804, Trg Tina Ujevića 1, 21300 Makarska</item>
      <item>PODUZEĆE ZA CESTE SPLIT dioničko društvo, OIB 37901994151, Svetog Mihovila 1, 21204 Dugopolje</item>
      <item>B2  KAPITAL d.o.o. za poslovne usluge, OIB 57509775367, Radnička cesta 41, 10000 Zagreb</item>
      <item>HUP-ZAGREB dioničko društvo hotelijerstvo, ugostiteljstvo i turizam, OIB 66859264899, Trg Krešimira Ćosića 9, 10000 Zagreb</item>
      <item>ZAGREBAČKI HOLDING, društvo s ograničenom odgovornošću za javni prijevoz, opskrbu vodom, održavanje čistoće, putnička agencija, šport, upravljanje objektima i poslovanje nekretninama, OIB 85584865987, Ulica grada Vukovara 41 , 10000 Zagreb</item>
      <item>OPTIMA LEASING d.o.o. za usluge u likvidaciji, OIB 71463153978, Miramarska 24/6, 10000 Zagreb</item>
      <item>Wiener osiguranje Vienna Insurance Group dioničko društvo za osiguranje, OIB 52848403362, Slovenska ulica 24, 10000 Zagreb</item>
      <item>WÜRTH-HRVATSKA d.o.o. za trgovinu, usluge i zastupanje, OIB 52641439848, Franje Lučića 32, 10000 Zagreb</item>
      <item>PLOVPUT trgovačko društvo s ograničenom odgovornošću za održavanje pomorskih plovnih putova i radijske službe, OIB 14480721492, Obala Lazareta 1, 21000 Split</item>
      <item>ERSTE&amp;STEIERMÄRKISCHE BANKA dioničko društvo, OIB 23057039320, Jadranski Trg 3a, 51000 Rijeka</item>
      <item>OSIJEK-KOTEKS dioničko društvo za graditeljstvo, proizvodnju i trgovinu, OIB 44610694500, Šamačka 11, 31000 Osijek</item>
      <item>Hrvatske ceste društvo s ograničenom odgovornošću, za upravljanje, građenje i održavanje državnih cesta, OIB 55545787885, Vončinina 3, 10000 Zagreb</item>
      <item>KUHN-Hrvatska, društvo s ograničenom odgovornošću za trgovinu građevinskim i sličnim strojevima, OIB 04057188037, Rakitnica 4, 10000 Zagreb</item>
      <item>GEOPROFIL d.o.o. za geodetske poslove, OIB 77073586385, Dr. Jurja Dobrile 40, 10410 Velika Gorica</item>
      <item>CROATIA osiguranje d.d., OIB 26187994862, Vatroslava Jagića 33, 10000 Zagreb</item>
      <item>H-ABDUCO društvo s ograničenom odgovornošću za usluge, OIB 13667298928, Slavonska avenija 6A , 10000 Zagreb</item>
      <item>LUČKA UPRAVA SPLIT, OIB 06992092556, Gat Sv. Duje 1, 21000 Split</item>
      <item>BAŠREVIZOR, d.o.o. za reviziju i računovodstvene usluge, OIB 17544240268, Trg hrvatske bratske zajednice 2, 21000 Split</item>
      <item>Hrvatska radiotelevizija, OIB 68419124305, Prisavlje 3, 10000 Zagreb</item>
      <item>HYPO - LEASING STEIERMARK društvo s ograničenom odgovornošću za usluge, OIB 64646464586, Garićgradska 18, 10000 Zagreb</item>
      <item>Tanja Kurilj, OIB 89010427357, Petra Perice 20, 21300 Makarska</item>
      <item>HRVATSKA BANKA ZA OBNOVU I RAZVITAK, OIB 26702280390, Strossmayerov Trg 9, 10000 Zagreb</item>
      <item>Ivan Matić, Slavenskog 1, 10000 Zagreb</item>
      <item>Odvjetničko Društvo Klišan i partneri d.o.o., Zelinska 2 a, 10000 Zagreb</item>
      <item>Odvjetničko društvo Marčan i partneri društvo s ograničenom odgovornošću, OIB 80879978999, Prolaz Marije Krucifikse Kozulić 2, 51000 Rijeka</item>
      <item>Slavica Čupić, Bihačka 2 A/IV, 21000 Split</item>
      <item>Tonći Kurilj, OIB 37946147474, Petra Perice 20, 21300 Makarska</item>
      <item>ZAVOD ZA ISPITIVANJE KVALITETE, društvo s ograničenom odgovornošću, OIB 74121470605, Ljudevita Gaja 17III, 10000 Zagreb</item>
      <item>Dražen Vidman, stečajni upravitelj, OIB 42883746819, Vladimira Nazora 77, 42240 Ivanec punomoćnik sudionika u postupku GEORAD društvo s ograničenom odgovornošću za građenje i prijevoz</item>
      <item>ŽUPANIJSKO DRŽAVNO ODVJETNIŠTVO U SPLITU, Gundulićeva 29a, 21000 Split</item>
    </derivirana_varijabla>
  </DomainObject.Predmet.OstaliListFormatedWithAdressOIB>
  <DomainObject.Predmet.OstaliListNazivFormated>
    <izvorni_sadrzaj>
      <item>Marcel Barilar</item>
      <item>PK društvo s ograničenom odgovornošću za proizvodnju, zastupanje i uvoz - izvoz</item>
      <item>HRVATSKE ŠUME društvo s ograničenom odgovornošću</item>
      <item>HRVATSKA POŠTANSKA BANKA, dioničko društvo</item>
      <item>REPUBLIKA HRVATSKA MINISTARSTVO FINANCIJA</item>
      <item>CEMEX BETON d.o.o. za proizvodnju i transport betona, pijeska i šljunka</item>
      <item>Financijska agencija</item>
      <item>MESSER CROATIA PLIN Poduzeće za proizvodnju i prodaju tehničkih plinova d.o.o.</item>
      <item>Hrvatski Telekom d.d.</item>
      <item>TEMBO d.o.o. za unutarnju i vanjsku trgovinu</item>
      <item>LIBUKOM JURDANI društvo s ograničenom odgovornošću za računovodstvene usluge</item>
      <item>TEHNIKA dioničko društvo za graditeljstvo, inženjering, proizvodnju i trgovinu</item>
      <item>RO - tehnologija društvo s ograničenom odgovornošću za inženjering</item>
      <item>ČISTOĆA društvo s ograničenom odgovornošću za obavljanje komunalnih djelatnosti održavanja čistoće i odlaganja komunalnog otpada</item>
      <item>HEP ELEKTRA d.o.o. za opskrbu električnom energijom</item>
      <item>HEP-Operator distribucijskog sustava d.o.o. za distribuciju i opskrbu električne energije</item>
      <item>PETROL društvo s ograničenom odgovornošću za trgovinu i prijevoz nafte i naftnih derivata</item>
      <item>BIT PROMET d.o.o. za trgovinu i graditeljstvo</item>
      <item>ALLIANZ ZAGREB dioničko društvo za osiguranje</item>
      <item>Splitska banka dioničko društvo</item>
      <item>SPV ZA SANACIJU d.o.o. za poslovne usluge</item>
      <item>AUTO HRVATSKA dioničko društvo</item>
      <item>UNIQA osiguranje d.d.</item>
      <item>MAKARSKI KOMUNALAC društvo s ograničenom odgovornošću za obavljanje komunalnih poslova</item>
      <item>PODUZEĆE ZA CESTE SPLIT dioničko društvo</item>
      <item>B2  KAPITAL d.o.o. za poslovne usluge</item>
      <item>HUP-ZAGREB dioničko društvo hotelijerstvo, ugostiteljstvo i turizam</item>
      <item>ZAGREBAČKI HOLDING, društvo s ograničenom odgovornošću za javni prijevoz, opskrbu vodom, održavanje čistoće, putnička agencija, šport, upravljanje objektima i poslovanje nekretninama</item>
      <item>OPTIMA LEASING d.o.o. za usluge u likvidaciji</item>
      <item>Wiener osiguranje Vienna Insurance Group dioničko društvo za osiguranje</item>
      <item>WÜRTH-HRVATSKA d.o.o. za trgovinu, usluge i zastupanje</item>
      <item>PLOVPUT trgovačko društvo s ograničenom odgovornošću za održavanje pomorskih plovnih putova i radijske službe</item>
      <item>ERSTE&amp;STEIERMÄRKISCHE BANKA dioničko društvo</item>
      <item>OSIJEK-KOTEKS dioničko društvo za graditeljstvo, proizvodnju i trgovinu</item>
      <item>Hrvatske ceste društvo s ograničenom odgovornošću, za upravljanje, građenje i održavanje državnih cesta</item>
      <item>KUHN-Hrvatska, društvo s ograničenom odgovornošću za trgovinu građevinskim i sličnim strojevima</item>
      <item>GEOPROFIL d.o.o. za geodetske poslove</item>
      <item>CROATIA osiguranje d.d.</item>
      <item>H-ABDUCO društvo s ograničenom odgovornošću za usluge</item>
      <item>LUČKA UPRAVA SPLIT</item>
      <item>BAŠREVIZOR, d.o.o. za reviziju i računovodstvene usluge</item>
      <item>Hrvatska radiotelevizija</item>
      <item>HYPO - LEASING STEIERMARK društvo s ograničenom odgovornošću za usluge</item>
      <item>Tanja Kurilj</item>
      <item>HRVATSKA BANKA ZA OBNOVU I RAZVITAK</item>
      <item>Ivan Matić</item>
      <item>Odvjetničko Društvo Klišan i partneri d.o.o.</item>
      <item>Odvjetničko društvo Marčan i partneri društvo s ograničenom odgovornošću</item>
      <item>Slavica Čupić</item>
      <item>Tonći Kurilj</item>
      <item>ZAVOD ZA ISPITIVANJE KVALITETE, društvo s ograničenom odgovornošću</item>
      <item>Dražen Vidman, stečajni upravitelj</item>
      <item>ŽUPANIJSKO DRŽAVNO ODVJETNIŠTVO U SPLITU</item>
    </izvorni_sadrzaj>
    <derivirana_varijabla naziv="DomainObject.Predmet.OstaliListNazivFormated_1">
      <item>Marcel Barilar</item>
      <item>PK društvo s ograničenom odgovornošću za proizvodnju, zastupanje i uvoz - izvoz</item>
      <item>HRVATSKE ŠUME društvo s ograničenom odgovornošću</item>
      <item>HRVATSKA POŠTANSKA BANKA, dioničko društvo</item>
      <item>REPUBLIKA HRVATSKA MINISTARSTVO FINANCIJA</item>
      <item>CEMEX BETON d.o.o. za proizvodnju i transport betona, pijeska i šljunka</item>
      <item>Financijska agencija</item>
      <item>MESSER CROATIA PLIN Poduzeće za proizvodnju i prodaju tehničkih plinova d.o.o.</item>
      <item>Hrvatski Telekom d.d.</item>
      <item>TEMBO d.o.o. za unutarnju i vanjsku trgovinu</item>
      <item>LIBUKOM JURDANI društvo s ograničenom odgovornošću za računovodstvene usluge</item>
      <item>TEHNIKA dioničko društvo za graditeljstvo, inženjering, proizvodnju i trgovinu</item>
      <item>RO - tehnologija društvo s ograničenom odgovornošću za inženjering</item>
      <item>ČISTOĆA društvo s ograničenom odgovornošću za obavljanje komunalnih djelatnosti održavanja čistoće i odlaganja komunalnog otpada</item>
      <item>HEP ELEKTRA d.o.o. za opskrbu električnom energijom</item>
      <item>HEP-Operator distribucijskog sustava d.o.o. za distribuciju i opskrbu električne energije</item>
      <item>PETROL društvo s ograničenom odgovornošću za trgovinu i prijevoz nafte i naftnih derivata</item>
      <item>BIT PROMET d.o.o. za trgovinu i graditeljstvo</item>
      <item>ALLIANZ ZAGREB dioničko društvo za osiguranje</item>
      <item>Splitska banka dioničko društvo</item>
      <item>SPV ZA SANACIJU d.o.o. za poslovne usluge</item>
      <item>AUTO HRVATSKA dioničko društvo</item>
      <item>UNIQA osiguranje d.d.</item>
      <item>MAKARSKI KOMUNALAC društvo s ograničenom odgovornošću za obavljanje komunalnih poslova</item>
      <item>PODUZEĆE ZA CESTE SPLIT dioničko društvo</item>
      <item>B2  KAPITAL d.o.o. za poslovne usluge</item>
      <item>HUP-ZAGREB dioničko društvo hotelijerstvo, ugostiteljstvo i turizam</item>
      <item>ZAGREBAČKI HOLDING, društvo s ograničenom odgovornošću za javni prijevoz, opskrbu vodom, održavanje čistoće, putnička agencija, šport, upravljanje objektima i poslovanje nekretninama</item>
      <item>OPTIMA LEASING d.o.o. za usluge u likvidaciji</item>
      <item>Wiener osiguranje Vienna Insurance Group dioničko društvo za osiguranje</item>
      <item>WÜRTH-HRVATSKA d.o.o. za trgovinu, usluge i zastupanje</item>
      <item>PLOVPUT trgovačko društvo s ograničenom odgovornošću za održavanje pomorskih plovnih putova i radijske službe</item>
      <item>ERSTE&amp;STEIERMÄRKISCHE BANKA dioničko društvo</item>
      <item>OSIJEK-KOTEKS dioničko društvo za graditeljstvo, proizvodnju i trgovinu</item>
      <item>Hrvatske ceste društvo s ograničenom odgovornošću, za upravljanje, građenje i održavanje državnih cesta</item>
      <item>KUHN-Hrvatska, društvo s ograničenom odgovornošću za trgovinu građevinskim i sličnim strojevima</item>
      <item>GEOPROFIL d.o.o. za geodetske poslove</item>
      <item>CROATIA osiguranje d.d.</item>
      <item>H-ABDUCO društvo s ograničenom odgovornošću za usluge</item>
      <item>LUČKA UPRAVA SPLIT</item>
      <item>BAŠREVIZOR, d.o.o. za reviziju i računovodstvene usluge</item>
      <item>Hrvatska radiotelevizija</item>
      <item>HYPO - LEASING STEIERMARK društvo s ograničenom odgovornošću za usluge</item>
      <item>Tanja Kurilj</item>
      <item>HRVATSKA BANKA ZA OBNOVU I RAZVITAK</item>
      <item>Ivan Matić</item>
      <item>Odvjetničko Društvo Klišan i partneri d.o.o.</item>
      <item>Odvjetničko društvo Marčan i partneri društvo s ograničenom odgovornošću</item>
      <item>Slavica Čupić</item>
      <item>Tonći Kurilj</item>
      <item>ZAVOD ZA ISPITIVANJE KVALITETE, društvo s ograničenom odgovornošću</item>
      <item>Dražen Vidman, stečajni upravitelj</item>
      <item>ŽUPANIJSKO DRŽAVNO ODVJETNIŠTVO U SPLITU</item>
    </derivirana_varijabla>
  </DomainObject.Predmet.OstaliListNazivFormated>
  <DomainObject.Predmet.OstaliListNazivFormatedOIB>
    <izvorni_sadrzaj>
      <item>Marcel Barilar, OIB 53747311795</item>
      <item>PK društvo s ograničenom odgovornošću za proizvodnju, zastupanje i uvoz - izvoz, OIB 07930503403</item>
      <item>HRVATSKE ŠUME društvo s ograničenom odgovornošću, OIB 69693144506</item>
      <item>HRVATSKA POŠTANSKA BANKA, dioničko društvo, OIB 87939104217</item>
      <item>REPUBLIKA HRVATSKA MINISTARSTVO FINANCIJA, OIB 18683136487</item>
      <item>CEMEX BETON d.o.o. za proizvodnju i transport betona, pijeska i šljunka, OIB 28710813125</item>
      <item>Financijska agencija, OIB 85821130368</item>
      <item>MESSER CROATIA PLIN Poduzeće za proizvodnju i prodaju tehničkih plinova d.o.o., OIB 32179081874</item>
      <item>Hrvatski Telekom d.d., OIB 81793146560</item>
      <item>TEMBO d.o.o. za unutarnju i vanjsku trgovinu, OIB 09060628765</item>
      <item>LIBUKOM JURDANI društvo s ograničenom odgovornošću za računovodstvene usluge, OIB 77671806963</item>
      <item>TEHNIKA dioničko društvo za graditeljstvo, inženjering, proizvodnju i trgovinu, OIB 73037001250</item>
      <item>RO - tehnologija društvo s ograničenom odgovornošću za inženjering, OIB 94757004774</item>
      <item>ČISTOĆA društvo s ograničenom odgovornošću za obavljanje komunalnih djelatnosti održavanja čistoće i odlaganja komunalnog otpada, OIB 38812451417</item>
      <item>HEP ELEKTRA d.o.o. za opskrbu električnom energijom, OIB 43965974818</item>
      <item>HEP-Operator distribucijskog sustava d.o.o. za distribuciju i opskrbu električne energije, OIB 46830600751</item>
      <item>PETROL društvo s ograničenom odgovornošću za trgovinu i prijevoz nafte i naftnih derivata, OIB 75550985023</item>
      <item>BIT PROMET d.o.o. za trgovinu i graditeljstvo, OIB 15161231864</item>
      <item>ALLIANZ ZAGREB dioničko društvo za osiguranje, OIB 23759810849</item>
      <item>Splitska banka dioničko društvo, OIB 69326397242</item>
      <item>SPV ZA SANACIJU d.o.o. za poslovne usluge, OIB 37066802433</item>
      <item>AUTO HRVATSKA dioničko društvo, OIB 32709834358</item>
      <item>UNIQA osiguranje d.d., OIB 75665455333</item>
      <item>MAKARSKI KOMUNALAC društvo s ograničenom odgovornošću za obavljanje komunalnih poslova, OIB 12733878804</item>
      <item>PODUZEĆE ZA CESTE SPLIT dioničko društvo, OIB 37901994151</item>
      <item>B2  KAPITAL d.o.o. za poslovne usluge, OIB 57509775367</item>
      <item>HUP-ZAGREB dioničko društvo hotelijerstvo, ugostiteljstvo i turizam, OIB 66859264899</item>
      <item>ZAGREBAČKI HOLDING, društvo s ograničenom odgovornošću za javni prijevoz, opskrbu vodom, održavanje čistoće, putnička agencija, šport, upravljanje objektima i poslovanje nekretninama, OIB 85584865987</item>
      <item>OPTIMA LEASING d.o.o. za usluge u likvidaciji, OIB 71463153978</item>
      <item>Wiener osiguranje Vienna Insurance Group dioničko društvo za osiguranje, OIB 52848403362</item>
      <item>WÜRTH-HRVATSKA d.o.o. za trgovinu, usluge i zastupanje, OIB 52641439848</item>
      <item>PLOVPUT trgovačko društvo s ograničenom odgovornošću za održavanje pomorskih plovnih putova i radijske službe, OIB 14480721492</item>
      <item>ERSTE&amp;STEIERMÄRKISCHE BANKA dioničko društvo, OIB 23057039320</item>
      <item>OSIJEK-KOTEKS dioničko društvo za graditeljstvo, proizvodnju i trgovinu, OIB 44610694500</item>
      <item>Hrvatske ceste društvo s ograničenom odgovornošću, za upravljanje, građenje i održavanje državnih cesta, OIB 55545787885</item>
      <item>KUHN-Hrvatska, društvo s ograničenom odgovornošću za trgovinu građevinskim i sličnim strojevima, OIB 04057188037</item>
      <item>GEOPROFIL d.o.o. za geodetske poslove, OIB 77073586385</item>
      <item>CROATIA osiguranje d.d., OIB 26187994862</item>
      <item>H-ABDUCO društvo s ograničenom odgovornošću za usluge, OIB 13667298928</item>
      <item>LUČKA UPRAVA SPLIT, OIB 06992092556</item>
      <item>BAŠREVIZOR, d.o.o. za reviziju i računovodstvene usluge, OIB 17544240268</item>
      <item>Hrvatska radiotelevizija, OIB 68419124305</item>
      <item>HYPO - LEASING STEIERMARK društvo s ograničenom odgovornošću za usluge, OIB 64646464586</item>
      <item>Tanja Kurilj, OIB 89010427357</item>
      <item>HRVATSKA BANKA ZA OBNOVU I RAZVITAK, OIB 26702280390</item>
      <item>Ivan Matić</item>
      <item>Odvjetničko Društvo Klišan i partneri d.o.o.</item>
      <item>Odvjetničko društvo Marčan i partneri društvo s ograničenom odgovornošću, OIB 80879978999</item>
      <item>Slavica Čupić</item>
      <item>Tonći Kurilj, OIB 37946147474</item>
      <item>ZAVOD ZA ISPITIVANJE KVALITETE, društvo s ograničenom odgovornošću, OIB 74121470605</item>
      <item>Dražen Vidman, stečajni upravitelj, OIB 42883746819</item>
      <item>ŽUPANIJSKO DRŽAVNO ODVJETNIŠTVO U SPLITU</item>
    </izvorni_sadrzaj>
    <derivirana_varijabla naziv="DomainObject.Predmet.OstaliListNazivFormatedOIB_1">
      <item>Marcel Barilar, OIB 53747311795</item>
      <item>PK društvo s ograničenom odgovornošću za proizvodnju, zastupanje i uvoz - izvoz, OIB 07930503403</item>
      <item>HRVATSKE ŠUME društvo s ograničenom odgovornošću, OIB 69693144506</item>
      <item>HRVATSKA POŠTANSKA BANKA, dioničko društvo, OIB 87939104217</item>
      <item>REPUBLIKA HRVATSKA MINISTARSTVO FINANCIJA, OIB 18683136487</item>
      <item>CEMEX BETON d.o.o. za proizvodnju i transport betona, pijeska i šljunka, OIB 28710813125</item>
      <item>Financijska agencija, OIB 85821130368</item>
      <item>MESSER CROATIA PLIN Poduzeće za proizvodnju i prodaju tehničkih plinova d.o.o., OIB 32179081874</item>
      <item>Hrvatski Telekom d.d., OIB 81793146560</item>
      <item>TEMBO d.o.o. za unutarnju i vanjsku trgovinu, OIB 09060628765</item>
      <item>LIBUKOM JURDANI društvo s ograničenom odgovornošću za računovodstvene usluge, OIB 77671806963</item>
      <item>TEHNIKA dioničko društvo za graditeljstvo, inženjering, proizvodnju i trgovinu, OIB 73037001250</item>
      <item>RO - tehnologija društvo s ograničenom odgovornošću za inženjering, OIB 94757004774</item>
      <item>ČISTOĆA društvo s ograničenom odgovornošću za obavljanje komunalnih djelatnosti održavanja čistoće i odlaganja komunalnog otpada, OIB 38812451417</item>
      <item>HEP ELEKTRA d.o.o. za opskrbu električnom energijom, OIB 43965974818</item>
      <item>HEP-Operator distribucijskog sustava d.o.o. za distribuciju i opskrbu električne energije, OIB 46830600751</item>
      <item>PETROL društvo s ograničenom odgovornošću za trgovinu i prijevoz nafte i naftnih derivata, OIB 75550985023</item>
      <item>BIT PROMET d.o.o. za trgovinu i graditeljstvo, OIB 15161231864</item>
      <item>ALLIANZ ZAGREB dioničko društvo za osiguranje, OIB 23759810849</item>
      <item>Splitska banka dioničko društvo, OIB 69326397242</item>
      <item>SPV ZA SANACIJU d.o.o. za poslovne usluge, OIB 37066802433</item>
      <item>AUTO HRVATSKA dioničko društvo, OIB 32709834358</item>
      <item>UNIQA osiguranje d.d., OIB 75665455333</item>
      <item>MAKARSKI KOMUNALAC društvo s ograničenom odgovornošću za obavljanje komunalnih poslova, OIB 12733878804</item>
      <item>PODUZEĆE ZA CESTE SPLIT dioničko društvo, OIB 37901994151</item>
      <item>B2  KAPITAL d.o.o. za poslovne usluge, OIB 57509775367</item>
      <item>HUP-ZAGREB dioničko društvo hotelijerstvo, ugostiteljstvo i turizam, OIB 66859264899</item>
      <item>ZAGREBAČKI HOLDING, društvo s ograničenom odgovornošću za javni prijevoz, opskrbu vodom, održavanje čistoće, putnička agencija, šport, upravljanje objektima i poslovanje nekretninama, OIB 85584865987</item>
      <item>OPTIMA LEASING d.o.o. za usluge u likvidaciji, OIB 71463153978</item>
      <item>Wiener osiguranje Vienna Insurance Group dioničko društvo za osiguranje, OIB 52848403362</item>
      <item>WÜRTH-HRVATSKA d.o.o. za trgovinu, usluge i zastupanje, OIB 52641439848</item>
      <item>PLOVPUT trgovačko društvo s ograničenom odgovornošću za održavanje pomorskih plovnih putova i radijske službe, OIB 14480721492</item>
      <item>ERSTE&amp;STEIERMÄRKISCHE BANKA dioničko društvo, OIB 23057039320</item>
      <item>OSIJEK-KOTEKS dioničko društvo za graditeljstvo, proizvodnju i trgovinu, OIB 44610694500</item>
      <item>Hrvatske ceste društvo s ograničenom odgovornošću, za upravljanje, građenje i održavanje državnih cesta, OIB 55545787885</item>
      <item>KUHN-Hrvatska, društvo s ograničenom odgovornošću za trgovinu građevinskim i sličnim strojevima, OIB 04057188037</item>
      <item>GEOPROFIL d.o.o. za geodetske poslove, OIB 77073586385</item>
      <item>CROATIA osiguranje d.d., OIB 26187994862</item>
      <item>H-ABDUCO društvo s ograničenom odgovornošću za usluge, OIB 13667298928</item>
      <item>LUČKA UPRAVA SPLIT, OIB 06992092556</item>
      <item>BAŠREVIZOR, d.o.o. za reviziju i računovodstvene usluge, OIB 17544240268</item>
      <item>Hrvatska radiotelevizija, OIB 68419124305</item>
      <item>HYPO - LEASING STEIERMARK društvo s ograničenom odgovornošću za usluge, OIB 64646464586</item>
      <item>Tanja Kurilj, OIB 89010427357</item>
      <item>HRVATSKA BANKA ZA OBNOVU I RAZVITAK, OIB 26702280390</item>
      <item>Ivan Matić</item>
      <item>Odvjetničko Društvo Klišan i partneri d.o.o.</item>
      <item>Odvjetničko društvo Marčan i partneri društvo s ograničenom odgovornošću, OIB 80879978999</item>
      <item>Slavica Čupić</item>
      <item>Tonći Kurilj, OIB 37946147474</item>
      <item>ZAVOD ZA ISPITIVANJE KVALITETE, društvo s ograničenom odgovornošću, OIB 74121470605</item>
      <item>Dražen Vidman, stečajni upravitelj, OIB 42883746819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2017.</izvorni_sadrzaj>
    <derivirana_varijabla naziv="DomainObject.Datum_1">20.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GEORAD društvo s ograničenom odgovornošću za građenje i prijevoz</izvorni_sadrzaj>
    <derivirana_varijabla naziv="DomainObject.Predmet.ProtustrankaIDrugi_1">GEORAD društvo s ograničenom odgovornošću za građenje i prijevoz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GEORAD društvo s ograničenom odgovornošću za građenje i prijevoz, OIB 78126748207, Zrinsko-Frankopanska, S-7/1, 21300 Makarska</izvorni_sadrzaj>
    <derivirana_varijabla naziv="DomainObject.Predmet.ProtustrankaIDrugiAdressOIB_1">GEORAD društvo s ograničenom odgovornošću za građenje i prijevoz, OIB 78126748207, Zrinsko-Frankopanska, S-7/1,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GEORAD društvo s ograničenom odgovornošću za građenje i prijevoz</item>
      <item>FINANCIJSKA AGENCIJA, RC SPLIT</item>
      <item>KUHN-Hrvatska, društvo s ograničenom odgovornošću za trgovinu građevinskim i sličnim strojevima</item>
      <item>Marcel Barilar</item>
      <item>PK društvo s ograničenom odgovornošću za proizvodnju, zastupanje i uvoz - izvoz</item>
      <item>HRVATSKE ŠUME društvo s ograničenom odgovornošću</item>
      <item>HRVATSKA POŠTANSKA BANKA, dioničko društvo</item>
      <item>REPUBLIKA HRVATSKA MINISTARSTVO FINANCIJA</item>
      <item>CEMEX BETON d.o.o. za proizvodnju i transport betona, pijeska i šljunka</item>
      <item>Financijska agencija</item>
      <item>MESSER CROATIA PLIN Poduzeće za proizvodnju i prodaju tehničkih plinova d.o.o.</item>
      <item>Hrvatski Telekom d.d.</item>
      <item>TEMBO d.o.o. za unutarnju i vanjsku trgovinu</item>
      <item>LIBUKOM JURDANI društvo s ograničenom odgovornošću za računovodstvene usluge</item>
      <item>TEHNIKA dioničko društvo za graditeljstvo, inženjering, proizvodnju i trgovinu</item>
      <item>RO - tehnologija društvo s ograničenom odgovornošću za inženjering</item>
      <item>ČISTOĆA društvo s ograničenom odgovornošću za obavljanje komunalnih djelatnosti održavanja čistoće i odlaganja komunalnog otpada</item>
      <item>HEP ELEKTRA d.o.o. za opskrbu električnom energijom</item>
      <item>HEP-Operator distribucijskog sustava d.o.o. za distribuciju i opskrbu električne energije</item>
      <item>PETROL društvo s ograničenom odgovornošću za trgovinu i prijevoz nafte i naftnih derivata</item>
      <item>BIT PROMET d.o.o. za trgovinu i graditeljstvo</item>
      <item>ALLIANZ ZAGREB dioničko društvo za osiguranje</item>
      <item>Splitska banka dioničko društvo</item>
      <item>SPV ZA SANACIJU d.o.o. za poslovne usluge</item>
      <item>AUTO HRVATSKA dioničko društvo</item>
      <item>UNIQA osiguranje d.d.</item>
      <item>MAKARSKI KOMUNALAC društvo s ograničenom odgovornošću za obavljanje komunalnih poslova</item>
      <item>PODUZEĆE ZA CESTE SPLIT dioničko društvo</item>
      <item>B2  KAPITAL d.o.o. za poslovne usluge</item>
      <item>HUP-ZAGREB dioničko društvo hotelijerstvo, ugostiteljstvo i turizam</item>
      <item>ZAGREBAČKI HOLDING, društvo s ograničenom odgovornošću za javni prijevoz, opskrbu vodom, održavanje čistoće, putnička agencija, šport, upravljanje objektima i poslovanje nekretninama</item>
      <item>OPTIMA LEASING d.o.o. za usluge u likvidaciji</item>
      <item>Wiener osiguranje Vienna Insurance Group dioničko društvo za osiguranje</item>
      <item>WÜRTH-HRVATSKA d.o.o. za trgovinu, usluge i zastupanje</item>
      <item>PLOVPUT trgovačko društvo s ograničenom odgovornošću za održavanje pomorskih plovnih putova i radijske službe</item>
      <item>ERSTE&amp;STEIERMÄRKISCHE BANKA dioničko društvo</item>
      <item>OSIJEK-KOTEKS dioničko društvo za graditeljstvo, proizvodnju i trgovinu</item>
      <item>Hrvatske ceste društvo s ograničenom odgovornošću, za upravljanje, građenje i održavanje državnih cesta</item>
      <item>KUHN-Hrvatska, društvo s ograničenom odgovornošću za trgovinu građevinskim i sličnim strojevima</item>
      <item>GEOPROFIL d.o.o. za geodetske poslove</item>
      <item>CROATIA osiguranje d.d.</item>
      <item>H-ABDUCO društvo s ograničenom odgovornošću za usluge</item>
      <item>LUČKA UPRAVA SPLIT</item>
      <item>BAŠREVIZOR, d.o.o. za reviziju i računovodstvene usluge</item>
      <item>Hrvatska radiotelevizija</item>
      <item>HYPO - LEASING STEIERMARK društvo s ograničenom odgovornošću za usluge</item>
      <item>Tanja Kurilj</item>
      <item>HRVATSKA BANKA ZA OBNOVU I RAZVITAK</item>
      <item>Ivan Matić</item>
      <item>Odvjetničko Društvo Klišan i partneri d.o.o.</item>
      <item>Odvjetničko društvo Marčan i partneri društvo s ograničenom odgovornošću</item>
      <item>Slavica Čupić</item>
      <item>Tonći Kurilj</item>
      <item>ZAVOD ZA ISPITIVANJE KVALITETE, društvo s ograničenom odgovornošću</item>
      <item>Dražen Vidman, stečajni upravitelj</item>
      <item>ŽUPANIJSKO DRŽAVNO ODVJETNIŠTVO U SPLITU</item>
    </izvorni_sadrzaj>
    <derivirana_varijabla naziv="DomainObject.Predmet.SudioniciListNaziv_1">
      <item>GEORAD društvo s ograničenom odgovornošću za građenje i prijevoz</item>
      <item>FINANCIJSKA AGENCIJA, RC SPLIT</item>
      <item>KUHN-Hrvatska, društvo s ograničenom odgovornošću za trgovinu građevinskim i sličnim strojevima</item>
      <item>Marcel Barilar</item>
      <item>PK društvo s ograničenom odgovornošću za proizvodnju, zastupanje i uvoz - izvoz</item>
      <item>HRVATSKE ŠUME društvo s ograničenom odgovornošću</item>
      <item>HRVATSKA POŠTANSKA BANKA, dioničko društvo</item>
      <item>REPUBLIKA HRVATSKA MINISTARSTVO FINANCIJA</item>
      <item>CEMEX BETON d.o.o. za proizvodnju i transport betona, pijeska i šljunka</item>
      <item>Financijska agencija</item>
      <item>MESSER CROATIA PLIN Poduzeće za proizvodnju i prodaju tehničkih plinova d.o.o.</item>
      <item>Hrvatski Telekom d.d.</item>
      <item>TEMBO d.o.o. za unutarnju i vanjsku trgovinu</item>
      <item>LIBUKOM JURDANI društvo s ograničenom odgovornošću za računovodstvene usluge</item>
      <item>TEHNIKA dioničko društvo za graditeljstvo, inženjering, proizvodnju i trgovinu</item>
      <item>RO - tehnologija društvo s ograničenom odgovornošću za inženjering</item>
      <item>ČISTOĆA društvo s ograničenom odgovornošću za obavljanje komunalnih djelatnosti održavanja čistoće i odlaganja komunalnog otpada</item>
      <item>HEP ELEKTRA d.o.o. za opskrbu električnom energijom</item>
      <item>HEP-Operator distribucijskog sustava d.o.o. za distribuciju i opskrbu električne energije</item>
      <item>PETROL društvo s ograničenom odgovornošću za trgovinu i prijevoz nafte i naftnih derivata</item>
      <item>BIT PROMET d.o.o. za trgovinu i graditeljstvo</item>
      <item>ALLIANZ ZAGREB dioničko društvo za osiguranje</item>
      <item>Splitska banka dioničko društvo</item>
      <item>SPV ZA SANACIJU d.o.o. za poslovne usluge</item>
      <item>AUTO HRVATSKA dioničko društvo</item>
      <item>UNIQA osiguranje d.d.</item>
      <item>MAKARSKI KOMUNALAC društvo s ograničenom odgovornošću za obavljanje komunalnih poslova</item>
      <item>PODUZEĆE ZA CESTE SPLIT dioničko društvo</item>
      <item>B2  KAPITAL d.o.o. za poslovne usluge</item>
      <item>HUP-ZAGREB dioničko društvo hotelijerstvo, ugostiteljstvo i turizam</item>
      <item>ZAGREBAČKI HOLDING, društvo s ograničenom odgovornošću za javni prijevoz, opskrbu vodom, održavanje čistoće, putnička agencija, šport, upravljanje objektima i poslovanje nekretninama</item>
      <item>OPTIMA LEASING d.o.o. za usluge u likvidaciji</item>
      <item>Wiener osiguranje Vienna Insurance Group dioničko društvo za osiguranje</item>
      <item>WÜRTH-HRVATSKA d.o.o. za trgovinu, usluge i zastupanje</item>
      <item>PLOVPUT trgovačko društvo s ograničenom odgovornošću za održavanje pomorskih plovnih putova i radijske službe</item>
      <item>ERSTE&amp;STEIERMÄRKISCHE BANKA dioničko društvo</item>
      <item>OSIJEK-KOTEKS dioničko društvo za graditeljstvo, proizvodnju i trgovinu</item>
      <item>Hrvatske ceste društvo s ograničenom odgovornošću, za upravljanje, građenje i održavanje državnih cesta</item>
      <item>KUHN-Hrvatska, društvo s ograničenom odgovornošću za trgovinu građevinskim i sličnim strojevima</item>
      <item>GEOPROFIL d.o.o. za geodetske poslove</item>
      <item>CROATIA osiguranje d.d.</item>
      <item>H-ABDUCO društvo s ograničenom odgovornošću za usluge</item>
      <item>LUČKA UPRAVA SPLIT</item>
      <item>BAŠREVIZOR, d.o.o. za reviziju i računovodstvene usluge</item>
      <item>Hrvatska radiotelevizija</item>
      <item>HYPO - LEASING STEIERMARK društvo s ograničenom odgovornošću za usluge</item>
      <item>Tanja Kurilj</item>
      <item>HRVATSKA BANKA ZA OBNOVU I RAZVITAK</item>
      <item>Ivan Matić</item>
      <item>Odvjetničko Društvo Klišan i partneri d.o.o.</item>
      <item>Odvjetničko društvo Marčan i partneri društvo s ograničenom odgovornošću</item>
      <item>Slavica Čupić</item>
      <item>Tonći Kurilj</item>
      <item>ZAVOD ZA ISPITIVANJE KVALITETE, društvo s ograničenom odgovornošću</item>
      <item>Dražen Vidman, stečajni upravitelj</item>
      <item>ŽUPANIJSKO DRŽAVNO ODVJETNIŠTVO U SPLITU</item>
    </derivirana_varijabla>
  </DomainObject.Predmet.SudioniciListNaziv>
  <DomainObject.Predmet.SudioniciListAdressOIB>
    <izvorni_sadrzaj>
      <item>GEORAD društvo s ograničenom odgovornošću za građenje i prijevoz, OIB 78126748207, Zrinsko-Frankopanska, S-7/1,21300 Makarska</item>
      <item>FINANCIJSKA AGENCIJA, RC SPLIT, OIB 85821130368, Mažuranićevo šetalište 24 b,21000 Split</item>
      <item>KUHN-Hrvatska, društvo s ograničenom odgovornošću za trgovinu građevinskim i sličnim strojevima, OIB 04057188037, Rakitnica 4,10000 Zagreb</item>
      <item>Marcel Barilar, OIB 53747311795, Ilica 191c,10000 Zagreb</item>
      <item>PK društvo s ograničenom odgovornošću za proizvodnju, zastupanje i uvoz - izvoz, OIB 07930503403, Industrijska zona R-27 ,51226 Škrljevo</item>
      <item>HRVATSKE ŠUME društvo s ograničenom odgovornošću, OIB 69693144506, Ul.Ljudevita Farkaša Vukotinovića 2,10000 Zagreb</item>
      <item>HRVATSKA POŠTANSKA BANKA, dioničko društvo, OIB 87939104217, Jurišićeva 4,10000 Zagreb</item>
      <item>REPUBLIKA HRVATSKA MINISTARSTVO FINANCIJA, OIB 18683136487, Katančićeva 5,10000 Zagreb</item>
      <item>CEMEX BETON d.o.o. za proizvodnju i transport betona, pijeska i šljunka, OIB 28710813125, F. Tuđmana 45,21212 Kaštel Sućurac</item>
      <item>Financijska agencija, OIB 85821130368, Ulica grada Vukovara 70,10000 Zagreb</item>
      <item>MESSER CROATIA PLIN Poduzeće za proizvodnju i prodaju tehničkih plinova d.o.o., OIB 32179081874, Industrijska 1,10290 Zaprešić</item>
      <item>Hrvatski Telekom d.d., OIB 81793146560, Roberta Frangeša Mihanovića 9,10000 Zagreb</item>
      <item>TEMBO d.o.o. za unutarnju i vanjsku trgovinu, OIB 09060628765, Dragutina Novaka 1d,10255 Gornji Stupnik</item>
      <item>LIBUKOM JURDANI društvo s ograničenom odgovornošću za računovodstvene usluge, OIB 77671806963, Jurdani 50b,51211 Jurdani</item>
      <item>TEHNIKA dioničko društvo za graditeljstvo, inženjering, proizvodnju i trgovinu, OIB 73037001250, Ulica grada Vukovara 274,10000 Zagreb</item>
      <item>RO - tehnologija društvo s ograničenom odgovornošću za inženjering, OIB 94757004774, Nova Cesta 86,51410 Opatija</item>
      <item>ČISTOĆA društvo s ograničenom odgovornošću za obavljanje komunalnih djelatnosti održavanja čistoće i odlaganja komunalnog otpada, OIB 38812451417, Put Plokita 81,21000 Split</item>
      <item>HEP ELEKTRA d.o.o. za opskrbu električnom energijom, OIB 43965974818, Ulica grada Vukovara 37,10000 Zagreb</item>
      <item>HEP-Operator distribucijskog sustava d.o.o. za distribuciju i opskrbu električne energije, OIB 46830600751, Ulica grada Vukovara 37,10000 Zagreb</item>
      <item>PETROL društvo s ograničenom odgovornošću za trgovinu i prijevoz nafte i naftnih derivata, OIB 75550985023, Otok, Oreškovićeva 6h,10000 Zagreb</item>
      <item>BIT PROMET d.o.o. za trgovinu i graditeljstvo, OIB 15161231864, Odra, Velika cesta 39,10000 Zagreb</item>
      <item>ALLIANZ ZAGREB dioničko društvo za osiguranje, OIB 23759810849, Heinzelova 70,10000 Zagreb</item>
      <item>Splitska banka dioničko društvo, OIB 69326397242, Domovinskog rata 61,21000 Split</item>
      <item>SPV ZA SANACIJU d.o.o. za poslovne usluge, OIB 37066802433, Jurišićeva 1,10000 Zagreb</item>
      <item>AUTO HRVATSKA dioničko društvo, OIB 32709834358, Dubrovačka Ulica 1,21000 Split</item>
      <item>UNIQA osiguranje d.d., OIB 75665455333, Planinska 13 A ,10000 Zagreb</item>
      <item>MAKARSKI KOMUNALAC društvo s ograničenom odgovornošću za obavljanje komunalnih poslova, OIB 12733878804, Trg Tina Ujevića 1,21300 Makarska</item>
      <item>PODUZEĆE ZA CESTE SPLIT dioničko društvo, OIB 37901994151, Svetog Mihovila 1,21204 Dugopolje</item>
      <item>B2  KAPITAL d.o.o. za poslovne usluge, OIB 57509775367, Radnička cesta 41,10000 Zagreb</item>
      <item>HUP-ZAGREB dioničko društvo hotelijerstvo, ugostiteljstvo i turizam, OIB 66859264899, Trg Krešimira Ćosića 9,10000 Zagreb</item>
      <item>ZAGREBAČKI HOLDING, društvo s ograničenom odgovornošću za javni prijevoz, opskrbu vodom, održavanje čistoće, putnička agencija, šport, upravljanje objektima i poslovanje nekretninama, OIB 85584865987, Ulica grada Vukovara 41 ,10000 Zagreb</item>
      <item>OPTIMA LEASING d.o.o. za usluge u likvidaciji, OIB 71463153978, Miramarska 24/6,10000 Zagreb</item>
      <item>Wiener osiguranje Vienna Insurance Group dioničko društvo za osiguranje, OIB 52848403362, Slovenska ulica 24,10000 Zagreb</item>
      <item>WÜRTH-HRVATSKA d.o.o. za trgovinu, usluge i zastupanje, OIB 52641439848, Franje Lučića 32,10000 Zagreb</item>
      <item>PLOVPUT trgovačko društvo s ograničenom odgovornošću za održavanje pomorskih plovnih putova i radijske službe, OIB 14480721492, Obala Lazareta 1,21000 Split</item>
      <item>ERSTE&amp;STEIERMÄRKISCHE BANKA dioničko društvo, OIB 23057039320, Jadranski Trg 3a,51000 Rijeka</item>
      <item>OSIJEK-KOTEKS dioničko društvo za graditeljstvo, proizvodnju i trgovinu, OIB 44610694500, Šamačka 11,31000 Osijek</item>
      <item>Hrvatske ceste društvo s ograničenom odgovornošću, za upravljanje, građenje i održavanje državnih cesta, OIB 55545787885, Vončinina 3,10000 Zagreb</item>
      <item>KUHN-Hrvatska, društvo s ograničenom odgovornošću za trgovinu građevinskim i sličnim strojevima, OIB 04057188037, Rakitnica 4,10000 Zagreb</item>
      <item>GEOPROFIL d.o.o. za geodetske poslove, OIB 77073586385, Dr. Jurja Dobrile 40,10410 Velika Gorica</item>
      <item>CROATIA osiguranje d.d., OIB 26187994862, Vatroslava Jagića 33,10000 Zagreb</item>
      <item>H-ABDUCO društvo s ograničenom odgovornošću za usluge, OIB 13667298928, Slavonska avenija 6A ,10000 Zagreb</item>
      <item>LUČKA UPRAVA SPLIT, OIB 06992092556, Gat Sv. Duje 1,21000 Split</item>
      <item>BAŠREVIZOR, d.o.o. za reviziju i računovodstvene usluge, OIB 17544240268, Trg hrvatske bratske zajednice 2,21000 Split</item>
      <item>Hrvatska radiotelevizija, OIB 68419124305, Prisavlje 3,10000 Zagreb</item>
      <item>HYPO - LEASING STEIERMARK društvo s ograničenom odgovornošću za usluge, OIB 64646464586, Garićgradska 18,10000 Zagreb</item>
      <item>Tanja Kurilj, OIB 89010427357, Petra Perice 20,21300 Makarska</item>
      <item>HRVATSKA BANKA ZA OBNOVU I RAZVITAK, OIB 26702280390, Strossmayerov Trg 9,10000 Zagreb</item>
      <item>Ivan Matić, Slavenskog 1,10000 Zagreb</item>
      <item>Odvjetničko Društvo Klišan i partneri d.o.o., Zelinska 2 a,10000 Zagreb</item>
      <item>Odvjetničko društvo Marčan i partneri društvo s ograničenom odgovornošću, OIB 80879978999, Prolaz Marije Krucifikse Kozulić 2,51000 Rijeka</item>
      <item>Slavica Čupić, Bihačka 2 A/IV,21000 Split</item>
      <item>Tonći Kurilj, OIB 37946147474, Petra Perice 20,21300 Makarska</item>
      <item>ZAVOD ZA ISPITIVANJE KVALITETE, društvo s ograničenom odgovornošću, OIB 74121470605, Ljudevita Gaja 17III,10000 Zagreb</item>
      <item>Dražen Vidman, stečajni upravitelj, OIB 42883746819, Vladimira Nazora 77,42240 Ivanec</item>
      <item>ŽUPANIJSKO DRŽAVNO ODVJETNIŠTVO U SPLITU, Gundulićeva 29a,21000 Split</item>
    </izvorni_sadrzaj>
    <derivirana_varijabla naziv="DomainObject.Predmet.SudioniciListAdressOIB_1">
      <item>GEORAD društvo s ograničenom odgovornošću za građenje i prijevoz, OIB 78126748207, Zrinsko-Frankopanska, S-7/1,21300 Makarska</item>
      <item>FINANCIJSKA AGENCIJA, RC SPLIT, OIB 85821130368, Mažuranićevo šetalište 24 b,21000 Split</item>
      <item>KUHN-Hrvatska, društvo s ograničenom odgovornošću za trgovinu građevinskim i sličnim strojevima, OIB 04057188037, Rakitnica 4,10000 Zagreb</item>
      <item>Marcel Barilar, OIB 53747311795, Ilica 191c,10000 Zagreb</item>
      <item>PK društvo s ograničenom odgovornošću za proizvodnju, zastupanje i uvoz - izvoz, OIB 07930503403, Industrijska zona R-27 ,51226 Škrljevo</item>
      <item>HRVATSKE ŠUME društvo s ograničenom odgovornošću, OIB 69693144506, Ul.Ljudevita Farkaša Vukotinovića 2,10000 Zagreb</item>
      <item>HRVATSKA POŠTANSKA BANKA, dioničko društvo, OIB 87939104217, Jurišićeva 4,10000 Zagreb</item>
      <item>REPUBLIKA HRVATSKA MINISTARSTVO FINANCIJA, OIB 18683136487, Katančićeva 5,10000 Zagreb</item>
      <item>CEMEX BETON d.o.o. za proizvodnju i transport betona, pijeska i šljunka, OIB 28710813125, F. Tuđmana 45,21212 Kaštel Sućurac</item>
      <item>Financijska agencija, OIB 85821130368, Ulica grada Vukovara 70,10000 Zagreb</item>
      <item>MESSER CROATIA PLIN Poduzeće za proizvodnju i prodaju tehničkih plinova d.o.o., OIB 32179081874, Industrijska 1,10290 Zaprešić</item>
      <item>Hrvatski Telekom d.d., OIB 81793146560, Roberta Frangeša Mihanovića 9,10000 Zagreb</item>
      <item>TEMBO d.o.o. za unutarnju i vanjsku trgovinu, OIB 09060628765, Dragutina Novaka 1d,10255 Gornji Stupnik</item>
      <item>LIBUKOM JURDANI društvo s ograničenom odgovornošću za računovodstvene usluge, OIB 77671806963, Jurdani 50b,51211 Jurdani</item>
      <item>TEHNIKA dioničko društvo za graditeljstvo, inženjering, proizvodnju i trgovinu, OIB 73037001250, Ulica grada Vukovara 274,10000 Zagreb</item>
      <item>RO - tehnologija društvo s ograničenom odgovornošću za inženjering, OIB 94757004774, Nova Cesta 86,51410 Opatija</item>
      <item>ČISTOĆA društvo s ograničenom odgovornošću za obavljanje komunalnih djelatnosti održavanja čistoće i odlaganja komunalnog otpada, OIB 38812451417, Put Plokita 81,21000 Split</item>
      <item>HEP ELEKTRA d.o.o. za opskrbu električnom energijom, OIB 43965974818, Ulica grada Vukovara 37,10000 Zagreb</item>
      <item>HEP-Operator distribucijskog sustava d.o.o. za distribuciju i opskrbu električne energije, OIB 46830600751, Ulica grada Vukovara 37,10000 Zagreb</item>
      <item>PETROL društvo s ograničenom odgovornošću za trgovinu i prijevoz nafte i naftnih derivata, OIB 75550985023, Otok, Oreškovićeva 6h,10000 Zagreb</item>
      <item>BIT PROMET d.o.o. za trgovinu i graditeljstvo, OIB 15161231864, Odra, Velika cesta 39,10000 Zagreb</item>
      <item>ALLIANZ ZAGREB dioničko društvo za osiguranje, OIB 23759810849, Heinzelova 70,10000 Zagreb</item>
      <item>Splitska banka dioničko društvo, OIB 69326397242, Domovinskog rata 61,21000 Split</item>
      <item>SPV ZA SANACIJU d.o.o. za poslovne usluge, OIB 37066802433, Jurišićeva 1,10000 Zagreb</item>
      <item>AUTO HRVATSKA dioničko društvo, OIB 32709834358, Dubrovačka Ulica 1,21000 Split</item>
      <item>UNIQA osiguranje d.d., OIB 75665455333, Planinska 13 A ,10000 Zagreb</item>
      <item>MAKARSKI KOMUNALAC društvo s ograničenom odgovornošću za obavljanje komunalnih poslova, OIB 12733878804, Trg Tina Ujevića 1,21300 Makarska</item>
      <item>PODUZEĆE ZA CESTE SPLIT dioničko društvo, OIB 37901994151, Svetog Mihovila 1,21204 Dugopolje</item>
      <item>B2  KAPITAL d.o.o. za poslovne usluge, OIB 57509775367, Radnička cesta 41,10000 Zagreb</item>
      <item>HUP-ZAGREB dioničko društvo hotelijerstvo, ugostiteljstvo i turizam, OIB 66859264899, Trg Krešimira Ćosića 9,10000 Zagreb</item>
      <item>ZAGREBAČKI HOLDING, društvo s ograničenom odgovornošću za javni prijevoz, opskrbu vodom, održavanje čistoće, putnička agencija, šport, upravljanje objektima i poslovanje nekretninama, OIB 85584865987, Ulica grada Vukovara 41 ,10000 Zagreb</item>
      <item>OPTIMA LEASING d.o.o. za usluge u likvidaciji, OIB 71463153978, Miramarska 24/6,10000 Zagreb</item>
      <item>Wiener osiguranje Vienna Insurance Group dioničko društvo za osiguranje, OIB 52848403362, Slovenska ulica 24,10000 Zagreb</item>
      <item>WÜRTH-HRVATSKA d.o.o. za trgovinu, usluge i zastupanje, OIB 52641439848, Franje Lučića 32,10000 Zagreb</item>
      <item>PLOVPUT trgovačko društvo s ograničenom odgovornošću za održavanje pomorskih plovnih putova i radijske službe, OIB 14480721492, Obala Lazareta 1,21000 Split</item>
      <item>ERSTE&amp;STEIERMÄRKISCHE BANKA dioničko društvo, OIB 23057039320, Jadranski Trg 3a,51000 Rijeka</item>
      <item>OSIJEK-KOTEKS dioničko društvo za graditeljstvo, proizvodnju i trgovinu, OIB 44610694500, Šamačka 11,31000 Osijek</item>
      <item>Hrvatske ceste društvo s ograničenom odgovornošću, za upravljanje, građenje i održavanje državnih cesta, OIB 55545787885, Vončinina 3,10000 Zagreb</item>
      <item>KUHN-Hrvatska, društvo s ograničenom odgovornošću za trgovinu građevinskim i sličnim strojevima, OIB 04057188037, Rakitnica 4,10000 Zagreb</item>
      <item>GEOPROFIL d.o.o. za geodetske poslove, OIB 77073586385, Dr. Jurja Dobrile 40,10410 Velika Gorica</item>
      <item>CROATIA osiguranje d.d., OIB 26187994862, Vatroslava Jagića 33,10000 Zagreb</item>
      <item>H-ABDUCO društvo s ograničenom odgovornošću za usluge, OIB 13667298928, Slavonska avenija 6A ,10000 Zagreb</item>
      <item>LUČKA UPRAVA SPLIT, OIB 06992092556, Gat Sv. Duje 1,21000 Split</item>
      <item>BAŠREVIZOR, d.o.o. za reviziju i računovodstvene usluge, OIB 17544240268, Trg hrvatske bratske zajednice 2,21000 Split</item>
      <item>Hrvatska radiotelevizija, OIB 68419124305, Prisavlje 3,10000 Zagreb</item>
      <item>HYPO - LEASING STEIERMARK društvo s ograničenom odgovornošću za usluge, OIB 64646464586, Garićgradska 18,10000 Zagreb</item>
      <item>Tanja Kurilj, OIB 89010427357, Petra Perice 20,21300 Makarska</item>
      <item>HRVATSKA BANKA ZA OBNOVU I RAZVITAK, OIB 26702280390, Strossmayerov Trg 9,10000 Zagreb</item>
      <item>Ivan Matić, Slavenskog 1,10000 Zagreb</item>
      <item>Odvjetničko Društvo Klišan i partneri d.o.o., Zelinska 2 a,10000 Zagreb</item>
      <item>Odvjetničko društvo Marčan i partneri društvo s ograničenom odgovornošću, OIB 80879978999, Prolaz Marije Krucifikse Kozulić 2,51000 Rijeka</item>
      <item>Slavica Čupić, Bihačka 2 A/IV,21000 Split</item>
      <item>Tonći Kurilj, OIB 37946147474, Petra Perice 20,21300 Makarska</item>
      <item>ZAVOD ZA ISPITIVANJE KVALITETE, društvo s ograničenom odgovornošću, OIB 74121470605, Ljudevita Gaja 17III,10000 Zagreb</item>
      <item>Dražen Vidman, stečajni upravitelj, OIB 42883746819, Vladimira Nazora 77,42240 Ivanec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78126748207</item>
      <item>, OIB 85821130368</item>
      <item>, OIB 04057188037</item>
      <item>, OIB 53747311795</item>
      <item>, OIB 07930503403</item>
      <item>, OIB 69693144506</item>
      <item>, OIB 87939104217</item>
      <item>, OIB 18683136487</item>
      <item>, OIB 28710813125</item>
      <item>, OIB 85821130368</item>
      <item>, OIB 32179081874</item>
      <item>, OIB 81793146560</item>
      <item>, OIB 09060628765</item>
      <item>, OIB 77671806963</item>
      <item>, OIB 73037001250</item>
      <item>, OIB 94757004774</item>
      <item>, OIB 38812451417</item>
      <item>, OIB 43965974818</item>
      <item>, OIB 46830600751</item>
      <item>, OIB 75550985023</item>
      <item>, OIB 15161231864</item>
      <item>, OIB 23759810849</item>
      <item>, OIB 69326397242</item>
      <item>, OIB 37066802433</item>
      <item>, OIB 32709834358</item>
      <item>, OIB 75665455333</item>
      <item>, OIB 12733878804</item>
      <item>, OIB 37901994151</item>
      <item>, OIB 57509775367</item>
      <item>, OIB 66859264899</item>
      <item>, OIB 85584865987</item>
      <item>, OIB 71463153978</item>
      <item>, OIB 52848403362</item>
      <item>, OIB 52641439848</item>
      <item>, OIB 14480721492</item>
      <item>, OIB 23057039320</item>
      <item>, OIB 44610694500</item>
      <item>, OIB 55545787885</item>
      <item>, OIB 04057188037</item>
      <item>, OIB 77073586385</item>
      <item>, OIB 26187994862</item>
      <item>, OIB 13667298928</item>
      <item>, OIB 06992092556</item>
      <item>, OIB 17544240268</item>
      <item>, OIB 68419124305</item>
      <item>, OIB 64646464586</item>
      <item>, OIB 89010427357</item>
      <item>, OIB 26702280390</item>
      <item>, OIB null</item>
      <item>, OIB null</item>
      <item>, OIB 80879978999</item>
      <item>, OIB null</item>
      <item>, OIB 37946147474</item>
      <item>, OIB 74121470605</item>
      <item>, OIB 42883746819</item>
      <item>, OIB null</item>
    </izvorni_sadrzaj>
    <derivirana_varijabla naziv="DomainObject.Predmet.SudioniciListNazivOIB_1">
      <item>, OIB 78126748207</item>
      <item>, OIB 85821130368</item>
      <item>, OIB 04057188037</item>
      <item>, OIB 53747311795</item>
      <item>, OIB 07930503403</item>
      <item>, OIB 69693144506</item>
      <item>, OIB 87939104217</item>
      <item>, OIB 18683136487</item>
      <item>, OIB 28710813125</item>
      <item>, OIB 85821130368</item>
      <item>, OIB 32179081874</item>
      <item>, OIB 81793146560</item>
      <item>, OIB 09060628765</item>
      <item>, OIB 77671806963</item>
      <item>, OIB 73037001250</item>
      <item>, OIB 94757004774</item>
      <item>, OIB 38812451417</item>
      <item>, OIB 43965974818</item>
      <item>, OIB 46830600751</item>
      <item>, OIB 75550985023</item>
      <item>, OIB 15161231864</item>
      <item>, OIB 23759810849</item>
      <item>, OIB 69326397242</item>
      <item>, OIB 37066802433</item>
      <item>, OIB 32709834358</item>
      <item>, OIB 75665455333</item>
      <item>, OIB 12733878804</item>
      <item>, OIB 37901994151</item>
      <item>, OIB 57509775367</item>
      <item>, OIB 66859264899</item>
      <item>, OIB 85584865987</item>
      <item>, OIB 71463153978</item>
      <item>, OIB 52848403362</item>
      <item>, OIB 52641439848</item>
      <item>, OIB 14480721492</item>
      <item>, OIB 23057039320</item>
      <item>, OIB 44610694500</item>
      <item>, OIB 55545787885</item>
      <item>, OIB 04057188037</item>
      <item>, OIB 77073586385</item>
      <item>, OIB 26187994862</item>
      <item>, OIB 13667298928</item>
      <item>, OIB 06992092556</item>
      <item>, OIB 17544240268</item>
      <item>, OIB 68419124305</item>
      <item>, OIB 64646464586</item>
      <item>, OIB 89010427357</item>
      <item>, OIB 26702280390</item>
      <item>, OIB null</item>
      <item>, OIB null</item>
      <item>, OIB 80879978999</item>
      <item>, OIB null</item>
      <item>, OIB 37946147474</item>
      <item>, OIB 74121470605</item>
      <item>, OIB 42883746819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518</properties:Words>
  <properties:Characters>2950</properties:Characters>
  <properties:Lines>75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SPLITU</vt:lpstr>
    </vt:vector>
  </properties:TitlesOfParts>
  <properties:LinksUpToDate>false</properties:LinksUpToDate>
  <properties:CharactersWithSpaces>3488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2017-11-20T11:08:00Z</dcterms:created>
  <dc:creator>kfrankovic</dc:creator>
  <cp:lastModifiedBy>Katarina Franković</cp:lastModifiedBy>
  <cp:lastPrinted>2017-08-21T08:33:00Z</cp:lastPrinted>
  <dcterms:modified xmlns:xsi="http://www.w3.org/2001/XMLSchema-instance" xsi:type="dcterms:W3CDTF">2017-11-20T11:09:00Z</dcterms:modified>
  <cp:revision>3</cp:revision>
  <dc:title>TRGOVAČKI SUD U SPLITU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