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1ef9e" w14:paraId="1f1ef9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8F7795">
        <w:rPr>
          <w:b/>
          <w:sz w:val="22"/>
          <w:szCs w:val="22"/>
        </w:rPr>
        <w:t>2635</w:t>
      </w:r>
      <w:r w:rsidR="00E478E5">
        <w:rPr>
          <w:b/>
          <w:sz w:val="22"/>
          <w:szCs w:val="22"/>
        </w:rPr>
        <w:t>/</w:t>
      </w:r>
      <w:r w:rsidR="00302ED0">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B03055">
        <w:rPr>
          <w:sz w:val="22"/>
          <w:szCs w:val="22"/>
        </w:rPr>
        <w:t xml:space="preserve">SPRINT d.o.o., Natka Nodila 12 A, 20000 Dubrovnik, OIB: 67686729072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7B7028" w:rsidRPr="007B7028">
        <w:rPr>
          <w:sz w:val="22"/>
          <w:szCs w:val="22"/>
        </w:rPr>
        <w:t xml:space="preserve"> </w:t>
      </w:r>
      <w:r w:rsidR="007B7028">
        <w:rPr>
          <w:sz w:val="22"/>
          <w:szCs w:val="22"/>
        </w:rPr>
        <w:t>SPRINT d.o.o., Natka Nodila 12 A, 20000 Dubrovnik, OIB: 67686729072</w:t>
      </w:r>
      <w:r w:rsidR="00057602">
        <w:rPr>
          <w:sz w:val="22"/>
          <w:szCs w:val="22"/>
        </w:rPr>
        <w:t xml:space="preserve"> </w:t>
      </w:r>
      <w:r w:rsidR="007C48EC">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7B7028">
        <w:rPr>
          <w:sz w:val="22"/>
          <w:szCs w:val="22"/>
        </w:rPr>
        <w:t>425,40</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7B7028">
        <w:rPr>
          <w:sz w:val="22"/>
          <w:szCs w:val="22"/>
        </w:rPr>
        <w:t>442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E9701A">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57602"/>
    <w:rsid w:val="00061263"/>
    <w:rsid w:val="00061E23"/>
    <w:rsid w:val="00065A6C"/>
    <w:rsid w:val="00073AD9"/>
    <w:rsid w:val="0008538F"/>
    <w:rsid w:val="000909D0"/>
    <w:rsid w:val="0009578E"/>
    <w:rsid w:val="0009604A"/>
    <w:rsid w:val="000A1E8B"/>
    <w:rsid w:val="000B3F46"/>
    <w:rsid w:val="000B5EDC"/>
    <w:rsid w:val="000B7676"/>
    <w:rsid w:val="000D00C2"/>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1F7BFD"/>
    <w:rsid w:val="002066BC"/>
    <w:rsid w:val="00213F52"/>
    <w:rsid w:val="00222BA0"/>
    <w:rsid w:val="00237AD7"/>
    <w:rsid w:val="00246A50"/>
    <w:rsid w:val="00246BFF"/>
    <w:rsid w:val="002565C0"/>
    <w:rsid w:val="00260DC0"/>
    <w:rsid w:val="00265BCE"/>
    <w:rsid w:val="002A4715"/>
    <w:rsid w:val="002A6BAD"/>
    <w:rsid w:val="002B64FE"/>
    <w:rsid w:val="002E3B68"/>
    <w:rsid w:val="002E6015"/>
    <w:rsid w:val="003000A2"/>
    <w:rsid w:val="00302ED0"/>
    <w:rsid w:val="0030463C"/>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36D9F"/>
    <w:rsid w:val="0055056F"/>
    <w:rsid w:val="00552C25"/>
    <w:rsid w:val="005557AB"/>
    <w:rsid w:val="00561240"/>
    <w:rsid w:val="005830D8"/>
    <w:rsid w:val="005851FF"/>
    <w:rsid w:val="00597BCB"/>
    <w:rsid w:val="005A04B9"/>
    <w:rsid w:val="005A6ADF"/>
    <w:rsid w:val="005A6B42"/>
    <w:rsid w:val="005A7AFB"/>
    <w:rsid w:val="005B32BF"/>
    <w:rsid w:val="005E67D0"/>
    <w:rsid w:val="005E6CEE"/>
    <w:rsid w:val="005F2E5C"/>
    <w:rsid w:val="00602041"/>
    <w:rsid w:val="00602592"/>
    <w:rsid w:val="00610971"/>
    <w:rsid w:val="00617C4C"/>
    <w:rsid w:val="006230F6"/>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07F79"/>
    <w:rsid w:val="00713F97"/>
    <w:rsid w:val="00727B8E"/>
    <w:rsid w:val="00732451"/>
    <w:rsid w:val="00744353"/>
    <w:rsid w:val="00747144"/>
    <w:rsid w:val="00747C4A"/>
    <w:rsid w:val="00767D52"/>
    <w:rsid w:val="007709A7"/>
    <w:rsid w:val="00795551"/>
    <w:rsid w:val="007966C5"/>
    <w:rsid w:val="007A13E0"/>
    <w:rsid w:val="007A5C44"/>
    <w:rsid w:val="007A6019"/>
    <w:rsid w:val="007B4EC4"/>
    <w:rsid w:val="007B7028"/>
    <w:rsid w:val="007C48EC"/>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E7CFF"/>
    <w:rsid w:val="008F6923"/>
    <w:rsid w:val="008F7795"/>
    <w:rsid w:val="0090251E"/>
    <w:rsid w:val="00923D4D"/>
    <w:rsid w:val="0092728C"/>
    <w:rsid w:val="00927374"/>
    <w:rsid w:val="00943105"/>
    <w:rsid w:val="00944A46"/>
    <w:rsid w:val="009653A4"/>
    <w:rsid w:val="0097090B"/>
    <w:rsid w:val="00976ADF"/>
    <w:rsid w:val="00981546"/>
    <w:rsid w:val="00986943"/>
    <w:rsid w:val="009906D4"/>
    <w:rsid w:val="00992754"/>
    <w:rsid w:val="009A3C24"/>
    <w:rsid w:val="009B0766"/>
    <w:rsid w:val="009B1FB8"/>
    <w:rsid w:val="009B415E"/>
    <w:rsid w:val="009B5EC6"/>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03055"/>
    <w:rsid w:val="00B24EB9"/>
    <w:rsid w:val="00B3080B"/>
    <w:rsid w:val="00B363B8"/>
    <w:rsid w:val="00B45D29"/>
    <w:rsid w:val="00B45D9A"/>
    <w:rsid w:val="00B4708C"/>
    <w:rsid w:val="00B4781C"/>
    <w:rsid w:val="00B52D9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81D7B"/>
    <w:rsid w:val="00C8661D"/>
    <w:rsid w:val="00CA0BD2"/>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363"/>
    <w:rsid w:val="00DD3820"/>
    <w:rsid w:val="00DD7DA2"/>
    <w:rsid w:val="00DE70C0"/>
    <w:rsid w:val="00DF2F76"/>
    <w:rsid w:val="00DF6116"/>
    <w:rsid w:val="00DF64D2"/>
    <w:rsid w:val="00E12513"/>
    <w:rsid w:val="00E15EC8"/>
    <w:rsid w:val="00E160B6"/>
    <w:rsid w:val="00E37FF4"/>
    <w:rsid w:val="00E42117"/>
    <w:rsid w:val="00E478E5"/>
    <w:rsid w:val="00E51B50"/>
    <w:rsid w:val="00E6626A"/>
    <w:rsid w:val="00E74A24"/>
    <w:rsid w:val="00E9701A"/>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2635</izvorni_sadrzaj>
    <derivirana_varijabla naziv="DomainObject.Predmet.Broj_1">2635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St-2635/2015</izvorni_sadrzaj>
    <derivirana_varijabla naziv="DomainObject.Predmet.OznakaBroj_1">St-2635/2015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SPRINT d.o.o. za trgovinu i usluge</izvorni_sadrzaj>
    <derivirana_varijabla naziv="DomainObject.Predmet.ProtustrankaFormated_1">  SPRINT d.o.o. za trgovinu i usluge</derivirana_varijabla>
  </DomainObject.Predmet.ProtustrankaFormated>
  <DomainObject.Predmet.ProtustrankaFormatedOIB>
    <izvorni_sadrzaj>  SPRINT d.o.o. za trgovinu i usluge, OIB 67686729072</izvorni_sadrzaj>
    <derivirana_varijabla naziv="DomainObject.Predmet.ProtustrankaFormatedOIB_1">  SPRINT d.o.o. za trgovinu i usluge, OIB 67686729072</derivirana_varijabla>
  </DomainObject.Predmet.ProtustrankaFormatedOIB>
  <DomainObject.Predmet.ProtustrankaFormatedWithAdress>
    <izvorni_sadrzaj> SPRINT d.o.o. za trgovinu i usluge, Natka Nodila 12/A, 20000 Dubrovnik</izvorni_sadrzaj>
    <derivirana_varijabla naziv="DomainObject.Predmet.ProtustrankaFormatedWithAdress_1"> SPRINT d.o.o. za trgovinu i usluge, Natka Nodila 12/A, 20000 Dubrovnik</derivirana_varijabla>
  </DomainObject.Predmet.ProtustrankaFormatedWithAdress>
  <DomainObject.Predmet.ProtustrankaFormatedWithAdressOIB>
    <izvorni_sadrzaj> SPRINT d.o.o. za trgovinu i usluge, OIB 67686729072, Natka Nodila 12/A, 20000 Dubrovnik</izvorni_sadrzaj>
    <derivirana_varijabla naziv="DomainObject.Predmet.ProtustrankaFormatedWithAdressOIB_1"> SPRINT d.o.o. za trgovinu i usluge, OIB 67686729072, Natka Nodila 12/A, 20000 Dubrovnik</derivirana_varijabla>
  </DomainObject.Predmet.ProtustrankaFormatedWithAdressOIB>
  <DomainObject.Predmet.ProtustrankaWithAdress>
    <izvorni_sadrzaj>SPRINT d.o.o. za trgovinu i usluge Natka Nodila 12/A, 20000 Dubrovnik</izvorni_sadrzaj>
    <derivirana_varijabla naziv="DomainObject.Predmet.ProtustrankaWithAdress_1">SPRINT d.o.o. za trgovinu i usluge Natka Nodila 12/A, 20000 Dubrovnik</derivirana_varijabla>
  </DomainObject.Predmet.ProtustrankaWithAdress>
  <DomainObject.Predmet.ProtustrankaWithAdressOIB>
    <izvorni_sadrzaj>SPRINT d.o.o. za trgovinu i usluge, OIB 67686729072, Natka Nodila 12/A, 20000 Dubrovnik</izvorni_sadrzaj>
    <derivirana_varijabla naziv="DomainObject.Predmet.ProtustrankaWithAdressOIB_1">SPRINT d.o.o. za trgovinu i usluge, OIB 67686729072, Natka Nodila 12/A, 20000 Dubrovnik</derivirana_varijabla>
  </DomainObject.Predmet.ProtustrankaWithAdressOIB>
  <DomainObject.Predmet.ProtustrankaNazivFormated>
    <izvorni_sadrzaj>SPRINT d.o.o. za trgovinu i usluge</izvorni_sadrzaj>
    <derivirana_varijabla naziv="DomainObject.Predmet.ProtustrankaNazivFormated_1">SPRINT d.o.o. za trgovinu i usluge</derivirana_varijabla>
  </DomainObject.Predmet.ProtustrankaNazivFormated>
  <DomainObject.Predmet.ProtustrankaNazivFormatedOIB>
    <izvorni_sadrzaj>SPRINT d.o.o. za trgovinu i usluge, OIB 67686729072</izvorni_sadrzaj>
    <derivirana_varijabla naziv="DomainObject.Predmet.ProtustrankaNazivFormatedOIB_1">SPRINT d.o.o. za trgovinu i usluge, OIB 67686729072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425.40</izvorni_sadrzaj>
    <derivirana_varijabla naziv="DomainObject.Predmet.TrenutnaVrijednost_1">425.40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SPRINT d.o.o. za trgovinu i usluge</item>
    </izvorni_sadrzaj>
    <derivirana_varijabla naziv="DomainObject.Predmet.ProtuStrankaListFormated_1">
      <item>SPRINT d.o.o. za trgovinu i usluge</item>
    </derivirana_varijabla>
  </DomainObject.Predmet.ProtuStrankaListFormated>
  <DomainObject.Predmet.ProtuStrankaListFormatedOIB>
    <izvorni_sadrzaj>
      <item>SPRINT d.o.o. za trgovinu i usluge, OIB 67686729072</item>
    </izvorni_sadrzaj>
    <derivirana_varijabla naziv="DomainObject.Predmet.ProtuStrankaListFormatedOIB_1">
      <item>SPRINT d.o.o. za trgovinu i usluge, OIB 67686729072</item>
    </derivirana_varijabla>
  </DomainObject.Predmet.ProtuStrankaListFormatedOIB>
  <DomainObject.Predmet.ProtuStrankaListFormatedWithAdress>
    <izvorni_sadrzaj>
      <item>SPRINT d.o.o. za trgovinu i usluge, Natka Nodila 12/A, 20000 Dubrovnik</item>
    </izvorni_sadrzaj>
    <derivirana_varijabla naziv="DomainObject.Predmet.ProtuStrankaListFormatedWithAdress_1">
      <item>SPRINT d.o.o. za trgovinu i usluge, Natka Nodila 12/A, 20000 Dubrovnik</item>
    </derivirana_varijabla>
  </DomainObject.Predmet.ProtuStrankaListFormatedWithAdress>
  <DomainObject.Predmet.ProtuStrankaListFormatedWithAdressOIB>
    <izvorni_sadrzaj>
      <item>SPRINT d.o.o. za trgovinu i usluge, OIB 67686729072, Natka Nodila 12/A, 20000 Dubrovnik</item>
    </izvorni_sadrzaj>
    <derivirana_varijabla naziv="DomainObject.Predmet.ProtuStrankaListFormatedWithAdressOIB_1">
      <item>SPRINT d.o.o. za trgovinu i usluge, OIB 67686729072, Natka Nodila 12/A, 20000 Dubrovnik</item>
    </derivirana_varijabla>
  </DomainObject.Predmet.ProtuStrankaListFormatedWithAdressOIB>
  <DomainObject.Predmet.ProtuStrankaListNazivFormated>
    <izvorni_sadrzaj>
      <item>SPRINT d.o.o. za trgovinu i usluge</item>
    </izvorni_sadrzaj>
    <derivirana_varijabla naziv="DomainObject.Predmet.ProtuStrankaListNazivFormated_1">
      <item>SPRINT d.o.o. za trgovinu i usluge</item>
    </derivirana_varijabla>
  </DomainObject.Predmet.ProtuStrankaListNazivFormated>
  <DomainObject.Predmet.ProtuStrankaListNazivFormatedOIB>
    <izvorni_sadrzaj>
      <item>SPRINT d.o.o. za trgovinu i usluge, OIB 67686729072</item>
    </izvorni_sadrzaj>
    <derivirana_varijabla naziv="DomainObject.Predmet.ProtuStrankaListNazivFormatedOIB_1">
      <item>SPRINT d.o.o. za trgovinu i usluge, OIB 67686729072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SPRINT d.o.o. za trgovinu i usluge</izvorni_sadrzaj>
    <derivirana_varijabla naziv="DomainObject.Predmet.ProtustrankaIDrugi_1">SPRINT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SPRINT d.o.o. za trgovinu i usluge, OIB 67686729072, Natka Nodila 12/A, 20000 Dubrovnik</izvorni_sadrzaj>
    <derivirana_varijabla naziv="DomainObject.Predmet.ProtustrankaIDrugiAdressOIB_1">SPRINT d.o.o. za trgovinu i usluge, OIB 67686729072, Natka Nodila 12/A,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SPRINT d.o.o. za trgovinu i usluge</item>
    </izvorni_sadrzaj>
    <derivirana_varijabla naziv="DomainObject.Predmet.SudioniciListNaziv_1">
      <item>FINA, RC Split, Podružnica Dubrovnik</item>
      <item>SPRINT d.o.o. za trgovinu i usluge</item>
    </derivirana_varijabla>
  </DomainObject.Predmet.SudioniciListNaziv>
  <DomainObject.Predmet.SudioniciListAdressOIB>
    <izvorni_sadrzaj>
      <item>FINA, RC Split, Podružnica Dubrovnik, OIB 85821130368, Vukovarska 2,20000 Dubrovnik</item>
      <item>SPRINT d.o.o. za trgovinu i usluge, OIB 67686729072, Natka Nodila 12/A,20000 Dubrovnik</item>
    </izvorni_sadrzaj>
    <derivirana_varijabla naziv="DomainObject.Predmet.SudioniciListAdressOIB_1">
      <item>FINA, RC Split, Podružnica Dubrovnik, OIB 85821130368, Vukovarska 2,20000 Dubrovnik</item>
      <item>SPRINT d.o.o. za trgovinu i usluge, OIB 67686729072, Natka Nodila 12/A,20000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67686729072</item>
    </izvorni_sadrzaj>
    <derivirana_varijabla naziv="DomainObject.Predmet.SudioniciListNazivOIB_1">
      <item>, OIB 85821130368</item>
      <item>, OIB 67686729072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1950</properties:Characters>
  <properties:Lines>49</properties:Lines>
  <properties:Paragraphs>18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2016-02-05T13:42:00Z</dcterms:created>
  <dc:creator>Joško Livaković</dc:creator>
  <cp:lastModifiedBy>Sandra Lazo Oblizalo</cp:lastModifiedBy>
  <cp:lastPrinted>2016-02-05T13:36:00Z</cp:lastPrinted>
  <dcterms:modified xmlns:xsi="http://www.w3.org/2001/XMLSchema-instance" xsi:type="dcterms:W3CDTF">2016-02-08T07:19:00Z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