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7930" w14:paraId="19f7930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14DCD" w:rsidP="007755BF" w:rsidR="007755BF" w:rsidRPr="004D3099">
      <w:r>
        <w:t xml:space="preserve">     </w:t>
      </w:r>
      <w:r w:rsidR="007755BF" w:rsidRPr="004D3099">
        <w:t xml:space="preserve">REPUBLIKA HRVATSKA </w:t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</w:p>
    <w:p w:rsidRDefault="007755BF" w:rsidP="007755BF" w:rsidR="007755BF" w:rsidRPr="004D3099">
      <w:r w:rsidRPr="004D3099">
        <w:t>TRGOVAČKI SUD U PAZINU</w:t>
      </w:r>
    </w:p>
    <w:p w:rsidRDefault="00114DCD" w:rsidP="007755BF" w:rsidR="00114DCD">
      <w:r>
        <w:t xml:space="preserve">     </w:t>
      </w:r>
      <w:r w:rsidR="0048065A" w:rsidRPr="004D3099">
        <w:t>Dršćevk</w:t>
      </w:r>
      <w:r w:rsidR="0048065A">
        <w:t>a 1,</w:t>
      </w:r>
      <w:r w:rsidR="007755BF" w:rsidRPr="004D3099">
        <w:t xml:space="preserve"> </w:t>
      </w:r>
      <w:r w:rsidR="0048065A">
        <w:t>52000 Pazin</w:t>
      </w:r>
      <w:r w:rsidR="007755BF">
        <w:tab/>
      </w:r>
    </w:p>
    <w:p w:rsidRDefault="007755BF" w:rsidP="007755BF" w:rsidR="007755BF" w:rsidRPr="004D3099">
      <w:r>
        <w:tab/>
      </w:r>
      <w:r>
        <w:tab/>
      </w:r>
      <w:r>
        <w:tab/>
        <w:t xml:space="preserve">      </w:t>
      </w:r>
    </w:p>
    <w:p w:rsidRDefault="007755BF" w:rsidP="007755BF" w:rsidR="007755BF">
      <w:pPr>
        <w:jc w:val="center"/>
      </w:pPr>
      <w:r w:rsidRPr="004D3099">
        <w:t>R E P U B L I K A   H R V A T S K A</w:t>
      </w:r>
    </w:p>
    <w:p w:rsidRDefault="00D2107D" w:rsidP="007755BF" w:rsidR="00D2107D" w:rsidRPr="004D3099">
      <w:pPr>
        <w:jc w:val="center"/>
      </w:pP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7755BF" w:rsidR="007755BF">
      <w:pPr>
        <w:jc w:val="both"/>
      </w:pPr>
      <w:r>
        <w:tab/>
      </w:r>
      <w:r w:rsidR="00B24413" w:rsidRPr="00B24413">
        <w:t xml:space="preserve">Trgovački sud u Pazinu, po stečajnom sucu Ivanu Dujiću, u stečajnom postupku nad dužnikom </w:t>
      </w:r>
      <w:r w:rsidR="00913164" w:rsidRPr="00913164">
        <w:t>BIBER d.o.o. u stečaju, Kaštelir, Rojci 17, OIB: 72380293911</w:t>
      </w:r>
      <w:r w:rsidR="00913164">
        <w:t>, 05</w:t>
      </w:r>
      <w:r w:rsidR="00B24413" w:rsidRPr="00B24413">
        <w:t xml:space="preserve">. </w:t>
      </w:r>
      <w:r w:rsidR="00913164">
        <w:t>rujna</w:t>
      </w:r>
      <w:r w:rsidR="00B24413" w:rsidRPr="00B24413">
        <w:t xml:space="preserve"> 2017.</w:t>
      </w:r>
    </w:p>
    <w:p w:rsidRDefault="00913164" w:rsidP="007755BF" w:rsidR="00913164" w:rsidRPr="00294B6C">
      <w:pPr>
        <w:jc w:val="both"/>
      </w:pPr>
    </w:p>
    <w:p w:rsidRDefault="007755BF" w:rsidP="007755BF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 xml:space="preserve">aju se vjerovnici nižih isplatnih redova </w:t>
      </w:r>
      <w:r w:rsidR="00B24413" w:rsidRPr="00B24413">
        <w:t>dužnik</w:t>
      </w:r>
      <w:r w:rsidR="00B24413">
        <w:t>a</w:t>
      </w:r>
      <w:r w:rsidR="00B24413" w:rsidRPr="00B24413">
        <w:t xml:space="preserve"> </w:t>
      </w:r>
      <w:r w:rsidR="00913164" w:rsidRPr="00913164">
        <w:t>BIBER d.o.o. u stečaju, Kaštelir, Rojci 17, OIB: 72380293911</w:t>
      </w:r>
      <w:r w:rsidR="00D2107D">
        <w:t xml:space="preserve">, </w:t>
      </w:r>
      <w:r>
        <w:t>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913164" w:rsidRPr="00913164">
        <w:t>Boris</w:t>
      </w:r>
      <w:r w:rsidR="00913164">
        <w:t>a</w:t>
      </w:r>
      <w:r w:rsidR="00913164" w:rsidRPr="00913164">
        <w:t xml:space="preserve"> Debelić</w:t>
      </w:r>
      <w:r w:rsidR="00913164">
        <w:t>a</w:t>
      </w:r>
      <w:r w:rsidR="00913164" w:rsidRPr="00913164">
        <w:t xml:space="preserve">, </w:t>
      </w:r>
      <w:r w:rsidR="00913164">
        <w:t xml:space="preserve">iz </w:t>
      </w:r>
      <w:r w:rsidR="00913164" w:rsidRPr="00913164">
        <w:t>Rijek</w:t>
      </w:r>
      <w:r w:rsidR="00913164">
        <w:t>e</w:t>
      </w:r>
      <w:r w:rsidR="00913164" w:rsidRPr="00913164">
        <w:t>, Rastočine 3</w:t>
      </w:r>
      <w:r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913164">
        <w:t>632</w:t>
      </w:r>
      <w:r w:rsidR="00B24413">
        <w:t>-1</w:t>
      </w:r>
      <w:r w:rsidR="00913164">
        <w:t>6</w:t>
      </w:r>
      <w:r w:rsidRPr="00DA176A">
        <w:t>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913164" w:rsidP="007755BF" w:rsidR="007755BF" w:rsidRPr="00E25754">
      <w:pPr>
        <w:jc w:val="center"/>
      </w:pPr>
      <w:r>
        <w:t>08</w:t>
      </w:r>
      <w:r w:rsidR="001B037E">
        <w:t xml:space="preserve">. </w:t>
      </w:r>
      <w:r w:rsidR="00D2107D">
        <w:t>st</w:t>
      </w:r>
      <w:r>
        <w:t>udenog</w:t>
      </w:r>
      <w:r w:rsidR="007755BF">
        <w:t xml:space="preserve"> 2017</w:t>
      </w:r>
      <w:r w:rsidR="0048065A">
        <w:t xml:space="preserve">. u </w:t>
      </w:r>
      <w:r w:rsidR="00D2107D">
        <w:t>12</w:t>
      </w:r>
      <w:r w:rsidR="007755BF" w:rsidRPr="00E25754">
        <w:t>:</w:t>
      </w:r>
      <w:r>
        <w:t>1</w:t>
      </w:r>
      <w:r w:rsidR="0048065A">
        <w:t>0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 xml:space="preserve">sudnica broj </w:t>
      </w:r>
      <w:r w:rsidR="0048065A">
        <w:t>1</w:t>
      </w:r>
      <w:r w:rsidRPr="00E25754">
        <w:t>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5A454D">
      <w:pPr>
        <w:jc w:val="both"/>
      </w:pPr>
      <w:r>
        <w:tab/>
        <w:t>Temeljem odredbe čl. 257. st. 5. i 6. S</w:t>
      </w:r>
      <w:r w:rsidR="005A454D">
        <w:t>tečajnog zakona</w:t>
      </w:r>
      <w:r>
        <w:t xml:space="preserve"> pozvani su vjerovnici nižih isplatnih redova prijaviti tražbine.</w:t>
      </w:r>
    </w:p>
    <w:p w:rsidRDefault="007755BF" w:rsidP="007755BF" w:rsidR="007755BF">
      <w:pPr>
        <w:jc w:val="both"/>
      </w:pPr>
      <w:r w:rsidRPr="004D3099">
        <w:tab/>
      </w:r>
    </w:p>
    <w:p w:rsidRDefault="007755BF" w:rsidP="007755BF" w:rsidR="007755BF">
      <w:pPr>
        <w:jc w:val="center"/>
      </w:pPr>
      <w:r w:rsidRPr="004D3099">
        <w:t>U Pazi</w:t>
      </w:r>
      <w:r>
        <w:t>nu</w:t>
      </w:r>
      <w:r w:rsidR="0048065A">
        <w:t>,</w:t>
      </w:r>
      <w:r w:rsidR="00B24413">
        <w:t xml:space="preserve"> 0</w:t>
      </w:r>
      <w:r w:rsidR="00913164">
        <w:t>5</w:t>
      </w:r>
      <w:r>
        <w:t xml:space="preserve">. </w:t>
      </w:r>
      <w:r w:rsidR="00913164">
        <w:t>rujna</w:t>
      </w:r>
      <w:r>
        <w:t xml:space="preserve"> 2017.</w:t>
      </w:r>
    </w:p>
    <w:p w:rsidRDefault="005A454D" w:rsidP="007755BF" w:rsidR="005A454D" w:rsidRPr="004D3099">
      <w:pPr>
        <w:jc w:val="center"/>
      </w:pPr>
    </w:p>
    <w:p w:rsidRDefault="007755BF" w:rsidP="007755BF" w:rsidR="007755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7755BF" w:rsidP="007755BF" w:rsidR="0048065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</w:p>
    <w:p w:rsidRDefault="007755BF" w:rsidP="007755BF" w:rsidR="007755BF">
      <w:pPr>
        <w:jc w:val="both"/>
      </w:pPr>
      <w:r w:rsidRPr="004D3099">
        <w:t xml:space="preserve"> </w:t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  <w:t xml:space="preserve">         </w:t>
      </w:r>
      <w:r w:rsidR="0048065A" w:rsidRPr="0048065A">
        <w:t>Ivan Dujić</w:t>
      </w:r>
      <w:r w:rsidR="004915FE">
        <w:t>, v.r.</w:t>
      </w:r>
    </w:p>
    <w:p w:rsidRDefault="007755BF" w:rsidP="007755BF" w:rsidR="007755BF">
      <w:pPr>
        <w:jc w:val="both"/>
      </w:pPr>
    </w:p>
    <w:p w:rsidRDefault="001B037E" w:rsidP="007755BF" w:rsidR="001B037E" w:rsidRPr="004D3099">
      <w:pPr>
        <w:jc w:val="both"/>
      </w:pPr>
    </w:p>
    <w:p w:rsidRDefault="007755BF" w:rsidP="007755BF" w:rsidR="007755BF"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>Protiv ove odluke nezadovoljna stranka može podnijeti žalbu u roku od 8 dana od dana dostave iste</w:t>
      </w:r>
      <w:r w:rsidR="00A427F5">
        <w:t>,</w:t>
      </w:r>
      <w:r>
        <w:t xml:space="preserve">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D2107D" w:rsidP="00D2107D" w:rsidR="00D2107D">
      <w:pPr>
        <w:jc w:val="both"/>
      </w:pPr>
      <w:r w:rsidRPr="004D3099">
        <w:t>- e-oglasna ploča 8 dana</w:t>
      </w:r>
    </w:p>
    <w:p w:rsidRDefault="007755BF" w:rsidP="00913164" w:rsidR="007755BF">
      <w:pPr>
        <w:jc w:val="both"/>
      </w:pPr>
      <w:r w:rsidRPr="00B61A0B">
        <w:t xml:space="preserve">- stečajnom upravitelju </w:t>
      </w:r>
      <w:r w:rsidR="00913164" w:rsidRPr="00913164">
        <w:t>Boris</w:t>
      </w:r>
      <w:r w:rsidR="00913164">
        <w:t>u</w:t>
      </w:r>
      <w:r w:rsidR="00913164" w:rsidRPr="00913164">
        <w:t xml:space="preserve"> Debelić</w:t>
      </w:r>
      <w:r w:rsidR="00913164">
        <w:t>u</w:t>
      </w:r>
      <w:r w:rsidR="00913164" w:rsidRPr="00913164">
        <w:t>, iz Rijeke, Rastočine 3</w:t>
      </w:r>
    </w:p>
    <w:p w:rsidRDefault="004915FE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BD7" w:rsidP="007755BF" w:rsidR="00457BD7">
      <w:r>
        <w:separator/>
      </w:r>
    </w:p>
  </w:endnote>
  <w:endnote w:id="0" w:type="continuationSeparator">
    <w:p w:rsidRDefault="00457BD7" w:rsidP="007755BF" w:rsidR="00457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BD7" w:rsidP="007755BF" w:rsidR="00457BD7">
      <w:r>
        <w:separator/>
      </w:r>
    </w:p>
  </w:footnote>
  <w:footnote w:id="0" w:type="continuationSeparator">
    <w:p w:rsidRDefault="00457BD7" w:rsidP="007755BF" w:rsidR="00457B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15F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5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13164" w:rsidRPr="00913164">
      <w:t>Posl. br. 10 St-632/16-41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48065A">
      <w:t>Posl. br. 10 St-</w:t>
    </w:r>
    <w:r w:rsidR="00913164">
      <w:t>632</w:t>
    </w:r>
    <w:r w:rsidR="00D2107D">
      <w:t>/1</w:t>
    </w:r>
    <w:r w:rsidR="00913164">
      <w:t>6</w:t>
    </w:r>
    <w:r w:rsidR="00B24413">
      <w:t>-</w:t>
    </w:r>
    <w:r w:rsidR="00913164">
      <w:t>41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114DCD"/>
    <w:rsid w:val="001B037E"/>
    <w:rsid w:val="00211318"/>
    <w:rsid w:val="003642F5"/>
    <w:rsid w:val="003E3795"/>
    <w:rsid w:val="00457BD7"/>
    <w:rsid w:val="0048065A"/>
    <w:rsid w:val="004915FE"/>
    <w:rsid w:val="00554328"/>
    <w:rsid w:val="005A454D"/>
    <w:rsid w:val="006206FF"/>
    <w:rsid w:val="00647441"/>
    <w:rsid w:val="007755BF"/>
    <w:rsid w:val="007E0595"/>
    <w:rsid w:val="00913164"/>
    <w:rsid w:val="00985388"/>
    <w:rsid w:val="009B4789"/>
    <w:rsid w:val="009C1C85"/>
    <w:rsid w:val="00A427F5"/>
    <w:rsid w:val="00A94F9A"/>
    <w:rsid w:val="00B01642"/>
    <w:rsid w:val="00B24413"/>
    <w:rsid w:val="00C91F89"/>
    <w:rsid w:val="00CE1FEB"/>
    <w:rsid w:val="00D2107D"/>
    <w:rsid w:val="00F30A5A"/>
    <w:rsid w:val="00F3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1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5F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5F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5F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5F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1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5F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5F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5F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5F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1789</properties:Characters>
  <properties:Lines>58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2017-09-05T10:04:00Z</dcterms:created>
  <dc:creator>Jasmina Matika</dc:creator>
  <cp:lastModifiedBy>Sanja Lakošeljac</cp:lastModifiedBy>
  <dcterms:modified xmlns:xsi="http://www.w3.org/2001/XMLSchema-instance" xsi:type="dcterms:W3CDTF">2017-09-05T10:06:00Z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