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0356" w14:paraId="2dc035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CC5815">
        <w:t>47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7764AD">
        <w:t>” broj 71/15, dalje: SZ), dana 22</w:t>
      </w:r>
      <w:r w:rsidRPr="009C5689">
        <w:t xml:space="preserve">. </w:t>
      </w:r>
      <w:r w:rsidR="007764AD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4B1017">
      <w:pPr>
        <w:jc w:val="both"/>
      </w:pPr>
      <w:r w:rsidRPr="009C5689">
        <w:t xml:space="preserve">I </w:t>
      </w:r>
      <w:r w:rsidRPr="009C5689">
        <w:tab/>
        <w:t>Za dužnika</w:t>
      </w:r>
      <w:r w:rsidR="00CC5815">
        <w:t xml:space="preserve"> </w:t>
      </w:r>
      <w:r w:rsidR="00F753B2" w:rsidRPr="00702C1E">
        <w:t>Te-</w:t>
      </w:r>
      <w:proofErr w:type="spellStart"/>
      <w:r w:rsidR="00F753B2" w:rsidRPr="00702C1E">
        <w:t>Pe</w:t>
      </w:r>
      <w:proofErr w:type="spellEnd"/>
      <w:r w:rsidR="00F753B2" w:rsidRPr="00702C1E">
        <w:t>-Ka MAGOVAC d.o.o., Karlovac, Andrije Kačića Miošića 1, OIB: 70588409502</w:t>
      </w:r>
      <w:r w:rsidR="00E40943">
        <w:t>.</w:t>
      </w:r>
    </w:p>
    <w:p w:rsidRDefault="00ED24DD" w:rsidP="003264C7" w:rsidR="00ED24DD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8.984,05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7764AD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B533AC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B533AC" w:rsidR="00B533AC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B533AC">
        <w:t>,v.r.</w:t>
      </w:r>
    </w:p>
    <w:p w:rsidRDefault="00B533AC" w:rsidP="00B533AC" w:rsidR="00B533AC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533AC" w:rsidP="00B533AC" w:rsidR="00B533AC">
      <w:pPr>
        <w:ind w:firstLine="708"/>
        <w:jc w:val="right"/>
      </w:pPr>
      <w:r>
        <w:t>ovlašteni službenik:</w:t>
      </w:r>
    </w:p>
    <w:p w:rsidRDefault="00B533AC" w:rsidP="00B533AC" w:rsidR="00B533AC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03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3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103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1030"/>
    <w:rsid w:val="00416FB3"/>
    <w:rsid w:val="004717B0"/>
    <w:rsid w:val="004736FC"/>
    <w:rsid w:val="004A1973"/>
    <w:rsid w:val="004B1017"/>
    <w:rsid w:val="004B3B2E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5E75A5"/>
    <w:rsid w:val="00605569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764AD"/>
    <w:rsid w:val="00790322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533AC"/>
    <w:rsid w:val="00B62464"/>
    <w:rsid w:val="00B7166B"/>
    <w:rsid w:val="00B846AC"/>
    <w:rsid w:val="00B91C6E"/>
    <w:rsid w:val="00BB055B"/>
    <w:rsid w:val="00C30569"/>
    <w:rsid w:val="00CA316C"/>
    <w:rsid w:val="00CC5815"/>
    <w:rsid w:val="00CC6665"/>
    <w:rsid w:val="00D034AE"/>
    <w:rsid w:val="00D14200"/>
    <w:rsid w:val="00D17965"/>
    <w:rsid w:val="00D26E52"/>
    <w:rsid w:val="00D42F79"/>
    <w:rsid w:val="00D90876"/>
    <w:rsid w:val="00DA78D7"/>
    <w:rsid w:val="00DC5AC0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St-4447/2016</izvorni_sadrzaj>
    <derivirana_varijabla naziv="DomainObject.Predmet.OznakaBroj_1">St-4447/2016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Te-Pe-Ka MAGOVAC d.o.o.</izvorni_sadrzaj>
    <derivirana_varijabla naziv="DomainObject.Predmet.ProtustrankaFormated_1">  Te-Pe-Ka MAGOVAC d.o.o.</derivirana_varijabla>
  </DomainObject.Predmet.ProtustrankaFormated>
  <DomainObject.Predmet.ProtustrankaFormatedOIB>
    <izvorni_sadrzaj>  Te-Pe-Ka MAGOVAC d.o.o., OIB 70588409502</izvorni_sadrzaj>
    <derivirana_varijabla naziv="DomainObject.Predmet.ProtustrankaFormatedOIB_1">  Te-Pe-Ka MAGOVAC d.o.o., OIB 70588409502</derivirana_varijabla>
  </DomainObject.Predmet.ProtustrankaFormatedOIB>
  <DomainObject.Predmet.ProtustrankaFormatedWithAdress>
    <izvorni_sadrzaj> Te-Pe-Ka MAGOVAC d.o.o., Andrije Kačića Miošića 1, 47000 Karlovac</izvorni_sadrzaj>
    <derivirana_varijabla naziv="DomainObject.Predmet.ProtustrankaFormatedWithAdress_1"> Te-Pe-Ka MAGOVAC d.o.o., Andrije Kačića Miošića 1, 47000 Karlovac</derivirana_varijabla>
  </DomainObject.Predmet.ProtustrankaFormatedWithAdress>
  <DomainObject.Predmet.ProtustrankaFormatedWithAdressOIB>
    <izvorni_sadrzaj> Te-Pe-Ka MAGOVAC d.o.o., OIB 70588409502, Andrije Kačića Miošića 1, 47000 Karlovac</izvorni_sadrzaj>
    <derivirana_varijabla naziv="DomainObject.Predmet.ProtustrankaFormatedWithAdressOIB_1"> Te-Pe-Ka MAGOVAC d.o.o., OIB 70588409502, Andrije Kačića Miošića 1, 47000 Karlovac</derivirana_varijabla>
  </DomainObject.Predmet.ProtustrankaFormatedWithAdressOIB>
  <DomainObject.Predmet.ProtustrankaWithAdress>
    <izvorni_sadrzaj>Te-Pe-Ka MAGOVAC d.o.o. Andrije Kačića Miošića 1, 47000 Karlovac</izvorni_sadrzaj>
    <derivirana_varijabla naziv="DomainObject.Predmet.ProtustrankaWithAdress_1">Te-Pe-Ka MAGOVAC d.o.o. Andrije Kačića Miošića 1, 47000 Karlovac</derivirana_varijabla>
  </DomainObject.Predmet.ProtustrankaWithAdress>
  <DomainObject.Predmet.ProtustrankaWithAdressOIB>
    <izvorni_sadrzaj>Te-Pe-Ka MAGOVAC d.o.o., OIB 70588409502, Andrije Kačića Miošića 1, 47000 Karlovac</izvorni_sadrzaj>
    <derivirana_varijabla naziv="DomainObject.Predmet.ProtustrankaWithAdressOIB_1">Te-Pe-Ka MAGOVAC d.o.o., OIB 70588409502, Andrije Kačića Miošića 1, 47000 Karlovac</derivirana_varijabla>
  </DomainObject.Predmet.ProtustrankaWithAdressOIB>
  <DomainObject.Predmet.ProtustrankaNazivFormated>
    <izvorni_sadrzaj>Te-Pe-Ka MAGOVAC d.o.o.</izvorni_sadrzaj>
    <derivirana_varijabla naziv="DomainObject.Predmet.ProtustrankaNazivFormated_1">Te-Pe-Ka MAGOVAC d.o.o.</derivirana_varijabla>
  </DomainObject.Predmet.ProtustrankaNazivFormated>
  <DomainObject.Predmet.ProtustrankaNazivFormatedOIB>
    <izvorni_sadrzaj>Te-Pe-Ka MAGOVAC d.o.o., OIB 70588409502</izvorni_sadrzaj>
    <derivirana_varijabla naziv="DomainObject.Predmet.ProtustrankaNazivFormatedOIB_1">Te-Pe-Ka MAGOVAC d.o.o., OIB 70588409502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Te-Pe-Ka MAGOVAC d.o.o.</item>
    </izvorni_sadrzaj>
    <derivirana_varijabla naziv="DomainObject.Predmet.ProtuStrankaListFormated_1">
      <item>Te-Pe-Ka MAGOVAC d.o.o.</item>
    </derivirana_varijabla>
  </DomainObject.Predmet.ProtuStrankaListFormated>
  <DomainObject.Predmet.ProtuStrankaListFormatedOIB>
    <izvorni_sadrzaj>
      <item>Te-Pe-Ka MAGOVAC d.o.o., OIB 70588409502</item>
    </izvorni_sadrzaj>
    <derivirana_varijabla naziv="DomainObject.Predmet.ProtuStrankaListFormatedOIB_1">
      <item>Te-Pe-Ka MAGOVAC d.o.o., OIB 70588409502</item>
    </derivirana_varijabla>
  </DomainObject.Predmet.ProtuStrankaListFormatedOIB>
  <DomainObject.Predmet.ProtuStrankaListFormatedWithAdress>
    <izvorni_sadrzaj>
      <item>Te-Pe-Ka MAGOVAC d.o.o., Andrije Kačića Miošića 1, 47000 Karlovac</item>
    </izvorni_sadrzaj>
    <derivirana_varijabla naziv="DomainObject.Predmet.ProtuStrankaListFormatedWithAdress_1">
      <item>Te-Pe-Ka MAGOVAC d.o.o., Andrije Kačića Miošića 1, 47000 Karlovac</item>
    </derivirana_varijabla>
  </DomainObject.Predmet.ProtuStrankaListFormatedWithAdress>
  <DomainObject.Predmet.ProtuStrankaListFormatedWithAdressOIB>
    <izvorni_sadrzaj>
      <item>Te-Pe-Ka MAGOVAC d.o.o., OIB 70588409502, Andrije Kačića Miošića 1, 47000 Karlovac</item>
    </izvorni_sadrzaj>
    <derivirana_varijabla naziv="DomainObject.Predmet.ProtuStrankaListFormatedWithAdressOIB_1">
      <item>Te-Pe-Ka MAGOVAC d.o.o., OIB 70588409502, Andrije Kačića Miošića 1, 47000 Karlovac</item>
    </derivirana_varijabla>
  </DomainObject.Predmet.ProtuStrankaListFormatedWithAdressOIB>
  <DomainObject.Predmet.ProtuStrankaListNazivFormated>
    <izvorni_sadrzaj>
      <item>Te-Pe-Ka MAGOVAC d.o.o.</item>
    </izvorni_sadrzaj>
    <derivirana_varijabla naziv="DomainObject.Predmet.ProtuStrankaListNazivFormated_1">
      <item>Te-Pe-Ka MAGOVAC d.o.o.</item>
    </derivirana_varijabla>
  </DomainObject.Predmet.ProtuStrankaListNazivFormated>
  <DomainObject.Predmet.ProtuStrankaListNazivFormatedOIB>
    <izvorni_sadrzaj>
      <item>Te-Pe-Ka MAGOVAC d.o.o., OIB 70588409502</item>
    </izvorni_sadrzaj>
    <derivirana_varijabla naziv="DomainObject.Predmet.ProtuStrankaListNazivFormatedOIB_1">
      <item>Te-Pe-Ka MAGOVAC d.o.o., OIB 70588409502</item>
    </derivirana_varijabla>
  </DomainObject.Predmet.ProtuStrankaListNazivFormatedOIB>
  <DomainObject.Predmet.OstaliListFormated>
    <izvorni_sadrzaj>
      <item>Dubravka Balaš-Magovac</item>
      <item>Eva Magovac</item>
      <item>Željko Magovac</item>
    </izvorni_sadrzaj>
    <derivirana_varijabla naziv="DomainObject.Predmet.OstaliListFormated_1">
      <item>Dubravka Balaš-Magovac</item>
      <item>Eva Magovac</item>
      <item>Željko Magovac</item>
    </derivirana_varijabla>
  </DomainObject.Predmet.OstaliListFormated>
  <DomainObject.Predmet.OstaliList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FormatedOIB_1">
      <item>Dubravka Balaš-Magovac, OIB 18905455724</item>
      <item>Eva Magovac, OIB 04322717647</item>
      <item>Željko Magovac, OIB 28628572127</item>
    </derivirana_varijabla>
  </DomainObject.Predmet.OstaliListFormatedOIB>
  <DomainObject.Predmet.OstaliListFormatedWithAdress>
    <izvorni_sadrzaj>
      <item>Dubravka Balaš-Magovac, Andrije Kačića Miošića 1, 47000 Karlovac</item>
      <item>Eva Magovac, Andrije Kačića Miošića 1, 47000 Karlovac</item>
      <item>Željko Magovac, Andrije Kačića Miošića 1, 47000 Karlovac</item>
    </izvorni_sadrzaj>
    <derivirana_varijabla naziv="DomainObject.Predmet.OstaliListFormatedWithAdress_1">
      <item>Dubravka Balaš-Magovac, Andrije Kačića Miošića 1, 47000 Karlovac</item>
      <item>Eva Magovac, Andrije Kačića Miošića 1, 47000 Karlovac</item>
      <item>Željko Magovac, Andrije Kačića Miošića 1, 47000 Karlovac</item>
    </derivirana_varijabla>
  </DomainObject.Predmet.OstaliListFormatedWithAdress>
  <DomainObject.Predmet.OstaliListFormatedWithAdressOIB>
    <izvorni_sadrzaj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izvorni_sadrzaj>
    <derivirana_varijabla naziv="DomainObject.Predmet.OstaliListFormatedWithAdressOIB_1"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derivirana_varijabla>
  </DomainObject.Predmet.OstaliListFormatedWithAdressOIB>
  <DomainObject.Predmet.OstaliListNazivFormated>
    <izvorni_sadrzaj>
      <item>Dubravka Balaš-Magovac</item>
      <item>Eva Magovac</item>
      <item>Željko Magovac</item>
    </izvorni_sadrzaj>
    <derivirana_varijabla naziv="DomainObject.Predmet.OstaliListNazivFormated_1">
      <item>Dubravka Balaš-Magovac</item>
      <item>Eva Magovac</item>
      <item>Željko Magovac</item>
    </derivirana_varijabla>
  </DomainObject.Predmet.OstaliListNazivFormated>
  <DomainObject.Predmet.OstaliListNaziv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NazivFormatedOIB_1">
      <item>Dubravka Balaš-Magovac, OIB 18905455724</item>
      <item>Eva Magovac, OIB 04322717647</item>
      <item>Željko Magovac, OIB 28628572127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Te-Pe-Ka MAGOVAC d.o.o.</izvorni_sadrzaj>
    <derivirana_varijabla naziv="DomainObject.Predmet.ProtustrankaIDrugi_1">Te-Pe-Ka MAGOVAC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Te-Pe-Ka MAGOVAC d.o.o., OIB 70588409502, Andrije Kačića Miošića 1, 47000 Karlovac</izvorni_sadrzaj>
    <derivirana_varijabla naziv="DomainObject.Predmet.ProtustrankaIDrugiAdressOIB_1">Te-Pe-Ka MAGOVAC d.o.o., OIB 70588409502, Andrije Kačića Miošića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Te-Pe-Ka MAGOVAC d.o.o.</item>
      <item>Dubravka Balaš-Magovac</item>
      <item>Eva Magovac</item>
      <item>Željko Magovac</item>
    </izvorni_sadrzaj>
    <derivirana_varijabla naziv="DomainObject.Predmet.SudioniciListNaziv_1">
      <item>FINA regionalni centar Zagreb, podružnica Karlovac</item>
      <item>Te-Pe-Ka MAGOVAC d.o.o.</item>
      <item>Dubravka Balaš-Magovac</item>
      <item>Eva Magovac</item>
      <item>Željko Magovac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izvorni_sadrzaj>
    <derivirana_varijabla naziv="DomainObject.Predmet.SudioniciListAdressOIB_1"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70588409502</item>
      <item>, OIB 18905455724</item>
      <item>, OIB 04322717647</item>
      <item>, OIB 28628572127</item>
    </izvorni_sadrzaj>
    <derivirana_varijabla naziv="DomainObject.Predmet.SudioniciListNazivOIB_1">
      <item>, OIB 85821130368</item>
      <item>, OIB 70588409502</item>
      <item>, OIB 18905455724</item>
      <item>, OIB 04322717647</item>
      <item>, OIB 28628572127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2016-06-27T09:02:00Z</dcterms:created>
  <dc:creator>Višnja Jurlina</dc:creator>
  <cp:lastModifiedBy>Višnja Jurlina</cp:lastModifiedBy>
  <cp:lastPrinted>2016-07-22T06:46:00Z</cp:lastPrinted>
  <dcterms:modified xmlns:xsi="http://www.w3.org/2001/XMLSchema-instance" xsi:type="dcterms:W3CDTF">2016-07-25T08:09:00Z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