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0249" w14:paraId="3750249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8E63A1">
        <w:t>889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8E63A1">
        <w:t>GH STEEL PRODUCT j.d.o.o. za usluge, Zagreb, Dubje 9, MBS: 081000619, OIB: 28238644317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20539">
        <w:t>2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E63A1">
        <w:t>GH STEEL PRODUCT j.d.o.o. za usluge, Zagreb, Dubje 9, MBS: 081000619, OIB: 28238644317</w:t>
      </w:r>
      <w:r w:rsidR="00D43EFC">
        <w:t xml:space="preserve">, </w:t>
      </w:r>
      <w:r>
        <w:t xml:space="preserve">iznosi </w:t>
      </w:r>
      <w:r w:rsidR="008E63A1">
        <w:t>13.991,11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8E63A1">
        <w:t>Goran Hađina, OIB: 48820944587, Zagreb, Dubje 9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8E63A1">
        <w:t>889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20539">
        <w:t>2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20539">
        <w:t>19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70183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70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70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St-889/2017</izvorni_sadrzaj>
    <derivirana_varijabla naziv="DomainObject.Predmet.OznakaBroj_1">St-889/2017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GH STEEL PRODUCT jednostavno društvo s ograničenom odgovornošću za usluge</izvorni_sadrzaj>
    <derivirana_varijabla naziv="DomainObject.Predmet.ProtustrankaFormated_1">  GH STEEL PRODUCT jednostavno društvo s ograničenom odgovornošću za usluge</derivirana_varijabla>
  </DomainObject.Predmet.ProtustrankaFormated>
  <DomainObject.Predmet.ProtustrankaFormatedOIB>
    <izvorni_sadrzaj>  GH STEEL PRODUCT jednostavno društvo s ograničenom odgovornošću za usluge, OIB 28238644317</izvorni_sadrzaj>
    <derivirana_varijabla naziv="DomainObject.Predmet.ProtustrankaFormatedOIB_1">  GH STEEL PRODUCT jednostavno društvo s ograničenom odgovornošću za usluge, OIB 28238644317</derivirana_varijabla>
  </DomainObject.Predmet.ProtustrankaFormatedOIB>
  <DomainObject.Predmet.ProtustrankaFormatedWithAdress>
    <izvorni_sadrzaj> GH STEEL PRODUCT jednostavno društvo s ograničenom odgovornošću za usluge, Dubje 9, 10000 Zagreb</izvorni_sadrzaj>
    <derivirana_varijabla naziv="DomainObject.Predmet.ProtustrankaFormatedWithAdress_1"> GH STEEL PRODUCT jednostavno društvo s ograničenom odgovornošću za usluge, Dubje 9, 10000 Zagreb</derivirana_varijabla>
  </DomainObject.Predmet.ProtustrankaFormatedWithAdress>
  <DomainObject.Predmet.ProtustrankaFormatedWithAdressOIB>
    <izvorni_sadrzaj> GH STEEL PRODUCT jednostavno društvo s ograničenom odgovornošću za usluge, OIB 28238644317, Dubje 9, 10000 Zagreb</izvorni_sadrzaj>
    <derivirana_varijabla naziv="DomainObject.Predmet.ProtustrankaFormatedWithAdressOIB_1"> GH STEEL PRODUCT jednostavno društvo s ograničenom odgovornošću za usluge, OIB 28238644317, Dubje 9, 10000 Zagreb</derivirana_varijabla>
  </DomainObject.Predmet.ProtustrankaFormatedWithAdressOIB>
  <DomainObject.Predmet.ProtustrankaWithAdress>
    <izvorni_sadrzaj>GH STEEL PRODUCT jednostavno društvo s ograničenom odgovornošću za usluge Dubje 9, 10000 Zagreb</izvorni_sadrzaj>
    <derivirana_varijabla naziv="DomainObject.Predmet.ProtustrankaWithAdress_1">GH STEEL PRODUCT jednostavno društvo s ograničenom odgovornošću za usluge Dubje 9, 10000 Zagreb</derivirana_varijabla>
  </DomainObject.Predmet.ProtustrankaWithAdress>
  <DomainObject.Predmet.ProtustrankaWithAdressOIB>
    <izvorni_sadrzaj>GH STEEL PRODUCT jednostavno društvo s ograničenom odgovornošću za usluge, OIB 28238644317, Dubje 9, 10000 Zagreb</izvorni_sadrzaj>
    <derivirana_varijabla naziv="DomainObject.Predmet.ProtustrankaWithAdressOIB_1">GH STEEL PRODUCT jednostavno društvo s ograničenom odgovornošću za usluge, OIB 28238644317, Dubje 9, 10000 Zagreb</derivirana_varijabla>
  </DomainObject.Predmet.ProtustrankaWithAdressOIB>
  <DomainObject.Predmet.ProtustrankaNazivFormated>
    <izvorni_sadrzaj>GH STEEL PRODUCT jednostavno društvo s ograničenom odgovornošću za usluge</izvorni_sadrzaj>
    <derivirana_varijabla naziv="DomainObject.Predmet.ProtustrankaNazivFormated_1">GH STEEL PRODUCT jednostavno društvo s ograničenom odgovornošću za usluge</derivirana_varijabla>
  </DomainObject.Predmet.ProtustrankaNazivFormated>
  <DomainObject.Predmet.ProtustrankaNazivFormatedOIB>
    <izvorni_sadrzaj>GH STEEL PRODUCT jednostavno društvo s ograničenom odgovornošću za usluge, OIB 28238644317</izvorni_sadrzaj>
    <derivirana_varijabla naziv="DomainObject.Predmet.ProtustrankaNazivFormatedOIB_1">GH STEEL PRODUCT jednostavno društvo s ograničenom odgovornošću za usluge, OIB 28238644317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GH STEEL PRODUCT jednostavno društvo s ograničenom odgovornošću za usluge</item>
    </izvorni_sadrzaj>
    <derivirana_varijabla naziv="DomainObject.Predmet.ProtuStrankaListFormated_1">
      <item>GH STEEL PRODUCT jednostavno društvo s ograničenom odgovornošću za usluge</item>
    </derivirana_varijabla>
  </DomainObject.Predmet.ProtuStrankaListFormated>
  <DomainObject.Predmet.ProtuStrankaListFormatedOIB>
    <izvorni_sadrzaj>
      <item>GH STEEL PRODUCT jednostavno društvo s ograničenom odgovornošću za usluge, OIB 28238644317</item>
    </izvorni_sadrzaj>
    <derivirana_varijabla naziv="DomainObject.Predmet.ProtuStrankaListFormatedOIB_1">
      <item>GH STEEL PRODUCT jednostavno društvo s ograničenom odgovornošću za usluge, OIB 28238644317</item>
    </derivirana_varijabla>
  </DomainObject.Predmet.ProtuStrankaListFormatedOIB>
  <DomainObject.Predmet.ProtuStrankaListFormatedWithAdress>
    <izvorni_sadrzaj>
      <item>GH STEEL PRODUCT jednostavno društvo s ograničenom odgovornošću za usluge, Dubje 9, 10000 Zagreb</item>
    </izvorni_sadrzaj>
    <derivirana_varijabla naziv="DomainObject.Predmet.ProtuStrankaListFormatedWithAdress_1">
      <item>GH STEEL PRODUCT jednostavno društvo s ograničenom odgovornošću za usluge, Dubje 9, 10000 Zagreb</item>
    </derivirana_varijabla>
  </DomainObject.Predmet.ProtuStrankaListFormatedWithAdress>
  <DomainObject.Predmet.ProtuStrankaListFormatedWithAdressOIB>
    <izvorni_sadrzaj>
      <item>GH STEEL PRODUCT jednostavno društvo s ograničenom odgovornošću za usluge, OIB 28238644317, Dubje 9, 10000 Zagreb</item>
    </izvorni_sadrzaj>
    <derivirana_varijabla naziv="DomainObject.Predmet.ProtuStrankaListFormatedWithAdressOIB_1">
      <item>GH STEEL PRODUCT jednostavno društvo s ograničenom odgovornošću za usluge, OIB 28238644317, Dubje 9, 10000 Zagreb</item>
    </derivirana_varijabla>
  </DomainObject.Predmet.ProtuStrankaListFormatedWithAdressOIB>
  <DomainObject.Predmet.ProtuStrankaListNazivFormated>
    <izvorni_sadrzaj>
      <item>GH STEEL PRODUCT jednostavno društvo s ograničenom odgovornošću za usluge</item>
    </izvorni_sadrzaj>
    <derivirana_varijabla naziv="DomainObject.Predmet.ProtuStrankaListNazivFormated_1">
      <item>GH STEEL PRODUCT jednostavno društvo s ograničenom odgovornošću za usluge</item>
    </derivirana_varijabla>
  </DomainObject.Predmet.ProtuStrankaListNazivFormated>
  <DomainObject.Predmet.ProtuStrankaListNazivFormatedOIB>
    <izvorni_sadrzaj>
      <item>GH STEEL PRODUCT jednostavno društvo s ograničenom odgovornošću za usluge, OIB 28238644317</item>
    </izvorni_sadrzaj>
    <derivirana_varijabla naziv="DomainObject.Predmet.ProtuStrankaListNazivFormatedOIB_1">
      <item>GH STEEL PRODUCT jednostavno društvo s ograničenom odgovornošću za usluge, OIB 28238644317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GH STEEL PRODUCT jednostavno društvo s ograničenom odgovornošću za usluge</izvorni_sadrzaj>
    <derivirana_varijabla naziv="DomainObject.Predmet.ProtustrankaIDrugi_1">GH STEEL PRODUCT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GH STEEL PRODUCT jednostavno društvo s ograničenom odgovornošću za usluge, OIB 28238644317, Dubje 9, 10000 Zagreb</izvorni_sadrzaj>
    <derivirana_varijabla naziv="DomainObject.Predmet.ProtustrankaIDrugiAdressOIB_1">GH STEEL PRODUCT jednostavno društvo s ograničenom odgovornošću za usluge, OIB 28238644317, Dubje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GH STEEL PRODUCT jednostavno društvo s ograničenom odgovornošću za usluge</item>
      <item>FINA Regionalni centar Zagreb</item>
    </izvorni_sadrzaj>
    <derivirana_varijabla naziv="DomainObject.Predmet.SudioniciListNaziv_1">
      <item>GH STEEL PRODUCT jednostavno društvo s ograničenom odgovornošću za usluge</item>
      <item>FINA Regionalni centar Zagreb</item>
    </derivirana_varijabla>
  </DomainObject.Predmet.SudioniciListNaziv>
  <DomainObject.Predmet.SudioniciListAdressOIB>
    <izvorni_sadrzaj>
      <item>GH STEEL PRODUCT jednostavno društvo s ograničenom odgovornošću za usluge, OIB 28238644317, Dubje 9,10000 Zagreb</item>
      <item>FINA Regionalni centar Zagreb, OIB 85821130368, Trg svibanjskih žrtava 1995. br. 1,10000 Zagreb</item>
    </izvorni_sadrzaj>
    <derivirana_varijabla naziv="DomainObject.Predmet.SudioniciListAdressOIB_1">
      <item>GH STEEL PRODUCT jednostavno društvo s ograničenom odgovornošću za usluge, OIB 28238644317, Dubje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28238644317</item>
      <item>, OIB 85821130368</item>
    </izvorni_sadrzaj>
    <derivirana_varijabla naziv="DomainObject.Predmet.SudioniciListNazivOIB_1">
      <item>, OIB 28238644317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1945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2017-08-02T10:51:00Z</dcterms:created>
  <dc:creator>Korisnik</dc:creator>
  <cp:lastModifiedBy>Žana Bem</cp:lastModifiedBy>
  <cp:lastPrinted>2017-08-02T10:48:00Z</cp:lastPrinted>
  <dcterms:modified xmlns:xsi="http://www.w3.org/2001/XMLSchema-instance" xsi:type="dcterms:W3CDTF">2017-08-02T10:51:00Z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