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d883e" w14:paraId="48d883e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664ED8">
        <w:t>1276</w:t>
      </w:r>
      <w:r w:rsidR="00E473EF">
        <w:t>/201</w:t>
      </w:r>
      <w:r w:rsidR="00287CE8">
        <w:t>8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664ED8">
        <w:t>1276</w:t>
      </w:r>
      <w:r w:rsidR="00E473EF">
        <w:t>/201</w:t>
      </w:r>
      <w:r w:rsidR="00287CE8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2C43AF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664ED8">
        <w:t>DEGRADNJA d.o.o. za građenje, trgovinu, prijevoz i turizam, Sesvete (Grad Zagreb), Ulica Ljudevita Posavskog 3, OIB: 36348041146</w:t>
      </w:r>
      <w:r w:rsidR="002C43AF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664ED8">
        <w:t>19.468,31</w:t>
      </w:r>
      <w:r w:rsidR="00FE613E"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287CE8">
        <w:t>45 (</w:t>
      </w:r>
      <w:r>
        <w:t>četrdeset pet)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B5DFB">
        <w:t xml:space="preserve"> 2. kolovoza</w:t>
      </w:r>
      <w:r w:rsidR="004B3F81">
        <w:t xml:space="preserve"> </w:t>
      </w:r>
      <w:r w:rsidR="00F812ED">
        <w:t>201</w:t>
      </w:r>
      <w:r w:rsidR="00287CE8">
        <w:t>8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C43AF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B5DFB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B3F81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64ED8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13F70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8E290F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1276</izvorni_sadrzaj>
    <derivirana_varijabla naziv="DomainObject.Predmet.Broj_1">1276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St-1276/2018</izvorni_sadrzaj>
    <derivirana_varijabla naziv="DomainObject.Predmet.OznakaBroj_1">St-1276/2018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DEGRADNJA d.o.o.</izvorni_sadrzaj>
    <derivirana_varijabla naziv="DomainObject.Predmet.ProtustrankaFormated_1">  DEGRADNJA d.o.o.</derivirana_varijabla>
  </DomainObject.Predmet.ProtustrankaFormated>
  <DomainObject.Predmet.ProtustrankaFormatedOIB>
    <izvorni_sadrzaj>  DEGRADNJA d.o.o., OIB 36348041146</izvorni_sadrzaj>
    <derivirana_varijabla naziv="DomainObject.Predmet.ProtustrankaFormatedOIB_1">  DEGRADNJA d.o.o., OIB 36348041146</derivirana_varijabla>
  </DomainObject.Predmet.ProtustrankaFormatedOIB>
  <DomainObject.Predmet.ProtustrankaFormatedWithAdress>
    <izvorni_sadrzaj> DEGRADNJA d.o.o., Ulica Ljudevita Posavskog 3, 10360 Sesvete</izvorni_sadrzaj>
    <derivirana_varijabla naziv="DomainObject.Predmet.ProtustrankaFormatedWithAdress_1"> DEGRADNJA d.o.o., Ulica Ljudevita Posavskog 3, 10360 Sesvete</derivirana_varijabla>
  </DomainObject.Predmet.ProtustrankaFormatedWithAdress>
  <DomainObject.Predmet.ProtustrankaFormatedWithAdressOIB>
    <izvorni_sadrzaj> DEGRADNJA d.o.o., OIB 36348041146, Ulica Ljudevita Posavskog 3, 10360 Sesvete</izvorni_sadrzaj>
    <derivirana_varijabla naziv="DomainObject.Predmet.ProtustrankaFormatedWithAdressOIB_1"> DEGRADNJA d.o.o., OIB 36348041146, Ulica Ljudevita Posavskog 3, 10360 Sesvete</derivirana_varijabla>
  </DomainObject.Predmet.ProtustrankaFormatedWithAdressOIB>
  <DomainObject.Predmet.ProtustrankaWithAdress>
    <izvorni_sadrzaj>DEGRADNJA d.o.o. Ulica Ljudevita Posavskog 3, 10360 Sesvete</izvorni_sadrzaj>
    <derivirana_varijabla naziv="DomainObject.Predmet.ProtustrankaWithAdress_1">DEGRADNJA d.o.o. Ulica Ljudevita Posavskog 3, 10360 Sesvete</derivirana_varijabla>
  </DomainObject.Predmet.ProtustrankaWithAdress>
  <DomainObject.Predmet.ProtustrankaWithAdressOIB>
    <izvorni_sadrzaj>DEGRADNJA d.o.o., OIB 36348041146, Ulica Ljudevita Posavskog 3, 10360 Sesvete</izvorni_sadrzaj>
    <derivirana_varijabla naziv="DomainObject.Predmet.ProtustrankaWithAdressOIB_1">DEGRADNJA d.o.o., OIB 36348041146, Ulica Ljudevita Posavskog 3, 10360 Sesvete</derivirana_varijabla>
  </DomainObject.Predmet.ProtustrankaWithAdressOIB>
  <DomainObject.Predmet.ProtustrankaNazivFormated>
    <izvorni_sadrzaj>DEGRADNJA d.o.o.</izvorni_sadrzaj>
    <derivirana_varijabla naziv="DomainObject.Predmet.ProtustrankaNazivFormated_1">DEGRADNJA d.o.o.</derivirana_varijabla>
  </DomainObject.Predmet.ProtustrankaNazivFormated>
  <DomainObject.Predmet.ProtustrankaNazivFormatedOIB>
    <izvorni_sadrzaj>DEGRADNJA d.o.o., OIB 36348041146</izvorni_sadrzaj>
    <derivirana_varijabla naziv="DomainObject.Predmet.ProtustrankaNazivFormatedOIB_1">DEGRADNJA d.o.o., OIB 36348041146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DEGRADNJA d.o.o.</item>
    </izvorni_sadrzaj>
    <derivirana_varijabla naziv="DomainObject.Predmet.ProtuStrankaListFormated_1">
      <item>DEGRADNJA d.o.o.</item>
    </derivirana_varijabla>
  </DomainObject.Predmet.ProtuStrankaListFormated>
  <DomainObject.Predmet.ProtuStrankaListFormatedOIB>
    <izvorni_sadrzaj>
      <item>DEGRADNJA d.o.o., OIB 36348041146</item>
    </izvorni_sadrzaj>
    <derivirana_varijabla naziv="DomainObject.Predmet.ProtuStrankaListFormatedOIB_1">
      <item>DEGRADNJA d.o.o., OIB 36348041146</item>
    </derivirana_varijabla>
  </DomainObject.Predmet.ProtuStrankaListFormatedOIB>
  <DomainObject.Predmet.ProtuStrankaListFormatedWithAdress>
    <izvorni_sadrzaj>
      <item>DEGRADNJA d.o.o., Ulica Ljudevita Posavskog 3, 10360 Sesvete</item>
    </izvorni_sadrzaj>
    <derivirana_varijabla naziv="DomainObject.Predmet.ProtuStrankaListFormatedWithAdress_1">
      <item>DEGRADNJA d.o.o., Ulica Ljudevita Posavskog 3, 10360 Sesvete</item>
    </derivirana_varijabla>
  </DomainObject.Predmet.ProtuStrankaListFormatedWithAdress>
  <DomainObject.Predmet.ProtuStrankaListFormatedWithAdressOIB>
    <izvorni_sadrzaj>
      <item>DEGRADNJA d.o.o., OIB 36348041146, Ulica Ljudevita Posavskog 3, 10360 Sesvete</item>
    </izvorni_sadrzaj>
    <derivirana_varijabla naziv="DomainObject.Predmet.ProtuStrankaListFormatedWithAdressOIB_1">
      <item>DEGRADNJA d.o.o., OIB 36348041146, Ulica Ljudevita Posavskog 3, 10360 Sesvete</item>
    </derivirana_varijabla>
  </DomainObject.Predmet.ProtuStrankaListFormatedWithAdressOIB>
  <DomainObject.Predmet.ProtuStrankaListNazivFormated>
    <izvorni_sadrzaj>
      <item>DEGRADNJA d.o.o.</item>
    </izvorni_sadrzaj>
    <derivirana_varijabla naziv="DomainObject.Predmet.ProtuStrankaListNazivFormated_1">
      <item>DEGRADNJA d.o.o.</item>
    </derivirana_varijabla>
  </DomainObject.Predmet.ProtuStrankaListNazivFormated>
  <DomainObject.Predmet.ProtuStrankaListNazivFormatedOIB>
    <izvorni_sadrzaj>
      <item>DEGRADNJA d.o.o., OIB 36348041146</item>
    </izvorni_sadrzaj>
    <derivirana_varijabla naziv="DomainObject.Predmet.ProtuStrankaListNazivFormatedOIB_1">
      <item>DEGRADNJA d.o.o., OIB 36348041146</item>
    </derivirana_varijabla>
  </DomainObject.Predmet.ProtuStrankaListNazivFormatedOIB>
  <DomainObject.Predmet.OstaliListFormated>
    <izvorni_sadrzaj>
      <item>Vitomir Debeljak</item>
      <item>Janja Debeljak</item>
    </izvorni_sadrzaj>
    <derivirana_varijabla naziv="DomainObject.Predmet.OstaliListFormated_1">
      <item>Vitomir Debeljak</item>
      <item>Janja Debeljak</item>
    </derivirana_varijabla>
  </DomainObject.Predmet.OstaliListFormated>
  <DomainObject.Predmet.OstaliListFormatedOIB>
    <izvorni_sadrzaj>
      <item>Vitomir Debeljak, OIB 13077622813</item>
      <item>Janja Debeljak, OIB 71843108743</item>
    </izvorni_sadrzaj>
    <derivirana_varijabla naziv="DomainObject.Predmet.OstaliListFormatedOIB_1">
      <item>Vitomir Debeljak, OIB 13077622813</item>
      <item>Janja Debeljak, OIB 71843108743</item>
    </derivirana_varijabla>
  </DomainObject.Predmet.OstaliListFormatedOIB>
  <DomainObject.Predmet.OstaliListFormatedWithAdress>
    <izvorni_sadrzaj>
      <item>Vitomir Debeljak, Ulica Krizantema 10, 10360 Sesvete</item>
      <item>Janja Debeljak, Ulica Krizantema 10, 10360 Sesvete</item>
    </izvorni_sadrzaj>
    <derivirana_varijabla naziv="DomainObject.Predmet.OstaliListFormatedWithAdress_1">
      <item>Vitomir Debeljak, Ulica Krizantema 10, 10360 Sesvete</item>
      <item>Janja Debeljak, Ulica Krizantema 10, 10360 Sesvete</item>
    </derivirana_varijabla>
  </DomainObject.Predmet.OstaliListFormatedWithAdress>
  <DomainObject.Predmet.OstaliListFormatedWithAdressOIB>
    <izvorni_sadrzaj>
      <item>Vitomir Debeljak, OIB 13077622813, Ulica Krizantema 10, 10360 Sesvete</item>
      <item>Janja Debeljak, OIB 71843108743, Ulica Krizantema 10, 10360 Sesvete</item>
    </izvorni_sadrzaj>
    <derivirana_varijabla naziv="DomainObject.Predmet.OstaliListFormatedWithAdressOIB_1">
      <item>Vitomir Debeljak, OIB 13077622813, Ulica Krizantema 10, 10360 Sesvete</item>
      <item>Janja Debeljak, OIB 71843108743, Ulica Krizantema 10, 10360 Sesvete</item>
    </derivirana_varijabla>
  </DomainObject.Predmet.OstaliListFormatedWithAdressOIB>
  <DomainObject.Predmet.OstaliListNazivFormated>
    <izvorni_sadrzaj>
      <item>Vitomir Debeljak</item>
      <item>Janja Debeljak</item>
    </izvorni_sadrzaj>
    <derivirana_varijabla naziv="DomainObject.Predmet.OstaliListNazivFormated_1">
      <item>Vitomir Debeljak</item>
      <item>Janja Debeljak</item>
    </derivirana_varijabla>
  </DomainObject.Predmet.OstaliListNazivFormated>
  <DomainObject.Predmet.OstaliListNazivFormatedOIB>
    <izvorni_sadrzaj>
      <item>Vitomir Debeljak, OIB 13077622813</item>
      <item>Janja Debeljak, OIB 71843108743</item>
    </izvorni_sadrzaj>
    <derivirana_varijabla naziv="DomainObject.Predmet.OstaliListNazivFormatedOIB_1">
      <item>Vitomir Debeljak, OIB 13077622813</item>
      <item>Janja Debeljak, OIB 71843108743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DEGRADNJA d.o.o.</izvorni_sadrzaj>
    <derivirana_varijabla naziv="DomainObject.Predmet.ProtustrankaIDrugi_1">DEGRADNJA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DEGRADNJA d.o.o., OIB 36348041146, Ulica Ljudevita Posavskog 3, 10360 Sesvete</izvorni_sadrzaj>
    <derivirana_varijabla naziv="DomainObject.Predmet.ProtustrankaIDrugiAdressOIB_1">DEGRADNJA d.o.o., OIB 36348041146, Ulica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DEGRADNJA d.o.o.</item>
      <item>Vitomir Debeljak</item>
      <item>Janja Debeljak</item>
    </izvorni_sadrzaj>
    <derivirana_varijabla naziv="DomainObject.Predmet.SudioniciListNaziv_1">
      <item>FINA Regionalni centar Zagreb</item>
      <item>DEGRADNJA d.o.o.</item>
      <item>Vitomir Debeljak</item>
      <item>Janja Debeljak</item>
    </derivirana_varijabla>
  </DomainObject.Predmet.SudioniciListNaziv>
  <DomainObject.Predmet.SudioniciListAdressOIB>
    <izvorni_sadrzaj>
      <item>FINA Regionalni centar Zagreb, OIB 85821130368, Trg svibanjskih žrtava 1995. 1,10000 Zagreb</item>
      <item>DEGRADNJA d.o.o., OIB 36348041146, Ulica Ljudevita Posavskog 3,10360 Sesvete</item>
      <item>Vitomir Debeljak, OIB 13077622813, Ulica Krizantema 10,10360 Sesvete</item>
      <item>Janja Debeljak, OIB 71843108743, Ulica Krizantema 10,10360 Sesvete</item>
    </izvorni_sadrzaj>
    <derivirana_varijabla naziv="DomainObject.Predmet.SudioniciListAdressOIB_1">
      <item>FINA Regionalni centar Zagreb, OIB 85821130368, Trg svibanjskih žrtava 1995. 1,10000 Zagreb</item>
      <item>DEGRADNJA d.o.o., OIB 36348041146, Ulica Ljudevita Posavskog 3,10360 Sesvete</item>
      <item>Vitomir Debeljak, OIB 13077622813, Ulica Krizantema 10,10360 Sesvete</item>
      <item>Janja Debeljak, OIB 71843108743, Ulica Krizantema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36348041146</item>
      <item>, OIB 13077622813</item>
      <item>, OIB 71843108743</item>
    </izvorni_sadrzaj>
    <derivirana_varijabla naziv="DomainObject.Predmet.SudioniciListNazivOIB_1">
      <item>, OIB 85821130368</item>
      <item>, OIB 36348041146</item>
      <item>, OIB 13077622813</item>
      <item>, OIB 71843108743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281</properties:Words>
  <properties:Characters>1506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2018-07-27T07:26:00Z</dcterms:created>
  <dc:creator>ilukac</dc:creator>
  <cp:lastModifiedBy>Katarina Babić</cp:lastModifiedBy>
  <cp:lastPrinted>2018-08-02T08:16:00Z</cp:lastPrinted>
  <dcterms:modified xmlns:xsi="http://www.w3.org/2001/XMLSchema-instance" xsi:type="dcterms:W3CDTF">2018-08-02T08:16:00Z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(1276-18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