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013d" w14:paraId="b38013d" w:rsidRDefault="00B73FB6" w:rsidP="00B73FB6" w:rsidR="00B73FB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FB6" w:rsidP="00B73FB6" w:rsidR="00B73FB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73FB6" w:rsidP="00B73FB6" w:rsidR="00B73FB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73FB6" w:rsidP="00B73FB6" w:rsidR="00B73FB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73FB6" w:rsidP="00B73FB6" w:rsidR="00B73FB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73FB6" w:rsidP="00B73FB6" w:rsidR="00B73FB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73FB6" w:rsidP="00B73FB6" w:rsidR="00B73FB6" w:rsidRPr="005D578C">
      <w:pPr>
        <w:jc w:val="center"/>
        <w:rPr>
          <w:rFonts w:cs="Times New Roman" w:eastAsia="Times New Roman"/>
          <w:szCs w:val="24"/>
        </w:rPr>
      </w:pPr>
    </w:p>
    <w:p w:rsidRDefault="00B73FB6" w:rsidP="00B73FB6" w:rsidR="00B73FB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73FB6" w:rsidP="00B73FB6" w:rsidR="00B73FB6" w:rsidRPr="005D578C">
      <w:pPr>
        <w:rPr>
          <w:rFonts w:cs="Times New Roman" w:eastAsia="Times New Roman"/>
          <w:szCs w:val="24"/>
        </w:rPr>
      </w:pPr>
    </w:p>
    <w:p w:rsidRDefault="00B73FB6" w:rsidP="00B73FB6" w:rsidR="00B73FB6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</w:t>
      </w:r>
      <w:r>
        <w:rPr>
          <w:rFonts w:cs="Times New Roman" w:eastAsia="Times New Roman"/>
          <w:szCs w:val="24"/>
        </w:rPr>
        <w:t xml:space="preserve">, nad pravnom osobom (dužnikom) TENISKI KLUB G&amp;B ROVINJ – ROVIGNO, Rovinj, Istarska 4, OIB </w:t>
      </w:r>
      <w:r w:rsidRPr="00B73FB6">
        <w:rPr>
          <w:rFonts w:cs="Times New Roman" w:eastAsia="Times New Roman"/>
          <w:szCs w:val="24"/>
        </w:rPr>
        <w:t>06272863672</w:t>
      </w:r>
      <w:r>
        <w:rPr>
          <w:rFonts w:cs="Times New Roman" w:eastAsia="Times New Roman"/>
          <w:szCs w:val="24"/>
        </w:rPr>
        <w:t xml:space="preserve">, reg. br. 18002426, 2. </w:t>
      </w:r>
      <w:r w:rsidR="004C2A0D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2016.</w:t>
      </w:r>
    </w:p>
    <w:p w:rsidRDefault="00B73FB6" w:rsidP="00B73FB6" w:rsidR="00B73FB6" w:rsidRPr="005D578C">
      <w:pPr>
        <w:rPr>
          <w:rFonts w:cs="Times New Roman" w:eastAsia="Times New Roman"/>
          <w:szCs w:val="24"/>
        </w:rPr>
      </w:pPr>
    </w:p>
    <w:p w:rsidRDefault="00B73FB6" w:rsidP="00B73FB6" w:rsidR="00B73FB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73FB6" w:rsidP="00B73FB6" w:rsidR="00B73FB6" w:rsidRPr="005D578C">
      <w:pPr>
        <w:rPr>
          <w:rFonts w:cs="Times New Roman" w:eastAsia="Times New Roman"/>
          <w:szCs w:val="24"/>
        </w:rPr>
      </w:pPr>
    </w:p>
    <w:p w:rsidRDefault="00B73FB6" w:rsidP="00B73FB6" w:rsidR="00B73FB6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stečajni postupak nad TENISKI KLUB G&amp;B ROVINJ – ROVIGNO, Rovinj, Istarska 4, OIB </w:t>
      </w:r>
      <w:r w:rsidRPr="00B73FB6">
        <w:rPr>
          <w:rFonts w:cs="Times New Roman" w:eastAsia="Times New Roman"/>
          <w:szCs w:val="24"/>
        </w:rPr>
        <w:t>06272863672</w:t>
      </w:r>
      <w:r>
        <w:rPr>
          <w:rFonts w:cs="Times New Roman" w:eastAsia="Times New Roman"/>
          <w:szCs w:val="24"/>
        </w:rPr>
        <w:t>, reg. br. 18002426.</w:t>
      </w:r>
    </w:p>
    <w:p w:rsidRDefault="00B73FB6" w:rsidP="00B73FB6" w:rsidR="00B73FB6" w:rsidRPr="005D578C">
      <w:pPr>
        <w:ind w:firstLine="709"/>
        <w:rPr>
          <w:rFonts w:cs="Times New Roman" w:eastAsia="Times New Roman"/>
          <w:szCs w:val="24"/>
        </w:rPr>
      </w:pPr>
    </w:p>
    <w:p w:rsidRDefault="00B73FB6" w:rsidP="00B73FB6" w:rsidR="00B73FB6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B73FB6" w:rsidP="00B73FB6" w:rsidR="00B73FB6">
      <w:pPr>
        <w:ind w:firstLine="708"/>
        <w:rPr>
          <w:rFonts w:cs="Times New Roman" w:eastAsia="Times New Roman"/>
          <w:szCs w:val="20"/>
        </w:rPr>
      </w:pPr>
    </w:p>
    <w:p w:rsidRDefault="00B73FB6" w:rsidP="00B73FB6" w:rsidR="00B73FB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TENISKI KLUB G&amp;B ROVINJ – ROVIGNO, Rovinj, Istarska 4, OIB </w:t>
      </w:r>
      <w:r w:rsidRPr="00B73FB6">
        <w:rPr>
          <w:rFonts w:cs="Times New Roman" w:eastAsia="Times New Roman"/>
          <w:szCs w:val="24"/>
        </w:rPr>
        <w:t>06272863672</w:t>
      </w:r>
      <w:r>
        <w:rPr>
          <w:rFonts w:cs="Times New Roman" w:eastAsia="Times New Roman"/>
          <w:szCs w:val="24"/>
        </w:rPr>
        <w:t>, reg. br. 18002426.</w:t>
      </w:r>
    </w:p>
    <w:p w:rsidRDefault="00B73FB6" w:rsidP="00B73FB6" w:rsidR="00B73FB6">
      <w:pPr>
        <w:ind w:firstLine="709"/>
        <w:rPr>
          <w:rFonts w:cs="Times New Roman" w:eastAsia="Times New Roman"/>
          <w:szCs w:val="24"/>
        </w:rPr>
      </w:pPr>
    </w:p>
    <w:p w:rsidRDefault="00B73FB6" w:rsidP="00B73FB6" w:rsidR="00B73FB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TENISKI KLUB G&amp;B ROVINJ – ROVIGNO, Rovinj, Istarska 4, OIB </w:t>
      </w:r>
      <w:r w:rsidRPr="00B73FB6">
        <w:rPr>
          <w:rFonts w:cs="Times New Roman" w:eastAsia="Times New Roman"/>
          <w:szCs w:val="24"/>
        </w:rPr>
        <w:t>06272863672</w:t>
      </w:r>
      <w:r>
        <w:rPr>
          <w:rFonts w:cs="Times New Roman" w:eastAsia="Times New Roman"/>
          <w:szCs w:val="24"/>
        </w:rPr>
        <w:t>, reg. br. 18002426, iz Registra udruga u Republici Hrvatskoj.</w:t>
      </w:r>
    </w:p>
    <w:p w:rsidRDefault="00B73FB6" w:rsidP="00B73FB6" w:rsidR="00B73FB6">
      <w:pPr>
        <w:rPr>
          <w:rFonts w:cs="Times New Roman" w:eastAsia="Times New Roman"/>
          <w:szCs w:val="24"/>
        </w:rPr>
      </w:pPr>
    </w:p>
    <w:p w:rsidRDefault="00B73FB6" w:rsidP="00B73FB6" w:rsidR="00B73FB6" w:rsidRPr="005D578C">
      <w:pPr>
        <w:rPr>
          <w:rFonts w:cs="Times New Roman" w:eastAsia="Times New Roman"/>
          <w:szCs w:val="24"/>
        </w:rPr>
      </w:pPr>
    </w:p>
    <w:p w:rsidRDefault="00B73FB6" w:rsidP="00B73FB6" w:rsidR="00B73FB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73FB6" w:rsidP="00B73FB6" w:rsidR="00B73FB6">
      <w:pPr>
        <w:ind w:firstLine="708"/>
        <w:rPr>
          <w:rFonts w:cs="Times New Roman" w:eastAsia="Times New Roman"/>
          <w:szCs w:val="24"/>
        </w:rPr>
      </w:pPr>
    </w:p>
    <w:p w:rsidRDefault="00B73FB6" w:rsidP="00B73FB6" w:rsidR="00B73FB6" w:rsidRPr="00800110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TENISKI KLUB G&amp;B ROVINJ – ROVIGNO,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638 dana u ukupnom iznosu 6.005,97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>, sud je, sukladno čl. 430. Stečajnog zakona, 11. siječnja 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St-814/2015-3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lastRenderedPageBreak/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73FB6" w:rsidP="00B73FB6" w:rsidR="00B73FB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73FB6" w:rsidP="00B73FB6" w:rsidR="00B73FB6" w:rsidRPr="005D578C">
      <w:pPr>
        <w:rPr>
          <w:rFonts w:cs="Times New Roman" w:eastAsia="Times New Roman"/>
          <w:szCs w:val="24"/>
        </w:rPr>
      </w:pPr>
    </w:p>
    <w:p w:rsidRDefault="00B73FB6" w:rsidP="00B73FB6" w:rsidR="00B73FB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2. </w:t>
      </w:r>
      <w:r w:rsidR="00C87761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73FB6" w:rsidP="00B73FB6" w:rsidR="00B73FB6" w:rsidRPr="005D578C">
      <w:pPr>
        <w:jc w:val="center"/>
        <w:rPr>
          <w:rFonts w:cs="Times New Roman" w:eastAsia="Times New Roman"/>
          <w:szCs w:val="24"/>
        </w:rPr>
      </w:pPr>
    </w:p>
    <w:p w:rsidRDefault="00B73FB6" w:rsidP="00B73FB6" w:rsidR="00B73FB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73FB6" w:rsidP="00B73FB6" w:rsidR="00B73FB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35ECE">
        <w:rPr>
          <w:rFonts w:cs="Times New Roman" w:eastAsia="Times New Roman"/>
          <w:szCs w:val="24"/>
        </w:rPr>
        <w:t>, v.r.</w:t>
      </w:r>
    </w:p>
    <w:p w:rsidRDefault="00B73FB6" w:rsidP="00B73FB6" w:rsidR="00B73FB6">
      <w:pPr>
        <w:jc w:val="left"/>
        <w:rPr>
          <w:rFonts w:cs="Times New Roman" w:eastAsia="Times New Roman"/>
          <w:szCs w:val="24"/>
        </w:rPr>
      </w:pPr>
    </w:p>
    <w:p w:rsidRDefault="00B73FB6" w:rsidP="00B73FB6" w:rsidR="00B73FB6" w:rsidRPr="005D578C">
      <w:pPr>
        <w:jc w:val="left"/>
        <w:rPr>
          <w:rFonts w:cs="Times New Roman" w:eastAsia="Times New Roman"/>
          <w:szCs w:val="24"/>
        </w:rPr>
      </w:pPr>
    </w:p>
    <w:p w:rsidRDefault="00B73FB6" w:rsidP="00B73FB6" w:rsidR="00B73FB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73FB6" w:rsidP="00B73FB6" w:rsidR="00B73FB6" w:rsidRPr="00140CCD">
      <w:pPr>
        <w:ind w:firstLine="708"/>
        <w:rPr>
          <w:rFonts w:cs="Times New Roman" w:eastAsia="Times New Roman"/>
          <w:szCs w:val="24"/>
        </w:rPr>
      </w:pPr>
      <w:r w:rsidRPr="00140CCD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B73FB6" w:rsidP="00B73FB6" w:rsidR="00B73F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73FB6" w:rsidP="00B73FB6" w:rsidR="00B73FB6">
      <w:pPr>
        <w:rPr>
          <w:rFonts w:cs="Times New Roman" w:eastAsia="Times New Roman"/>
          <w:szCs w:val="24"/>
        </w:rPr>
      </w:pPr>
    </w:p>
    <w:p w:rsidRDefault="00B73FB6" w:rsidP="00B73FB6" w:rsidR="00B73FB6" w:rsidRPr="005D578C">
      <w:pPr>
        <w:rPr>
          <w:rFonts w:cs="Times New Roman" w:eastAsia="Times New Roman"/>
          <w:szCs w:val="24"/>
        </w:rPr>
      </w:pPr>
    </w:p>
    <w:p w:rsidRDefault="00B73FB6" w:rsidP="00B73FB6" w:rsidR="00B73FB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73FB6" w:rsidP="00B73FB6" w:rsidR="00B73F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B73FB6" w:rsidP="00B73FB6" w:rsidR="00B73F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TENISKI KLUB G&amp;B ROVINJ – ROVIGNO, Rovinj, Istarska 4, </w:t>
      </w:r>
    </w:p>
    <w:p w:rsidRDefault="00B73FB6" w:rsidP="00B73FB6" w:rsidR="00B73FB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>
        <w:rPr>
          <w:rFonts w:cs="Times New Roman" w:eastAsia="Times New Roman"/>
          <w:szCs w:val="20"/>
        </w:rPr>
        <w:t>Carrarina</w:t>
      </w:r>
      <w:proofErr w:type="spellEnd"/>
      <w:r>
        <w:rPr>
          <w:rFonts w:cs="Times New Roman" w:eastAsia="Times New Roman"/>
          <w:szCs w:val="20"/>
        </w:rPr>
        <w:t xml:space="preserve"> 5, </w:t>
      </w:r>
    </w:p>
    <w:p w:rsidRDefault="00B73FB6" w:rsidP="00B73FB6" w:rsidR="00B73F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B73FB6" w:rsidP="00B73FB6" w:rsidR="00B73FB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</w:t>
      </w:r>
    </w:p>
    <w:p w:rsidRDefault="00B73FB6" w:rsidP="00B73FB6" w:rsidR="00B73F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B73FB6" w:rsidP="00B73FB6" w:rsidR="00B73F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B73FB6" w:rsidP="00B73FB6" w:rsidR="00B73F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B73FB6" w:rsidP="00B73FB6" w:rsidR="00B73FB6"/>
    <w:p w:rsidRDefault="00B73FB6" w:rsidP="00B73FB6" w:rsidR="00B73FB6"/>
    <w:p w:rsidRDefault="00B73FB6" w:rsidP="00B73FB6" w:rsidR="00B73FB6"/>
    <w:p w:rsidRDefault="00B73FB6" w:rsidP="00B73FB6" w:rsidR="00B73FB6"/>
    <w:p w:rsidRDefault="00B73FB6" w:rsidP="00B73FB6" w:rsidR="00B73FB6"/>
    <w:p w:rsidRDefault="00B73FB6" w:rsidP="00B73FB6" w:rsidR="00B73FB6"/>
    <w:p w:rsidRDefault="00A35ECE" w:rsidR="00387208"/>
    <w:sectPr w:rsidSect="004F3F86" w:rsidR="00387208">
      <w:headerReference w:type="default" r:id="rId9"/>
      <w:headerReference w:type="first" r:id="rId10"/>
      <w:pgSz w:h="16838" w:w="11906"/>
      <w:pgMar w:gutter="0" w:footer="737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FB6" w:rsidP="00B73FB6" w:rsidR="00B73FB6">
      <w:r>
        <w:separator/>
      </w:r>
    </w:p>
  </w:endnote>
  <w:endnote w:id="0" w:type="continuationSeparator">
    <w:p w:rsidRDefault="00B73FB6" w:rsidP="00B73FB6" w:rsidR="00B73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FB6" w:rsidP="00B73FB6" w:rsidR="00B73FB6">
      <w:r>
        <w:separator/>
      </w:r>
    </w:p>
  </w:footnote>
  <w:footnote w:id="0" w:type="continuationSeparator">
    <w:p w:rsidRDefault="00B73FB6" w:rsidP="00B73FB6" w:rsidR="00B73F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FB6" w:rsidP="004F3F86" w:rsidR="004F3F86" w:rsidRPr="00A074C3">
    <w:pPr>
      <w:pStyle w:val="Zaglavlje"/>
      <w:jc w:val="right"/>
      <w:rPr>
        <w:szCs w:val="24"/>
      </w:rPr>
    </w:pPr>
    <w:r>
      <w:tab/>
    </w:r>
    <w:r w:rsidR="00F16700">
      <w:t>2</w:t>
    </w:r>
    <w:r w:rsidR="00F16700">
      <w:tab/>
    </w:r>
    <w:r>
      <w:rPr>
        <w:szCs w:val="24"/>
      </w:rPr>
      <w:t>9 St-814/2015-6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FB6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9 St-814/2015-6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5CE"/>
    <w:rsid w:val="004C2A0D"/>
    <w:rsid w:val="006645CE"/>
    <w:rsid w:val="0075528E"/>
    <w:rsid w:val="0079403F"/>
    <w:rsid w:val="00A35ECE"/>
    <w:rsid w:val="00B73FB6"/>
    <w:rsid w:val="00C87761"/>
    <w:rsid w:val="00F1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3FB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3FB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73FB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3F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3FB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3F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FB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5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E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5EC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5E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5E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3FB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3FB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73FB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3F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3FB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3F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FB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5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E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5EC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5E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5E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St-814/2015</izvorni_sadrzaj>
    <derivirana_varijabla naziv="DomainObject.Predmet.OznakaBroj_1">St-814/2015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G&amp;B ROVINJ - ROVIGNO, ROVINJ</izvorni_sadrzaj>
    <derivirana_varijabla naziv="DomainObject.Predmet.ProtustrankaFormated_1">  TENISKI KLUB G&amp;B ROVINJ - ROVIGNO, ROVINJ</derivirana_varijabla>
  </DomainObject.Predmet.ProtustrankaFormated>
  <DomainObject.Predmet.ProtustrankaFormatedOIB>
    <izvorni_sadrzaj>  TENISKI KLUB G&amp;B ROVINJ - ROVIGNO, ROVINJ, OIB 06272863672</izvorni_sadrzaj>
    <derivirana_varijabla naziv="DomainObject.Predmet.ProtustrankaFormatedOIB_1">  TENISKI KLUB G&amp;B ROVINJ - ROVIGNO, ROVINJ, OIB 06272863672</derivirana_varijabla>
  </DomainObject.Predmet.ProtustrankaFormatedOIB>
  <DomainObject.Predmet.ProtustrankaFormatedWithAdress>
    <izvorni_sadrzaj> TENISKI KLUB G&amp;B ROVINJ - ROVIGNO, ROVINJ, ISTARSKA 4 ROVINJ, 52210 Rovinj</izvorni_sadrzaj>
    <derivirana_varijabla naziv="DomainObject.Predmet.ProtustrankaFormatedWithAdress_1"> TENISKI KLUB G&amp;B ROVINJ - ROVIGNO, ROVINJ, ISTARSKA 4 ROVINJ, 52210 Rovinj</derivirana_varijabla>
  </DomainObject.Predmet.ProtustrankaFormatedWithAdress>
  <DomainObject.Predmet.ProtustrankaFormatedWithAdressOIB>
    <izvorni_sadrzaj> TENISKI KLUB G&amp;B ROVINJ - ROVIGNO, ROVINJ, OIB 06272863672, ISTARSKA 4 ROVINJ, 52210 Rovinj</izvorni_sadrzaj>
    <derivirana_varijabla naziv="DomainObject.Predmet.ProtustrankaFormatedWithAdressOIB_1"> TENISKI KLUB G&amp;B ROVINJ - ROVIGNO, ROVINJ, OIB 06272863672, ISTARSKA 4 ROVINJ, 52210 Rovinj</derivirana_varijabla>
  </DomainObject.Predmet.ProtustrankaFormatedWithAdressOIB>
  <DomainObject.Predmet.ProtustrankaWithAdress>
    <izvorni_sadrzaj>TENISKI KLUB G&amp;B ROVINJ - ROVIGNO, ROVINJ ISTARSKA 4 ROVINJ, 52210 Rovinj</izvorni_sadrzaj>
    <derivirana_varijabla naziv="DomainObject.Predmet.ProtustrankaWithAdress_1">TENISKI KLUB G&amp;B ROVINJ - ROVIGNO, ROVINJ ISTARSKA 4 ROVINJ, 52210 Rovinj</derivirana_varijabla>
  </DomainObject.Predmet.ProtustrankaWithAdress>
  <DomainObject.Predmet.ProtustrankaWithAdressOIB>
    <izvorni_sadrzaj>TENISKI KLUB G&amp;B ROVINJ - ROVIGNO, ROVINJ, OIB 06272863672, ISTARSKA 4 ROVINJ, 52210 Rovinj</izvorni_sadrzaj>
    <derivirana_varijabla naziv="DomainObject.Predmet.ProtustrankaWithAdressOIB_1">TENISKI KLUB G&amp;B ROVINJ - ROVIGNO, ROVINJ, OIB 06272863672, ISTARSKA 4 ROVINJ, 52210 Rovinj</derivirana_varijabla>
  </DomainObject.Predmet.ProtustrankaWithAdressOIB>
  <DomainObject.Predmet.ProtustrankaNazivFormated>
    <izvorni_sadrzaj>TENISKI KLUB G&amp;B ROVINJ - ROVIGNO, ROVINJ</izvorni_sadrzaj>
    <derivirana_varijabla naziv="DomainObject.Predmet.ProtustrankaNazivFormated_1">TENISKI KLUB G&amp;B ROVINJ - ROVIGNO, ROVINJ</derivirana_varijabla>
  </DomainObject.Predmet.ProtustrankaNazivFormated>
  <DomainObject.Predmet.ProtustrankaNazivFormatedOIB>
    <izvorni_sadrzaj>TENISKI KLUB G&amp;B ROVINJ - ROVIGNO, ROVINJ, OIB 06272863672</izvorni_sadrzaj>
    <derivirana_varijabla naziv="DomainObject.Predmet.ProtustrankaNazivFormatedOIB_1">TENISKI KLUB G&amp;B ROVINJ - ROVIGNO, ROVINJ, OIB 06272863672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6005.97</izvorni_sadrzaj>
    <derivirana_varijabla naziv="DomainObject.Predmet.TrenutnaVrijednost_1">6005.97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TENISKI KLUB G&amp;B ROVINJ - ROVIGNO, ROVINJ</item>
    </izvorni_sadrzaj>
    <derivirana_varijabla naziv="DomainObject.Predmet.ProtuStrankaListFormated_1">
      <item>TENISKI KLUB G&amp;B ROVINJ - ROVIGNO, ROVINJ</item>
    </derivirana_varijabla>
  </DomainObject.Predmet.ProtuStrankaListFormated>
  <DomainObject.Predmet.ProtuStrankaListFormatedOIB>
    <izvorni_sadrzaj>
      <item>TENISKI KLUB G&amp;B ROVINJ - ROVIGNO, ROVINJ, OIB 06272863672</item>
    </izvorni_sadrzaj>
    <derivirana_varijabla naziv="DomainObject.Predmet.ProtuStrankaListFormatedOIB_1">
      <item>TENISKI KLUB G&amp;B ROVINJ - ROVIGNO, ROVINJ, OIB 06272863672</item>
    </derivirana_varijabla>
  </DomainObject.Predmet.ProtuStrankaListFormatedOIB>
  <DomainObject.Predmet.ProtuStrankaListFormatedWithAdress>
    <izvorni_sadrzaj>
      <item>TENISKI KLUB G&amp;B ROVINJ - ROVIGNO, ROVINJ, ISTARSKA 4 ROVINJ, 52210 Rovinj</item>
    </izvorni_sadrzaj>
    <derivirana_varijabla naziv="DomainObject.Predmet.ProtuStrankaListFormatedWithAdress_1">
      <item>TENISKI KLUB G&amp;B ROVINJ - ROVIGNO, ROVINJ, ISTARSKA 4 ROVINJ, 52210 Rovinj</item>
    </derivirana_varijabla>
  </DomainObject.Predmet.ProtuStrankaListFormatedWithAdress>
  <DomainObject.Predmet.ProtuStrankaListFormatedWithAdressOIB>
    <izvorni_sadrzaj>
      <item>TENISKI KLUB G&amp;B ROVINJ - ROVIGNO, ROVINJ, OIB 06272863672, ISTARSKA 4 ROVINJ, 52210 Rovinj</item>
    </izvorni_sadrzaj>
    <derivirana_varijabla naziv="DomainObject.Predmet.ProtuStrankaListFormatedWithAdressOIB_1">
      <item>TENISKI KLUB G&amp;B ROVINJ - ROVIGNO, ROVINJ, OIB 06272863672, ISTARSKA 4 ROVINJ, 52210 Rovinj</item>
    </derivirana_varijabla>
  </DomainObject.Predmet.ProtuStrankaListFormatedWithAdressOIB>
  <DomainObject.Predmet.ProtuStrankaListNazivFormated>
    <izvorni_sadrzaj>
      <item>TENISKI KLUB G&amp;B ROVINJ - ROVIGNO, ROVINJ</item>
    </izvorni_sadrzaj>
    <derivirana_varijabla naziv="DomainObject.Predmet.ProtuStrankaListNazivFormated_1">
      <item>TENISKI KLUB G&amp;B ROVINJ - ROVIGNO, ROVINJ</item>
    </derivirana_varijabla>
  </DomainObject.Predmet.ProtuStrankaListNazivFormated>
  <DomainObject.Predmet.ProtuStrankaListNazivFormatedOIB>
    <izvorni_sadrzaj>
      <item>TENISKI KLUB G&amp;B ROVINJ - ROVIGNO, ROVINJ, OIB 06272863672</item>
    </izvorni_sadrzaj>
    <derivirana_varijabla naziv="DomainObject.Predmet.ProtuStrankaListNazivFormatedOIB_1">
      <item>TENISKI KLUB G&amp;B ROVINJ - ROVIGNO, ROVINJ, OIB 06272863672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TENISKI KLUB G&amp;B ROVINJ - ROVIGNO, ROVINJ</izvorni_sadrzaj>
    <derivirana_varijabla naziv="DomainObject.Predmet.ProtustrankaIDrugi_1">TENISKI KLUB G&amp;B ROVINJ - ROVIGNO, ROVINJ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TENISKI KLUB G&amp;B ROVINJ - ROVIGNO, ROVINJ, OIB 06272863672, ISTARSKA 4 ROVINJ, 52210 Rovinj</izvorni_sadrzaj>
    <derivirana_varijabla naziv="DomainObject.Predmet.ProtustrankaIDrugiAdressOIB_1">TENISKI KLUB G&amp;B ROVINJ - ROVIGNO, ROVINJ, OIB 06272863672, ISTARSKA 4 ROVINJ,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TENISKI KLUB G&amp;B ROVINJ - ROVIGNO, ROVINJ</item>
    </izvorni_sadrzaj>
    <derivirana_varijabla naziv="DomainObject.Predmet.SudioniciListNaziv_1">
      <item>FINANCIJSKA AGENCIJA RC RIJEKA PODRUŽNICA PULA, PULA</item>
      <item>TENISKI KLUB G&amp;B ROVINJ - ROVIGNO, ROVINJ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TENISKI KLUB G&amp;B ROVINJ - ROVIGNO, ROVINJ, OIB 06272863672, ISTARSKA 4 ROVINJ,52210 Rovinj</item>
    </izvorni_sadrzaj>
    <derivirana_varijabla naziv="DomainObject.Predmet.SudioniciListAdressOIB_1">
      <item>FINANCIJSKA AGENCIJA RC RIJEKA PODRUŽNICA PULA, PULA, OIB 85821130368, Ulica grada Vukovara 70,Zagreb</item>
      <item>TENISKI KLUB G&amp;B ROVINJ - ROVIGNO, ROVINJ, OIB 06272863672, ISTARSKA 4 ROVINJ,52210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06272863672</item>
    </izvorni_sadrzaj>
    <derivirana_varijabla naziv="DomainObject.Predmet.SudioniciListNazivOIB_1">
      <item>, OIB 85821130368</item>
      <item>, OIB 06272863672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3897</properties:Characters>
  <properties:Lines>93</properties:Lines>
  <properties:Paragraphs>29</properties:Paragraphs>
  <properties:TotalTime>5</properties:TotalTime>
  <properties:ScaleCrop>false</properties:ScaleCrop>
  <properties:LinksUpToDate>false</properties:LinksUpToDate>
  <properties:CharactersWithSpaces>4646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2016-04-26T10:19:00Z</dcterms:created>
  <dc:creator>Mihaela Kaligari</dc:creator>
  <dc:description/>
  <cp:keywords/>
  <cp:lastModifiedBy>Ana Jeromela</cp:lastModifiedBy>
  <cp:lastPrinted>2016-05-02T06:08:00Z</cp:lastPrinted>
  <dcterms:modified xmlns:xsi="http://www.w3.org/2001/XMLSchema-instance" xsi:type="dcterms:W3CDTF">2016-05-02T06:08:00Z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