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0ea9" w14:paraId="3640ea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526A3">
        <w:t>871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526A3">
        <w:t>CAR MORE j.d.o.o. za usluge i turistička agencija u likvidaciji, Strmec Samoborski, Zdenčice 6, MBS: 080817181, OIB: 75458919926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526A3">
        <w:t>CAR MORE j.d.o.o. za usluge i turistička agencija u likvidaciji, Strmec Samoborski, Zdenčice 6, MBS: 080817181, OIB: 75458919926</w:t>
      </w:r>
      <w:r w:rsidR="00D43EFC">
        <w:t xml:space="preserve">, </w:t>
      </w:r>
      <w:r>
        <w:t xml:space="preserve">iznosi </w:t>
      </w:r>
      <w:r w:rsidR="000526A3">
        <w:t>71.049,14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526A3">
        <w:t>Ana Babić, OIB: 48189323379, Zagreb, Stojdraška 17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526A3">
        <w:t>871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90238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90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90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St-871/2017</izvorni_sadrzaj>
    <derivirana_varijabla naziv="DomainObject.Predmet.OznakaBroj_1">St-871/2017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CAR MORE j.d.o.o. za usluge i turistička agencija u likvidaciji</izvorni_sadrzaj>
    <derivirana_varijabla naziv="DomainObject.Predmet.ProtustrankaFormated_1">  CAR MORE j.d.o.o. za usluge i turistička agencija u likvidaciji</derivirana_varijabla>
  </DomainObject.Predmet.ProtustrankaFormated>
  <DomainObject.Predmet.ProtustrankaFormatedOIB>
    <izvorni_sadrzaj>  CAR MORE j.d.o.o. za usluge i turistička agencija u likvidaciji, OIB 75458919926</izvorni_sadrzaj>
    <derivirana_varijabla naziv="DomainObject.Predmet.ProtustrankaFormatedOIB_1">  CAR MORE j.d.o.o. za usluge i turistička agencija u likvidaciji, OIB 75458919926</derivirana_varijabla>
  </DomainObject.Predmet.ProtustrankaFormatedOIB>
  <DomainObject.Predmet.ProtustrankaFormatedWithAdress>
    <izvorni_sadrzaj> CAR MORE j.d.o.o. za usluge i turistička agencija u likvidaciji, Strmec Samoborski, Zdenčice 6, 10431 Strmec</izvorni_sadrzaj>
    <derivirana_varijabla naziv="DomainObject.Predmet.ProtustrankaFormatedWithAdress_1"> CAR MORE j.d.o.o. za usluge i turistička agencija u likvidaciji, Strmec Samoborski, Zdenčice 6, 10431 Strmec</derivirana_varijabla>
  </DomainObject.Predmet.ProtustrankaFormatedWithAdress>
  <DomainObject.Predmet.ProtustrankaFormatedWithAdressOIB>
    <izvorni_sadrzaj> CAR MORE j.d.o.o. za usluge i turistička agencija u likvidaciji, OIB 75458919926, Strmec Samoborski, Zdenčice 6, 10431 Strmec</izvorni_sadrzaj>
    <derivirana_varijabla naziv="DomainObject.Predmet.ProtustrankaFormatedWithAdressOIB_1"> CAR MORE j.d.o.o. za usluge i turistička agencija u likvidaciji, OIB 75458919926, Strmec Samoborski, Zdenčice 6, 10431 Strmec</derivirana_varijabla>
  </DomainObject.Predmet.ProtustrankaFormatedWithAdressOIB>
  <DomainObject.Predmet.ProtustrankaWithAdress>
    <izvorni_sadrzaj>CAR MORE j.d.o.o. za usluge i turistička agencija u likvidaciji Strmec Samoborski, Zdenčice 6, 10431 Strmec</izvorni_sadrzaj>
    <derivirana_varijabla naziv="DomainObject.Predmet.ProtustrankaWithAdress_1">CAR MORE j.d.o.o. za usluge i turistička agencija u likvidaciji Strmec Samoborski, Zdenčice 6, 10431 Strmec</derivirana_varijabla>
  </DomainObject.Predmet.ProtustrankaWithAdress>
  <DomainObject.Predmet.ProtustrankaWithAdressOIB>
    <izvorni_sadrzaj>CAR MORE j.d.o.o. za usluge i turistička agencija u likvidaciji, OIB 75458919926, Strmec Samoborski, Zdenčice 6, 10431 Strmec</izvorni_sadrzaj>
    <derivirana_varijabla naziv="DomainObject.Predmet.ProtustrankaWithAdressOIB_1">CAR MORE j.d.o.o. za usluge i turistička agencija u likvidaciji, OIB 75458919926, Strmec Samoborski, Zdenčice 6, 10431 Strmec</derivirana_varijabla>
  </DomainObject.Predmet.ProtustrankaWithAdressOIB>
  <DomainObject.Predmet.ProtustrankaNazivFormated>
    <izvorni_sadrzaj>CAR MORE j.d.o.o. za usluge i turistička agencija u likvidaciji</izvorni_sadrzaj>
    <derivirana_varijabla naziv="DomainObject.Predmet.ProtustrankaNazivFormated_1">CAR MORE j.d.o.o. za usluge i turistička agencija u likvidaciji</derivirana_varijabla>
  </DomainObject.Predmet.ProtustrankaNazivFormated>
  <DomainObject.Predmet.ProtustrankaNazivFormatedOIB>
    <izvorni_sadrzaj>CAR MORE j.d.o.o. za usluge i turistička agencija u likvidaciji, OIB 75458919926</izvorni_sadrzaj>
    <derivirana_varijabla naziv="DomainObject.Predmet.ProtustrankaNazivFormatedOIB_1">CAR MORE j.d.o.o. za usluge i turistička agencija u likvidaciji, OIB 75458919926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MORE j.d.o.o. za usluge i turistička agencija u likvidaciji</item>
    </izvorni_sadrzaj>
    <derivirana_varijabla naziv="DomainObject.Predmet.ProtuStrankaListFormated_1">
      <item>CAR MORE j.d.o.o. za usluge i turistička agencija u likvidaciji</item>
    </derivirana_varijabla>
  </DomainObject.Predmet.ProtuStrankaListFormated>
  <DomainObject.Predmet.ProtuStrankaListFormatedOIB>
    <izvorni_sadrzaj>
      <item>CAR MORE j.d.o.o. za usluge i turistička agencija u likvidaciji, OIB 75458919926</item>
    </izvorni_sadrzaj>
    <derivirana_varijabla naziv="DomainObject.Predmet.ProtuStrankaListFormatedOIB_1">
      <item>CAR MORE j.d.o.o. za usluge i turistička agencija u likvidaciji, OIB 75458919926</item>
    </derivirana_varijabla>
  </DomainObject.Predmet.ProtuStrankaListFormatedOIB>
  <DomainObject.Predmet.ProtuStrankaListFormatedWithAdress>
    <izvorni_sadrzaj>
      <item>CAR MORE j.d.o.o. za usluge i turistička agencija u likvidaciji, Strmec Samoborski, Zdenčice 6, 10431 Strmec</item>
    </izvorni_sadrzaj>
    <derivirana_varijabla naziv="DomainObject.Predmet.ProtuStrankaListFormatedWithAdress_1">
      <item>CAR MORE j.d.o.o. za usluge i turistička agencija u likvidaciji, Strmec Samoborski, Zdenčice 6, 10431 Strmec</item>
    </derivirana_varijabla>
  </DomainObject.Predmet.ProtuStrankaListFormatedWithAdress>
  <DomainObject.Predmet.ProtuStrankaListFormatedWithAdressOIB>
    <izvorni_sadrzaj>
      <item>CAR MORE j.d.o.o. za usluge i turistička agencija u likvidaciji, OIB 75458919926, Strmec Samoborski, Zdenčice 6, 10431 Strmec</item>
    </izvorni_sadrzaj>
    <derivirana_varijabla naziv="DomainObject.Predmet.ProtuStrankaListFormatedWithAdressOIB_1">
      <item>CAR MORE j.d.o.o. za usluge i turistička agencija u likvidaciji, OIB 75458919926, Strmec Samoborski, Zdenčice 6, 10431 Strmec</item>
    </derivirana_varijabla>
  </DomainObject.Predmet.ProtuStrankaListFormatedWithAdressOIB>
  <DomainObject.Predmet.ProtuStrankaListNazivFormated>
    <izvorni_sadrzaj>
      <item>CAR MORE j.d.o.o. za usluge i turistička agencija u likvidaciji</item>
    </izvorni_sadrzaj>
    <derivirana_varijabla naziv="DomainObject.Predmet.ProtuStrankaListNazivFormated_1">
      <item>CAR MORE j.d.o.o. za usluge i turistička agencija u likvidaciji</item>
    </derivirana_varijabla>
  </DomainObject.Predmet.ProtuStrankaListNazivFormated>
  <DomainObject.Predmet.ProtuStrankaListNazivFormatedOIB>
    <izvorni_sadrzaj>
      <item>CAR MORE j.d.o.o. za usluge i turistička agencija u likvidaciji, OIB 75458919926</item>
    </izvorni_sadrzaj>
    <derivirana_varijabla naziv="DomainObject.Predmet.ProtuStrankaListNazivFormatedOIB_1">
      <item>CAR MORE j.d.o.o. za usluge i turistička agencija u likvidaciji, OIB 75458919926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MORE j.d.o.o. za usluge i turistička agencija u likvidaciji</izvorni_sadrzaj>
    <derivirana_varijabla naziv="DomainObject.Predmet.ProtustrankaIDrugi_1">CAR MORE j.d.o.o. za usluge i turistička agencija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 MORE j.d.o.o. za usluge i turistička agencija u likvidaciji, OIB 75458919926, Strmec Samoborski, Zdenčice 6, 10431 Strmec</izvorni_sadrzaj>
    <derivirana_varijabla naziv="DomainObject.Predmet.ProtustrankaIDrugiAdressOIB_1">CAR MORE j.d.o.o. za usluge i turistička agencija u likvidaciji, OIB 75458919926, Strmec Samoborski, Zdenčice 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MORE j.d.o.o. za usluge i turistička agencija u likvidaciji</item>
      <item>FINA Regionalni centar Zagreb</item>
    </izvorni_sadrzaj>
    <derivirana_varijabla naziv="DomainObject.Predmet.SudioniciListNaziv_1">
      <item>CAR MORE j.d.o.o. za usluge i turistička agencija u likvidaciji</item>
      <item>FINA Regionalni centar Zagreb</item>
    </derivirana_varijabla>
  </DomainObject.Predmet.SudioniciListNaziv>
  <DomainObject.Predmet.SudioniciListAdressOIB>
    <izvorni_sadrzaj>
      <item>CAR MORE j.d.o.o. za usluge i turistička agencija u likvidaciji, OIB 75458919926, Strmec Samoborski, Zdenčice 6,10431 Strmec</item>
      <item>FINA Regionalni centar Zagreb, OIB 85821130368, Trg svibanjskih žrtava 1995. br. 1,10000 Zagreb</item>
    </izvorni_sadrzaj>
    <derivirana_varijabla naziv="DomainObject.Predmet.SudioniciListAdressOIB_1">
      <item>CAR MORE j.d.o.o. za usluge i turistička agencija u likvidaciji, OIB 75458919926, Strmec Samoborski, Zdenčice 6,10431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75458919926</item>
      <item>, OIB 85821130368</item>
    </izvorni_sadrzaj>
    <derivirana_varijabla naziv="DomainObject.Predmet.SudioniciListNazivOIB_1">
      <item>, OIB 75458919926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2017-08-04T09:17:00Z</dcterms:created>
  <dc:creator>Korisnik</dc:creator>
  <cp:lastModifiedBy>Žana Bem</cp:lastModifiedBy>
  <cp:lastPrinted>2017-08-04T09:02:00Z</cp:lastPrinted>
  <dcterms:modified xmlns:xsi="http://www.w3.org/2001/XMLSchema-instance" xsi:type="dcterms:W3CDTF">2017-08-04T09:18:00Z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