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b925" w14:paraId="e30b925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421D2F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</w:t>
      </w:r>
      <w:r w:rsidR="008E0A0C">
        <w:rPr>
          <w:rFonts w:hAnsi="Times New Roman" w:ascii="Times New Roman"/>
        </w:rPr>
        <w:t>prijedloga</w:t>
      </w:r>
      <w:r w:rsidR="007412D7">
        <w:rPr>
          <w:rFonts w:hAnsi="Times New Roman" w:ascii="Times New Roman"/>
        </w:rPr>
        <w:t xml:space="preserve"> vjerovnika</w:t>
      </w:r>
      <w:r w:rsidR="00423F75">
        <w:rPr>
          <w:rFonts w:hAnsi="Times New Roman" w:ascii="Times New Roman"/>
        </w:rPr>
        <w:t xml:space="preserve"> </w:t>
      </w:r>
      <w:r w:rsidR="00903802" w:rsidRPr="00903802">
        <w:rPr>
          <w:rFonts w:hAnsi="Times New Roman" w:ascii="Times New Roman"/>
        </w:rPr>
        <w:t xml:space="preserve">ATOS IT SOLUTIONS AND SERVICES </w:t>
      </w:r>
      <w:r w:rsidR="00557D47" w:rsidRPr="00903802">
        <w:rPr>
          <w:rFonts w:hAnsi="Times New Roman" w:ascii="Times New Roman"/>
        </w:rPr>
        <w:t>d.o.o</w:t>
      </w:r>
      <w:r w:rsidR="00903802" w:rsidRPr="00903802">
        <w:rPr>
          <w:rFonts w:hAnsi="Times New Roman" w:ascii="Times New Roman"/>
        </w:rPr>
        <w:t>.</w:t>
      </w:r>
      <w:r w:rsidR="00903802">
        <w:rPr>
          <w:rFonts w:hAnsi="Times New Roman" w:ascii="Times New Roman"/>
        </w:rPr>
        <w:t xml:space="preserve">, </w:t>
      </w:r>
      <w:r w:rsidR="00903802" w:rsidRPr="00903802">
        <w:rPr>
          <w:rFonts w:hAnsi="Times New Roman" w:ascii="Times New Roman"/>
        </w:rPr>
        <w:t>Zagreb</w:t>
      </w:r>
      <w:r w:rsidR="000D6A26">
        <w:rPr>
          <w:rFonts w:hAnsi="Times New Roman" w:ascii="Times New Roman"/>
        </w:rPr>
        <w:t xml:space="preserve">, </w:t>
      </w:r>
      <w:r w:rsidR="00903802" w:rsidRPr="00903802">
        <w:rPr>
          <w:rFonts w:hAnsi="Times New Roman" w:ascii="Times New Roman"/>
        </w:rPr>
        <w:t>Heinzelova 69</w:t>
      </w:r>
      <w:r w:rsidR="003C23F5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OIB:</w:t>
      </w:r>
      <w:r w:rsidR="00421D2F">
        <w:rPr>
          <w:rFonts w:hAnsi="Times New Roman" w:ascii="Times New Roman"/>
        </w:rPr>
        <w:t xml:space="preserve"> </w:t>
      </w:r>
      <w:r w:rsidR="00903802" w:rsidRPr="00903802">
        <w:rPr>
          <w:rFonts w:hAnsi="Times New Roman" w:ascii="Times New Roman"/>
        </w:rPr>
        <w:t>78920611325</w:t>
      </w:r>
      <w:r w:rsidR="003C23F5">
        <w:rPr>
          <w:rFonts w:hAnsi="Times New Roman" w:ascii="Times New Roman"/>
        </w:rPr>
        <w:t>,</w:t>
      </w:r>
      <w:r w:rsidR="007412D7">
        <w:rPr>
          <w:rFonts w:hAnsi="Times New Roman" w:ascii="Times New Roman"/>
        </w:rPr>
        <w:t xml:space="preserve"> </w:t>
      </w:r>
      <w:r w:rsidR="00421D2F">
        <w:rPr>
          <w:rFonts w:hAnsi="Times New Roman" w:ascii="Times New Roman"/>
        </w:rPr>
        <w:t>zastupan</w:t>
      </w:r>
      <w:r w:rsidR="008E0761">
        <w:rPr>
          <w:rFonts w:hAnsi="Times New Roman" w:ascii="Times New Roman"/>
        </w:rPr>
        <w:t xml:space="preserve"> po </w:t>
      </w:r>
      <w:r w:rsidR="00421D2F">
        <w:rPr>
          <w:rFonts w:hAnsi="Times New Roman" w:ascii="Times New Roman"/>
        </w:rPr>
        <w:t xml:space="preserve">punomoćniku </w:t>
      </w:r>
      <w:r w:rsidR="00903802">
        <w:rPr>
          <w:rFonts w:hAnsi="Times New Roman" w:ascii="Times New Roman"/>
        </w:rPr>
        <w:t>MAMIĆ GRGIĆ VINTER Odvjetničko društvo</w:t>
      </w:r>
      <w:r w:rsidR="00421D2F">
        <w:rPr>
          <w:rFonts w:hAnsi="Times New Roman" w:ascii="Times New Roman"/>
        </w:rPr>
        <w:t xml:space="preserve"> d.o.o.,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</w:t>
      </w:r>
      <w:r w:rsidR="00F841F8">
        <w:rPr>
          <w:rFonts w:hAnsi="Times New Roman" w:ascii="Times New Roman"/>
        </w:rPr>
        <w:t>a poslovni broj St-1138/17-1855 od</w:t>
      </w:r>
      <w:r w:rsidR="0054537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dana 15. siječnja</w:t>
      </w:r>
      <w:r w:rsidRPr="006C694E">
        <w:rPr>
          <w:rFonts w:hAnsi="Times New Roman" w:ascii="Times New Roman"/>
        </w:rPr>
        <w:t xml:space="preserve"> 2018. godine</w:t>
      </w:r>
      <w:r w:rsidR="00F841F8" w:rsidRPr="008E3A8F">
        <w:rPr>
          <w:rFonts w:hAnsi="Times New Roman" w:ascii="Times New Roman"/>
        </w:rPr>
        <w:t xml:space="preserve">, </w:t>
      </w:r>
      <w:r w:rsidR="008E3A8F" w:rsidRPr="008E3A8F">
        <w:rPr>
          <w:rFonts w:hAnsi="Times New Roman" w:ascii="Times New Roman"/>
        </w:rPr>
        <w:t>dana 10. travnja</w:t>
      </w:r>
      <w:r w:rsidR="00F841F8" w:rsidRPr="008E3A8F">
        <w:rPr>
          <w:rFonts w:hAnsi="Times New Roman" w:ascii="Times New Roman"/>
        </w:rPr>
        <w:t xml:space="preserve"> 2019. godine,</w:t>
      </w:r>
      <w:r w:rsidR="00F841F8">
        <w:rPr>
          <w:rFonts w:hAnsi="Times New Roman" w:ascii="Times New Roman"/>
        </w:rPr>
        <w:t xml:space="preserve"> </w:t>
      </w:r>
      <w:r w:rsidR="00AC4E56">
        <w:rPr>
          <w:rFonts w:hAnsi="Times New Roman" w:ascii="Times New Roman"/>
        </w:rPr>
        <w:t xml:space="preserve"> 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AC4E56" w:rsidR="00E12CB5">
      <w:pPr>
        <w:jc w:val="both"/>
        <w:rPr>
          <w:rFonts w:hAnsi="Times New Roman" w:ascii="Times New Roman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E12CB5" w:rsidRPr="001845EC">
        <w:rPr>
          <w:rFonts w:hAnsi="Times New Roman" w:ascii="Times New Roman"/>
        </w:rPr>
        <w:t>Ispravlja se rješenje ovog suda</w:t>
      </w:r>
      <w:r w:rsidR="0001238F">
        <w:rPr>
          <w:rFonts w:hAnsi="Times New Roman" w:ascii="Times New Roman"/>
        </w:rPr>
        <w:t xml:space="preserve"> pod</w:t>
      </w:r>
      <w:r w:rsidR="00E12CB5" w:rsidRPr="001845EC">
        <w:rPr>
          <w:rFonts w:hAnsi="Times New Roman" w:ascii="Times New Roman"/>
        </w:rPr>
        <w:t xml:space="preserve"> poslovni</w:t>
      </w:r>
      <w:r w:rsidR="0001238F">
        <w:rPr>
          <w:rFonts w:hAnsi="Times New Roman" w:ascii="Times New Roman"/>
        </w:rPr>
        <w:t>m</w:t>
      </w:r>
      <w:r w:rsidR="00E12CB5" w:rsidRPr="001845EC">
        <w:rPr>
          <w:rFonts w:hAnsi="Times New Roman" w:ascii="Times New Roman"/>
        </w:rPr>
        <w:t xml:space="preserve"> broj</w:t>
      </w:r>
      <w:r w:rsidR="0001238F">
        <w:rPr>
          <w:rFonts w:hAnsi="Times New Roman" w:ascii="Times New Roman"/>
        </w:rPr>
        <w:t>em</w:t>
      </w:r>
      <w:r w:rsidR="00E12CB5" w:rsidRPr="001845EC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St-1138/17-1855 od 15. siječnja 2018. godine,</w:t>
      </w:r>
      <w:r w:rsidR="00E12CB5">
        <w:rPr>
          <w:rFonts w:hAnsi="Times New Roman" w:ascii="Times New Roman"/>
        </w:rPr>
        <w:t xml:space="preserve"> </w:t>
      </w:r>
      <w:r w:rsidR="00E12CB5" w:rsidRPr="001845EC">
        <w:rPr>
          <w:rFonts w:hAnsi="Times New Roman" w:ascii="Times New Roman"/>
        </w:rPr>
        <w:t>u izreci, u dijelu odnosećem na potraživanje vjerovnika</w:t>
      </w:r>
      <w:r w:rsidR="00E12CB5">
        <w:rPr>
          <w:rFonts w:hAnsi="Times New Roman" w:ascii="Times New Roman"/>
        </w:rPr>
        <w:t xml:space="preserve"> </w:t>
      </w:r>
      <w:r w:rsidR="00B331C9" w:rsidRPr="00B331C9">
        <w:rPr>
          <w:rFonts w:hAnsi="Times New Roman" w:ascii="Times New Roman"/>
        </w:rPr>
        <w:t xml:space="preserve">ATOS IT SOLUTIONS AND SERVICES </w:t>
      </w:r>
      <w:r w:rsidR="00557D47" w:rsidRPr="00B331C9">
        <w:rPr>
          <w:rFonts w:hAnsi="Times New Roman" w:ascii="Times New Roman"/>
        </w:rPr>
        <w:t>d.o.o.</w:t>
      </w:r>
      <w:r w:rsidR="00B331C9" w:rsidRPr="00B331C9">
        <w:rPr>
          <w:rFonts w:hAnsi="Times New Roman" w:ascii="Times New Roman"/>
        </w:rPr>
        <w:t>, Zagreb, Heinzelova 69, OIB: 78920611325</w:t>
      </w:r>
      <w:r w:rsidR="00E12CB5">
        <w:rPr>
          <w:rFonts w:hAnsi="Times New Roman" w:ascii="Times New Roman"/>
        </w:rPr>
        <w:t xml:space="preserve"> prema društvu </w:t>
      </w:r>
      <w:r w:rsidR="00B331C9" w:rsidRPr="00B331C9">
        <w:rPr>
          <w:rFonts w:hAnsi="Times New Roman" w:ascii="Times New Roman"/>
        </w:rPr>
        <w:t xml:space="preserve">MSTART </w:t>
      </w:r>
      <w:r w:rsidR="00557D47" w:rsidRPr="00B331C9">
        <w:rPr>
          <w:rFonts w:hAnsi="Times New Roman" w:ascii="Times New Roman"/>
        </w:rPr>
        <w:t>d.o.o</w:t>
      </w:r>
      <w:r w:rsidR="00B331C9" w:rsidRPr="00B331C9">
        <w:rPr>
          <w:rFonts w:hAnsi="Times New Roman" w:ascii="Times New Roman"/>
        </w:rPr>
        <w:t>.</w:t>
      </w:r>
      <w:r w:rsidR="00E12CB5" w:rsidRPr="00E12CB5">
        <w:rPr>
          <w:rFonts w:hAnsi="Times New Roman" w:ascii="Times New Roman"/>
        </w:rPr>
        <w:t xml:space="preserve">, Zagreb, Slavonska avenija 11a, OIB: </w:t>
      </w:r>
      <w:r w:rsidR="00B331C9" w:rsidRPr="00B331C9">
        <w:rPr>
          <w:rFonts w:hAnsi="Times New Roman" w:ascii="Times New Roman"/>
        </w:rPr>
        <w:t>19895453012</w:t>
      </w:r>
      <w:r w:rsidR="00B331C9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tako da se navodi da je utvrđena tražbina vjerovnika</w:t>
      </w:r>
      <w:r w:rsidR="00E12CB5">
        <w:rPr>
          <w:rFonts w:hAnsi="Times New Roman" w:ascii="Times New Roman"/>
        </w:rPr>
        <w:t xml:space="preserve"> </w:t>
      </w:r>
      <w:r w:rsidR="00B331C9" w:rsidRPr="00B331C9">
        <w:rPr>
          <w:rFonts w:hAnsi="Times New Roman" w:ascii="Times New Roman"/>
        </w:rPr>
        <w:t xml:space="preserve">ATOS IT SOLUTIONS AND </w:t>
      </w:r>
      <w:r w:rsidR="006F29DF" w:rsidRPr="00B331C9">
        <w:rPr>
          <w:rFonts w:hAnsi="Times New Roman" w:ascii="Times New Roman"/>
        </w:rPr>
        <w:t>SERVICES</w:t>
      </w:r>
      <w:r w:rsidR="00557D47" w:rsidRPr="00B331C9">
        <w:rPr>
          <w:rFonts w:hAnsi="Times New Roman" w:ascii="Times New Roman"/>
        </w:rPr>
        <w:t xml:space="preserve"> d.o.o.</w:t>
      </w:r>
      <w:r w:rsidR="00557D47">
        <w:rPr>
          <w:rFonts w:hAnsi="Times New Roman" w:ascii="Times New Roman"/>
        </w:rPr>
        <w:t xml:space="preserve"> </w:t>
      </w:r>
      <w:r w:rsidR="00E12CB5">
        <w:rPr>
          <w:rFonts w:hAnsi="Times New Roman" w:ascii="Times New Roman"/>
        </w:rPr>
        <w:t xml:space="preserve">prema društvu </w:t>
      </w:r>
      <w:r w:rsidR="00B331C9" w:rsidRPr="00B331C9">
        <w:rPr>
          <w:rFonts w:hAnsi="Times New Roman" w:ascii="Times New Roman"/>
        </w:rPr>
        <w:t xml:space="preserve">MSTART </w:t>
      </w:r>
      <w:r w:rsidR="00557D47" w:rsidRPr="00B331C9">
        <w:rPr>
          <w:rFonts w:hAnsi="Times New Roman" w:ascii="Times New Roman"/>
        </w:rPr>
        <w:t>d.o.o.</w:t>
      </w:r>
      <w:r w:rsidR="00557D47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 xml:space="preserve">u iznosu od </w:t>
      </w:r>
      <w:r w:rsidR="00B331C9" w:rsidRPr="00B331C9">
        <w:rPr>
          <w:rFonts w:hAnsi="Times New Roman" w:ascii="Times New Roman"/>
        </w:rPr>
        <w:t>342.331,75</w:t>
      </w:r>
      <w:r w:rsidR="00E12CB5" w:rsidRPr="00E12CB5">
        <w:rPr>
          <w:rFonts w:hAnsi="Times New Roman" w:ascii="Times New Roman"/>
        </w:rPr>
        <w:t xml:space="preserve"> kuna</w:t>
      </w:r>
      <w:r w:rsidR="009B6BD3">
        <w:rPr>
          <w:rFonts w:hAnsi="Times New Roman" w:ascii="Times New Roman"/>
        </w:rPr>
        <w:t xml:space="preserve"> temeljem sudske nagodbe </w:t>
      </w:r>
      <w:r w:rsidR="00ED5515">
        <w:rPr>
          <w:rFonts w:hAnsi="Times New Roman" w:ascii="Times New Roman"/>
        </w:rPr>
        <w:t xml:space="preserve">sklopljene </w:t>
      </w:r>
      <w:r w:rsidR="009B6BD3">
        <w:rPr>
          <w:rFonts w:hAnsi="Times New Roman" w:ascii="Times New Roman"/>
        </w:rPr>
        <w:t xml:space="preserve">u postupku pred ovim sudom pod poslovnim brojem </w:t>
      </w:r>
      <w:r w:rsidR="009B6BD3" w:rsidRPr="009B6BD3">
        <w:rPr>
          <w:rFonts w:hAnsi="Times New Roman" w:ascii="Times New Roman"/>
        </w:rPr>
        <w:t xml:space="preserve">P-3038/2018 </w:t>
      </w:r>
      <w:r w:rsidR="009B6BD3">
        <w:rPr>
          <w:rFonts w:hAnsi="Times New Roman" w:ascii="Times New Roman"/>
        </w:rPr>
        <w:t xml:space="preserve">od 21. ožujka 2019. godine te se stoga taj </w:t>
      </w:r>
      <w:r w:rsidR="00E12CB5">
        <w:rPr>
          <w:rFonts w:hAnsi="Times New Roman" w:ascii="Times New Roman"/>
        </w:rPr>
        <w:t xml:space="preserve">vjerovnik se </w:t>
      </w:r>
      <w:r w:rsidR="00E12CB5" w:rsidRPr="00E12CB5">
        <w:rPr>
          <w:rFonts w:hAnsi="Times New Roman" w:ascii="Times New Roman"/>
        </w:rPr>
        <w:t xml:space="preserve">umjesto u točci III izreke rješenja pod Rb. suda </w:t>
      </w:r>
      <w:r w:rsidR="00C511C8" w:rsidRPr="00C511C8">
        <w:rPr>
          <w:rFonts w:hAnsi="Times New Roman" w:ascii="Times New Roman"/>
        </w:rPr>
        <w:t>723</w:t>
      </w:r>
      <w:r w:rsidR="00E12CB5" w:rsidRPr="00E12CB5">
        <w:rPr>
          <w:rFonts w:hAnsi="Times New Roman" w:ascii="Times New Roman"/>
        </w:rPr>
        <w:t xml:space="preserve">, Rb. tablica </w:t>
      </w:r>
      <w:r w:rsidR="00C511C8" w:rsidRPr="00C511C8">
        <w:rPr>
          <w:rFonts w:hAnsi="Times New Roman" w:ascii="Times New Roman"/>
        </w:rPr>
        <w:t>6.114</w:t>
      </w:r>
      <w:r w:rsidR="009B6BD3">
        <w:rPr>
          <w:rFonts w:hAnsi="Times New Roman" w:ascii="Times New Roman"/>
        </w:rPr>
        <w:t>,</w:t>
      </w:r>
      <w:r w:rsidR="00C511C8">
        <w:rPr>
          <w:rFonts w:hAnsi="Times New Roman" w:ascii="Times New Roman"/>
        </w:rPr>
        <w:t xml:space="preserve"> </w:t>
      </w:r>
      <w:r w:rsidR="00E12CB5" w:rsidRPr="00E12CB5">
        <w:rPr>
          <w:rFonts w:hAnsi="Times New Roman" w:ascii="Times New Roman"/>
        </w:rPr>
        <w:t>uvrštava pod točku I izreke rješenja kojom su utvrđene tražbine vjerovnika drugog višeg isplatnog reda kako slijedi:</w:t>
      </w:r>
    </w:p>
    <w:p w:rsidRDefault="008E0A0C" w:rsidP="00AC4E56" w:rsidR="008E0A0C">
      <w:pPr>
        <w:jc w:val="both"/>
        <w:rPr>
          <w:rFonts w:hAnsi="Times New Roman" w:ascii="Times New Roman"/>
        </w:rPr>
      </w:pPr>
    </w:p>
    <w:tbl>
      <w:tblPr>
        <w:tblW w:type="dxa" w:w="9072"/>
        <w:tblInd w:type="dxa" w:w="-10"/>
        <w:tblLayout w:type="fixed"/>
        <w:tblLook w:val="04A0" w:noVBand="1" w:noHBand="0" w:lastColumn="0" w:firstColumn="1" w:lastRow="0" w:firstRow="1"/>
      </w:tblPr>
      <w:tblGrid>
        <w:gridCol w:w="709"/>
        <w:gridCol w:w="709"/>
        <w:gridCol w:w="992"/>
        <w:gridCol w:w="1134"/>
        <w:gridCol w:w="1276"/>
        <w:gridCol w:w="1276"/>
        <w:gridCol w:w="941"/>
        <w:gridCol w:w="1043"/>
        <w:gridCol w:w="992"/>
      </w:tblGrid>
      <w:tr w:rsidTr="00AF7F2B" w:rsidR="00AF7F2B" w:rsidRPr="00AF7F2B">
        <w:trPr>
          <w:trHeight w:val="1065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sud</w:t>
            </w:r>
          </w:p>
        </w:tc>
        <w:tc>
          <w:tcPr>
            <w:tcW w:type="dxa" w:w="7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RB tablica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Tvrtka dužnika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94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Iznos utvrđene tražbine (kn)</w:t>
            </w:r>
          </w:p>
        </w:tc>
        <w:tc>
          <w:tcPr>
            <w:tcW w:type="dxa" w:w="10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Jamci/ sudužnici /regresni dužnici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AF7F2B">
              <w:rPr>
                <w:rFonts w:hAnsi="Times New Roman" w:ascii="Times New Roman"/>
                <w:b/>
                <w:bCs/>
                <w:color w:val="000000"/>
                <w:sz w:val="16"/>
                <w:szCs w:val="16"/>
              </w:rPr>
              <w:t>Iznos za koji se jamči (kn)</w:t>
            </w:r>
          </w:p>
        </w:tc>
      </w:tr>
      <w:tr w:rsidTr="00AF7F2B" w:rsidR="00AF7F2B" w:rsidRPr="00AF7F2B">
        <w:trPr>
          <w:trHeight w:val="11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3125A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10139</w:t>
            </w: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F7F2B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6.114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F7F2B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MSTART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F7F2B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ATOS IT SOLUTIONS AND SERVICES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78920611325</w:t>
            </w:r>
          </w:p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F7F2B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HEINZELOVA 69, ZAGREB</w:t>
            </w:r>
          </w:p>
        </w:tc>
        <w:tc>
          <w:tcPr>
            <w:tcW w:type="dxa" w:w="9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F7F2B">
              <w:rPr>
                <w:rFonts w:cs="Times New Roman" w:hAnsi="Times New Roman" w:ascii="Times New Roman"/>
                <w:color w:val="000000"/>
                <w:sz w:val="16"/>
                <w:szCs w:val="16"/>
                <w:lang w:val="en-GB"/>
              </w:rPr>
              <w:t>342.331,75</w:t>
            </w:r>
          </w:p>
        </w:tc>
        <w:tc>
          <w:tcPr>
            <w:tcW w:type="dxa" w:w="10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F7F2B" w:rsidP="00AF7F2B" w:rsidR="00AF7F2B" w:rsidRPr="00AF7F2B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-</w:t>
            </w:r>
          </w:p>
        </w:tc>
      </w:tr>
    </w:tbl>
    <w:p w:rsidRDefault="008E0A0C" w:rsidP="00AC4E56" w:rsidR="008E0A0C">
      <w:pPr>
        <w:jc w:val="both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</w:t>
      </w:r>
      <w:r w:rsidR="0083380D">
        <w:rPr>
          <w:rFonts w:hAnsi="Times New Roman" w:ascii="Times New Roman"/>
        </w:rPr>
        <w:t>,</w:t>
      </w:r>
      <w:r w:rsidRPr="006C694E">
        <w:rPr>
          <w:rFonts w:hAnsi="Times New Roman" w:ascii="Times New Roman"/>
        </w:rPr>
        <w:t xml:space="preserve">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poslovni broj St-</w:t>
      </w:r>
      <w:r w:rsidR="00311017">
        <w:rPr>
          <w:rFonts w:cs="Times New Roman" w:hAnsi="Times New Roman" w:ascii="Times New Roman"/>
        </w:rPr>
        <w:lastRenderedPageBreak/>
        <w:t>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</w:t>
      </w:r>
      <w:r w:rsidR="00C511C8" w:rsidRPr="00C511C8">
        <w:rPr>
          <w:rFonts w:cs="Times New Roman" w:hAnsi="Times New Roman" w:ascii="Times New Roman"/>
        </w:rPr>
        <w:t xml:space="preserve">ATOS IT SOLUTIONS AND SERVICES </w:t>
      </w:r>
      <w:r w:rsidR="00557D47" w:rsidRPr="00C511C8">
        <w:rPr>
          <w:rFonts w:cs="Times New Roman" w:hAnsi="Times New Roman" w:ascii="Times New Roman"/>
        </w:rPr>
        <w:t xml:space="preserve">d.o.o., </w:t>
      </w:r>
      <w:r w:rsidR="00C511C8" w:rsidRPr="00C511C8">
        <w:rPr>
          <w:rFonts w:cs="Times New Roman" w:hAnsi="Times New Roman" w:ascii="Times New Roman"/>
        </w:rPr>
        <w:t>Zagreb, Heinzelova 69, OIB: 78920611325</w:t>
      </w:r>
      <w:r w:rsidR="005175F0">
        <w:rPr>
          <w:rFonts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 xml:space="preserve">Rb. suda </w:t>
      </w:r>
      <w:r w:rsidR="00C511C8" w:rsidRPr="00C511C8">
        <w:rPr>
          <w:rFonts w:hAnsi="Times New Roman" w:ascii="Times New Roman"/>
        </w:rPr>
        <w:t>723</w:t>
      </w:r>
      <w:r w:rsidR="00062405">
        <w:rPr>
          <w:rFonts w:hAnsi="Times New Roman" w:ascii="Times New Roman"/>
        </w:rPr>
        <w:t xml:space="preserve">, Rb. </w:t>
      </w:r>
      <w:r w:rsidR="001D3F41">
        <w:rPr>
          <w:rFonts w:hAnsi="Times New Roman" w:ascii="Times New Roman"/>
        </w:rPr>
        <w:t>tablic</w:t>
      </w:r>
      <w:r w:rsidR="00F841F8">
        <w:rPr>
          <w:rFonts w:hAnsi="Times New Roman" w:ascii="Times New Roman"/>
        </w:rPr>
        <w:t>e</w:t>
      </w:r>
      <w:r w:rsidR="001D3F41">
        <w:rPr>
          <w:rFonts w:hAnsi="Times New Roman" w:ascii="Times New Roman"/>
        </w:rPr>
        <w:t xml:space="preserve"> </w:t>
      </w:r>
      <w:r w:rsidR="00C511C8" w:rsidRPr="00C511C8">
        <w:rPr>
          <w:rFonts w:hAnsi="Times New Roman" w:ascii="Times New Roman"/>
        </w:rPr>
        <w:t>6.114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C511C8" w:rsidRPr="00C511C8">
        <w:rPr>
          <w:rFonts w:cs="Times New Roman" w:hAnsi="Times New Roman" w:ascii="Times New Roman"/>
        </w:rPr>
        <w:t xml:space="preserve">MSTART </w:t>
      </w:r>
      <w:r w:rsidR="00557D47" w:rsidRPr="00C511C8">
        <w:rPr>
          <w:rFonts w:cs="Times New Roman" w:hAnsi="Times New Roman" w:ascii="Times New Roman"/>
        </w:rPr>
        <w:t>d.o.o.</w:t>
      </w:r>
      <w:r w:rsidR="00E8796C">
        <w:rPr>
          <w:rFonts w:cs="Times New Roman" w:hAnsi="Times New Roman" w:ascii="Times New Roman"/>
        </w:rPr>
        <w:t>,</w:t>
      </w:r>
      <w:r w:rsidR="00E01E64">
        <w:rPr>
          <w:rFonts w:cs="Times New Roman" w:hAnsi="Times New Roman" w:ascii="Times New Roman"/>
        </w:rPr>
        <w:t xml:space="preserve"> a</w:t>
      </w:r>
      <w:r w:rsidR="00E8796C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45CE" w:rsidP="00CA569D" w:rsidR="003145C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83380D" w:rsidRPr="0083380D">
        <w:rPr>
          <w:rFonts w:cs="Times New Roman" w:hAnsi="Times New Roman" w:ascii="Times New Roman"/>
        </w:rPr>
        <w:t>Navedeni vjerovnik je upućen su podnijeti tužbu radi utvrđenja osnovanosti osporene novčane tražbine sukladno odredbi čl. 34 st. 1 Zakona o postupku izvanredne uprave u trgovačkim društvima od sistemskog značaja za Republiku Hrvatsku (NN 32/17, dalj</w:t>
      </w:r>
      <w:r w:rsidR="0083380D">
        <w:rPr>
          <w:rFonts w:cs="Times New Roman" w:hAnsi="Times New Roman" w:ascii="Times New Roman"/>
        </w:rPr>
        <w:t>e ZPIUTD), što je isti i učinio</w:t>
      </w:r>
      <w:r w:rsidR="0083380D" w:rsidRPr="0083380D">
        <w:rPr>
          <w:rFonts w:cs="Times New Roman" w:hAnsi="Times New Roman" w:ascii="Times New Roman"/>
        </w:rPr>
        <w:t xml:space="preserve"> te podneskom od dana 22. ožujka 2019. godine traži od ovog suda ispravak rješenja o utvrđenim i osporenim tražbinama od 15. siječnja 2018. godine </w:t>
      </w:r>
      <w:r w:rsidR="0083380D">
        <w:rPr>
          <w:rFonts w:cs="Times New Roman" w:hAnsi="Times New Roman" w:ascii="Times New Roman"/>
        </w:rPr>
        <w:t>navodeći kako je sklopljena sudska nagodba dana 21. ožujka 2019. godine.</w:t>
      </w:r>
    </w:p>
    <w:p w:rsidRDefault="00AC4E56" w:rsidP="0083380D" w:rsidR="00AC4E56">
      <w:pPr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1B662F">
        <w:rPr>
          <w:rFonts w:cs="Times New Roman" w:hAnsi="Times New Roman" w:ascii="Times New Roman"/>
        </w:rPr>
        <w:t xml:space="preserve"> </w:t>
      </w:r>
      <w:r w:rsidR="00490C21">
        <w:rPr>
          <w:rFonts w:cs="Times New Roman" w:hAnsi="Times New Roman" w:ascii="Times New Roman"/>
        </w:rPr>
        <w:t>sudske nagodbe</w:t>
      </w:r>
      <w:r w:rsidR="003145CE">
        <w:rPr>
          <w:rFonts w:cs="Times New Roman" w:hAnsi="Times New Roman" w:ascii="Times New Roman"/>
        </w:rPr>
        <w:t xml:space="preserve"> sklopljene</w:t>
      </w:r>
      <w:r w:rsidR="00490C21">
        <w:rPr>
          <w:rFonts w:cs="Times New Roman" w:hAnsi="Times New Roman" w:ascii="Times New Roman"/>
        </w:rPr>
        <w:t xml:space="preserve"> pred ovim</w:t>
      </w:r>
      <w:r w:rsidR="00293BB6">
        <w:rPr>
          <w:rFonts w:cs="Times New Roman" w:hAnsi="Times New Roman" w:ascii="Times New Roman"/>
        </w:rPr>
        <w:t xml:space="preserve"> sudom u predmetu pod</w:t>
      </w:r>
      <w:r w:rsidR="00B65B5A">
        <w:rPr>
          <w:rFonts w:cs="Times New Roman" w:hAnsi="Times New Roman" w:ascii="Times New Roman"/>
        </w:rPr>
        <w:t xml:space="preserve"> poslovni</w:t>
      </w:r>
      <w:r w:rsidR="00293BB6">
        <w:rPr>
          <w:rFonts w:cs="Times New Roman" w:hAnsi="Times New Roman" w:ascii="Times New Roman"/>
        </w:rPr>
        <w:t>m</w:t>
      </w:r>
      <w:r w:rsidR="00B65B5A">
        <w:rPr>
          <w:rFonts w:cs="Times New Roman" w:hAnsi="Times New Roman" w:ascii="Times New Roman"/>
        </w:rPr>
        <w:t xml:space="preserve"> broj</w:t>
      </w:r>
      <w:r w:rsidR="00293BB6">
        <w:rPr>
          <w:rFonts w:cs="Times New Roman" w:hAnsi="Times New Roman" w:ascii="Times New Roman"/>
        </w:rPr>
        <w:t>em</w:t>
      </w:r>
      <w:r w:rsidR="00B65B5A">
        <w:rPr>
          <w:rFonts w:cs="Times New Roman" w:hAnsi="Times New Roman" w:ascii="Times New Roman"/>
        </w:rPr>
        <w:t xml:space="preserve"> </w:t>
      </w:r>
      <w:r w:rsidR="003F69F7" w:rsidRPr="003F69F7">
        <w:rPr>
          <w:rFonts w:cs="Times New Roman" w:hAnsi="Times New Roman" w:ascii="Times New Roman"/>
        </w:rPr>
        <w:t>P-3038/2018 dana 21. ožujka 2019. godine</w:t>
      </w:r>
      <w:r w:rsidR="00636DFD">
        <w:rPr>
          <w:rFonts w:cs="Times New Roman" w:hAnsi="Times New Roman" w:ascii="Times New Roman"/>
        </w:rPr>
        <w:t>, a</w:t>
      </w:r>
      <w:r w:rsidR="00C76DF3">
        <w:rPr>
          <w:rFonts w:cs="Times New Roman" w:hAnsi="Times New Roman" w:ascii="Times New Roman"/>
        </w:rPr>
        <w:t xml:space="preserve"> </w:t>
      </w:r>
      <w:r w:rsidR="00280386">
        <w:rPr>
          <w:rFonts w:cs="Times New Roman" w:hAnsi="Times New Roman" w:ascii="Times New Roman"/>
        </w:rPr>
        <w:t xml:space="preserve">koja je postala pravomoćna </w:t>
      </w:r>
      <w:r w:rsidR="00490C21">
        <w:rPr>
          <w:rFonts w:cs="Times New Roman" w:hAnsi="Times New Roman" w:ascii="Times New Roman"/>
        </w:rPr>
        <w:t>istog dana</w:t>
      </w:r>
      <w:r w:rsidR="00636DFD">
        <w:rPr>
          <w:rFonts w:cs="Times New Roman" w:hAnsi="Times New Roman" w:ascii="Times New Roman"/>
        </w:rPr>
        <w:t>,</w:t>
      </w:r>
      <w:r w:rsidR="00280386">
        <w:rPr>
          <w:rFonts w:cs="Times New Roman" w:hAnsi="Times New Roman" w:ascii="Times New Roman"/>
        </w:rPr>
        <w:t xml:space="preserve"> </w:t>
      </w:r>
      <w:r w:rsidR="00D5763A">
        <w:rPr>
          <w:rFonts w:cs="Times New Roman" w:hAnsi="Times New Roman" w:ascii="Times New Roman"/>
        </w:rPr>
        <w:t>utvrđeno</w:t>
      </w:r>
      <w:r w:rsidR="003145CE">
        <w:rPr>
          <w:rFonts w:cs="Times New Roman" w:hAnsi="Times New Roman" w:ascii="Times New Roman"/>
        </w:rPr>
        <w:t xml:space="preserve"> je</w:t>
      </w:r>
      <w:r w:rsidR="007F0B4E">
        <w:rPr>
          <w:rFonts w:cs="Times New Roman" w:hAnsi="Times New Roman" w:ascii="Times New Roman"/>
        </w:rPr>
        <w:t xml:space="preserve"> da je osnovana</w:t>
      </w:r>
      <w:r w:rsidR="00D3348D">
        <w:rPr>
          <w:rFonts w:cs="Times New Roman" w:hAnsi="Times New Roman" w:ascii="Times New Roman"/>
        </w:rPr>
        <w:t xml:space="preserve">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="003F69F7" w:rsidRPr="003F69F7">
        <w:rPr>
          <w:rFonts w:cs="Times New Roman" w:hAnsi="Times New Roman" w:ascii="Times New Roman"/>
        </w:rPr>
        <w:t xml:space="preserve">ATOS IT SOLUTIONS AND SERVICES </w:t>
      </w:r>
      <w:r w:rsidR="00557D47" w:rsidRPr="003F69F7">
        <w:rPr>
          <w:rFonts w:cs="Times New Roman" w:hAnsi="Times New Roman" w:ascii="Times New Roman"/>
        </w:rPr>
        <w:t>d.o.o</w:t>
      </w:r>
      <w:r w:rsidR="003F69F7" w:rsidRPr="003F69F7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 xml:space="preserve">prema društvu </w:t>
      </w:r>
      <w:r w:rsidR="003F69F7" w:rsidRPr="003F69F7">
        <w:rPr>
          <w:rFonts w:cs="Times New Roman" w:hAnsi="Times New Roman" w:ascii="Times New Roman"/>
        </w:rPr>
        <w:t xml:space="preserve">MSTART </w:t>
      </w:r>
      <w:r w:rsidR="00557D47" w:rsidRPr="003F69F7">
        <w:rPr>
          <w:rFonts w:cs="Times New Roman" w:hAnsi="Times New Roman" w:ascii="Times New Roman"/>
        </w:rPr>
        <w:t>d.o.o.</w:t>
      </w:r>
      <w:r w:rsidR="00557D47">
        <w:rPr>
          <w:rFonts w:cs="Times New Roman" w:hAnsi="Times New Roman" w:ascii="Times New Roman"/>
        </w:rPr>
        <w:t>,</w:t>
      </w:r>
      <w:r w:rsidR="00557D47" w:rsidRP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3F69F7" w:rsidRPr="003F69F7">
        <w:rPr>
          <w:rFonts w:cs="Times New Roman" w:hAnsi="Times New Roman" w:ascii="Times New Roman"/>
        </w:rPr>
        <w:t>342.33</w:t>
      </w:r>
      <w:r w:rsidR="00557D47">
        <w:rPr>
          <w:rFonts w:cs="Times New Roman" w:hAnsi="Times New Roman" w:ascii="Times New Roman"/>
        </w:rPr>
        <w:t>1,75</w:t>
      </w:r>
      <w:r w:rsidR="003145CE">
        <w:rPr>
          <w:rFonts w:cs="Times New Roman" w:hAnsi="Times New Roman" w:ascii="Times New Roman"/>
        </w:rPr>
        <w:t xml:space="preserve"> kuna </w:t>
      </w:r>
      <w:r w:rsidR="00D3348D">
        <w:rPr>
          <w:rFonts w:cs="Times New Roman" w:hAnsi="Times New Roman" w:ascii="Times New Roman"/>
        </w:rPr>
        <w:t xml:space="preserve">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  <w:r w:rsidR="003F69F7">
        <w:rPr>
          <w:rFonts w:cs="Times New Roman" w:hAnsi="Times New Roman" w:ascii="Times New Roman"/>
        </w:rPr>
        <w:t xml:space="preserve"> 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  <w:r w:rsidR="001B662F">
        <w:rPr>
          <w:rFonts w:cs="Times New Roman" w:hAnsi="Times New Roman" w:ascii="Times New Roman"/>
        </w:rPr>
        <w:t xml:space="preserve"> </w:t>
      </w:r>
    </w:p>
    <w:p w:rsidRDefault="008B5114" w:rsidP="00EC52CC" w:rsidR="008B5114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B66683">
        <w:rPr>
          <w:rFonts w:cs="Times New Roman" w:hAnsi="Times New Roman" w:ascii="Times New Roman"/>
        </w:rPr>
        <w:t xml:space="preserve"> 10. travnja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Pr="006C694E">
        <w:rPr>
          <w:rFonts w:cs="Times New Roman" w:hAnsi="Times New Roman" w:ascii="Times New Roman"/>
        </w:rPr>
        <w:t>Rstić</w:t>
      </w:r>
      <w:r w:rsidR="00A83AED">
        <w:rPr>
          <w:rFonts w:cs="Times New Roman" w:hAnsi="Times New Roman" w:ascii="Times New Roman"/>
        </w:rPr>
        <w:t>, 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65EED" w:rsidP="00B66683" w:rsidR="006C694E" w:rsidRPr="006C694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83AED" w:rsidP="00A83AED" w:rsidR="00DF1E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A83AED" w:rsidP="00A83AED" w:rsidR="00A83AED" w:rsidRPr="00A83A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Valentina Gabud</w:t>
      </w:r>
    </w:p>
    <w:sectPr w:rsidSect="00ED3AAE" w:rsidR="00A83AED" w:rsidRPr="00A83AED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E72" w:rsidR="00293E72">
      <w:r>
        <w:separator/>
      </w:r>
    </w:p>
  </w:endnote>
  <w:endnote w:id="0" w:type="continuationSeparator">
    <w:p w:rsidRDefault="00293E72" w:rsidR="00293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E72" w:rsidR="00293E72">
      <w:r>
        <w:separator/>
      </w:r>
    </w:p>
  </w:footnote>
  <w:footnote w:id="0" w:type="continuationSeparator">
    <w:p w:rsidRDefault="00293E72" w:rsidR="00293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63A" w:rsidP="0057078E" w:rsidR="00D57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763A" w:rsidR="00D57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63A" w:rsidP="0057078E" w:rsidR="00D5763A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594A4E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D5763A" w:rsidP="00431EE3" w:rsidR="00D5763A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 w:rsidR="00B66683">
      <w:rPr>
        <w:rFonts w:hAnsi="Times New Roman" w:ascii="Times New Roman"/>
      </w:rPr>
      <w:t>1138/17-3248</w:t>
    </w:r>
  </w:p>
  <w:p w:rsidRDefault="00D5763A" w:rsidP="00700B50" w:rsidR="00D5763A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63A" w:rsidP="008E0761" w:rsidR="00D5763A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 w:rsidR="00B66683">
      <w:rPr>
        <w:rFonts w:hAnsi="Times New Roman" w:ascii="Times New Roman"/>
      </w:rPr>
      <w:t>-1138/17-3248</w:t>
    </w:r>
  </w:p>
  <w:p w:rsidRDefault="00D5763A" w:rsidP="008E0761" w:rsidR="00D5763A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>
    <w:pPr>
      <w:pStyle w:val="Zaglavlje"/>
      <w:rPr>
        <w:rFonts w:hAnsi="Times New Roman" w:ascii="Times New Roman"/>
      </w:rPr>
    </w:pPr>
  </w:p>
  <w:p w:rsidRDefault="00D5763A" w:rsidP="008E0761" w:rsidR="00D5763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5763A" w:rsidP="008E0761" w:rsidR="00D5763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5763A" w:rsidP="00E313D3" w:rsidR="00D5763A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A54C7B"/>
    <w:multiLevelType w:val="hybridMultilevel"/>
    <w:tmpl w:val="F1A03D86"/>
    <w:lvl w:tplc="43C41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9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40"/>
  </w:num>
  <w:num w:numId="9">
    <w:abstractNumId w:val="39"/>
  </w:num>
  <w:num w:numId="10">
    <w:abstractNumId w:val="38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2"/>
  </w:num>
  <w:num w:numId="22">
    <w:abstractNumId w:val="41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  <w:num w:numId="43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38F"/>
    <w:rsid w:val="00012BC3"/>
    <w:rsid w:val="00022C9F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EAE"/>
    <w:rsid w:val="00151BBA"/>
    <w:rsid w:val="00151F09"/>
    <w:rsid w:val="001525CA"/>
    <w:rsid w:val="00156C8B"/>
    <w:rsid w:val="001722F1"/>
    <w:rsid w:val="00177A68"/>
    <w:rsid w:val="001A71AE"/>
    <w:rsid w:val="001B6257"/>
    <w:rsid w:val="001B662F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1E77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77CE7"/>
    <w:rsid w:val="00280386"/>
    <w:rsid w:val="00282457"/>
    <w:rsid w:val="002829D1"/>
    <w:rsid w:val="0029132A"/>
    <w:rsid w:val="002933F0"/>
    <w:rsid w:val="00293BB6"/>
    <w:rsid w:val="00293E72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45CE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3F69F7"/>
    <w:rsid w:val="004016A5"/>
    <w:rsid w:val="00406DBA"/>
    <w:rsid w:val="0041016C"/>
    <w:rsid w:val="00412ABC"/>
    <w:rsid w:val="00412D3A"/>
    <w:rsid w:val="004144D3"/>
    <w:rsid w:val="00421D2F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0C21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353D7"/>
    <w:rsid w:val="00544AF8"/>
    <w:rsid w:val="00545376"/>
    <w:rsid w:val="00550DDA"/>
    <w:rsid w:val="00552ACF"/>
    <w:rsid w:val="00554B0E"/>
    <w:rsid w:val="00557D47"/>
    <w:rsid w:val="005630EA"/>
    <w:rsid w:val="00565EED"/>
    <w:rsid w:val="0057078E"/>
    <w:rsid w:val="0057451B"/>
    <w:rsid w:val="00574CD0"/>
    <w:rsid w:val="00575048"/>
    <w:rsid w:val="00576498"/>
    <w:rsid w:val="00594A4E"/>
    <w:rsid w:val="00596B71"/>
    <w:rsid w:val="00597640"/>
    <w:rsid w:val="005A061B"/>
    <w:rsid w:val="005A3E56"/>
    <w:rsid w:val="005B314F"/>
    <w:rsid w:val="005C15D9"/>
    <w:rsid w:val="005C237B"/>
    <w:rsid w:val="005C7DEF"/>
    <w:rsid w:val="005D07FC"/>
    <w:rsid w:val="005D08D1"/>
    <w:rsid w:val="005D28D3"/>
    <w:rsid w:val="005E1A13"/>
    <w:rsid w:val="005E7844"/>
    <w:rsid w:val="005F41C5"/>
    <w:rsid w:val="00602D22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6776"/>
    <w:rsid w:val="006E2038"/>
    <w:rsid w:val="006E31BB"/>
    <w:rsid w:val="006E37F1"/>
    <w:rsid w:val="006E3E50"/>
    <w:rsid w:val="006F29DF"/>
    <w:rsid w:val="006F5B14"/>
    <w:rsid w:val="00700B0D"/>
    <w:rsid w:val="00700B50"/>
    <w:rsid w:val="00702714"/>
    <w:rsid w:val="007031A2"/>
    <w:rsid w:val="0071008C"/>
    <w:rsid w:val="00727E0C"/>
    <w:rsid w:val="00731880"/>
    <w:rsid w:val="00733C70"/>
    <w:rsid w:val="00733F1E"/>
    <w:rsid w:val="0073538A"/>
    <w:rsid w:val="007412D7"/>
    <w:rsid w:val="007501C6"/>
    <w:rsid w:val="007529C0"/>
    <w:rsid w:val="0076329C"/>
    <w:rsid w:val="00763BC2"/>
    <w:rsid w:val="007666CF"/>
    <w:rsid w:val="00771EA0"/>
    <w:rsid w:val="007732AD"/>
    <w:rsid w:val="0077350E"/>
    <w:rsid w:val="007860AC"/>
    <w:rsid w:val="00792AF3"/>
    <w:rsid w:val="007A02FE"/>
    <w:rsid w:val="007A0B19"/>
    <w:rsid w:val="007A35F0"/>
    <w:rsid w:val="007A473B"/>
    <w:rsid w:val="007A6271"/>
    <w:rsid w:val="007B5430"/>
    <w:rsid w:val="007B5570"/>
    <w:rsid w:val="007C02CB"/>
    <w:rsid w:val="007E0737"/>
    <w:rsid w:val="007E36A4"/>
    <w:rsid w:val="007F0735"/>
    <w:rsid w:val="007F0B4E"/>
    <w:rsid w:val="007F1667"/>
    <w:rsid w:val="00801DBA"/>
    <w:rsid w:val="00814DD7"/>
    <w:rsid w:val="00826F74"/>
    <w:rsid w:val="0083380D"/>
    <w:rsid w:val="00837C51"/>
    <w:rsid w:val="008458B3"/>
    <w:rsid w:val="0084616F"/>
    <w:rsid w:val="00870AAB"/>
    <w:rsid w:val="00881754"/>
    <w:rsid w:val="00884A2A"/>
    <w:rsid w:val="00890BB1"/>
    <w:rsid w:val="00891A58"/>
    <w:rsid w:val="00896AA6"/>
    <w:rsid w:val="0089749F"/>
    <w:rsid w:val="008A0036"/>
    <w:rsid w:val="008A154C"/>
    <w:rsid w:val="008B1FAE"/>
    <w:rsid w:val="008B26FB"/>
    <w:rsid w:val="008B5114"/>
    <w:rsid w:val="008B5A50"/>
    <w:rsid w:val="008B72C1"/>
    <w:rsid w:val="008C01B6"/>
    <w:rsid w:val="008C2F62"/>
    <w:rsid w:val="008E0761"/>
    <w:rsid w:val="008E0A0C"/>
    <w:rsid w:val="008E1F91"/>
    <w:rsid w:val="008E3A8F"/>
    <w:rsid w:val="008E501C"/>
    <w:rsid w:val="008E615C"/>
    <w:rsid w:val="00901672"/>
    <w:rsid w:val="00901E2E"/>
    <w:rsid w:val="00903802"/>
    <w:rsid w:val="00904122"/>
    <w:rsid w:val="00906AE9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A3645"/>
    <w:rsid w:val="009B4C5F"/>
    <w:rsid w:val="009B6BD3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2FD0"/>
    <w:rsid w:val="00A25558"/>
    <w:rsid w:val="00A257E4"/>
    <w:rsid w:val="00A27556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AED"/>
    <w:rsid w:val="00A83B96"/>
    <w:rsid w:val="00A83C9A"/>
    <w:rsid w:val="00A85787"/>
    <w:rsid w:val="00A861F7"/>
    <w:rsid w:val="00A928D0"/>
    <w:rsid w:val="00AA7FEA"/>
    <w:rsid w:val="00AB1CFA"/>
    <w:rsid w:val="00AC0D4B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AF7F2B"/>
    <w:rsid w:val="00B00C18"/>
    <w:rsid w:val="00B04248"/>
    <w:rsid w:val="00B042AE"/>
    <w:rsid w:val="00B2373A"/>
    <w:rsid w:val="00B24ABB"/>
    <w:rsid w:val="00B266F6"/>
    <w:rsid w:val="00B26C8C"/>
    <w:rsid w:val="00B3161B"/>
    <w:rsid w:val="00B331C9"/>
    <w:rsid w:val="00B33799"/>
    <w:rsid w:val="00B3642B"/>
    <w:rsid w:val="00B422F2"/>
    <w:rsid w:val="00B45A78"/>
    <w:rsid w:val="00B536B4"/>
    <w:rsid w:val="00B60D4F"/>
    <w:rsid w:val="00B64438"/>
    <w:rsid w:val="00B64D2F"/>
    <w:rsid w:val="00B65B5A"/>
    <w:rsid w:val="00B66683"/>
    <w:rsid w:val="00B74618"/>
    <w:rsid w:val="00B767C0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511C8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5763A"/>
    <w:rsid w:val="00D70856"/>
    <w:rsid w:val="00D75F70"/>
    <w:rsid w:val="00D823F7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AE4"/>
    <w:rsid w:val="00DC3C41"/>
    <w:rsid w:val="00DC3C5F"/>
    <w:rsid w:val="00DD637D"/>
    <w:rsid w:val="00DE577E"/>
    <w:rsid w:val="00DF1E55"/>
    <w:rsid w:val="00DF1E92"/>
    <w:rsid w:val="00E01A5F"/>
    <w:rsid w:val="00E01E64"/>
    <w:rsid w:val="00E0340A"/>
    <w:rsid w:val="00E06ECB"/>
    <w:rsid w:val="00E126E3"/>
    <w:rsid w:val="00E12CB5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2CC"/>
    <w:rsid w:val="00EC5519"/>
    <w:rsid w:val="00EC66C6"/>
    <w:rsid w:val="00EC7684"/>
    <w:rsid w:val="00ED3AAE"/>
    <w:rsid w:val="00ED5515"/>
    <w:rsid w:val="00EE6A55"/>
    <w:rsid w:val="00EF2A53"/>
    <w:rsid w:val="00EF5204"/>
    <w:rsid w:val="00F00F13"/>
    <w:rsid w:val="00F0784B"/>
    <w:rsid w:val="00F07AA7"/>
    <w:rsid w:val="00F3125A"/>
    <w:rsid w:val="00F36C2B"/>
    <w:rsid w:val="00F515E4"/>
    <w:rsid w:val="00F517F1"/>
    <w:rsid w:val="00F557A9"/>
    <w:rsid w:val="00F5743F"/>
    <w:rsid w:val="00F712AC"/>
    <w:rsid w:val="00F71880"/>
    <w:rsid w:val="00F841F8"/>
    <w:rsid w:val="00F9043D"/>
    <w:rsid w:val="00F92F38"/>
    <w:rsid w:val="00FA2CF7"/>
    <w:rsid w:val="00FB408A"/>
    <w:rsid w:val="00FB7BBB"/>
    <w:rsid w:val="00FC3824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19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38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44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7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58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2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33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7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6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St-1138/2017-3228</izvorni_sadrzaj>
    <derivirana_varijabla naziv="DomainObject.PredzadnjaOdlukaIzPredmeta.Oznaka_1">St-1138/2017-3228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E88D1-2344-48BB-B0BA-51203C397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691</properties:Words>
  <properties:Characters>3760</properties:Characters>
  <properties:Lines>119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2019-04-10T08:05:00Z</dcterms:created>
  <dc:creator>KDS - 8</dc:creator>
  <cp:lastModifiedBy>dvorana100</cp:lastModifiedBy>
  <cp:lastPrinted>2019-04-10T08:18:00Z</cp:lastPrinted>
  <dcterms:modified xmlns:xsi="http://www.w3.org/2001/XMLSchema-instance" xsi:type="dcterms:W3CDTF">2019-04-10T08:18:00Z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(Ispravak_rješenja_05_04_2019_ATOS_IT_SOLUTIONS_AND_SERVICES_MSTART.docx)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