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8126" w14:paraId="ab28126" w:rsidRDefault="00CC2681" w:rsidR="00CC268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337643">
        <w:rPr>
          <w:sz w:val="24"/>
          <w:szCs w:val="24"/>
        </w:rPr>
        <w:t xml:space="preserve"> 67. St-379</w:t>
      </w:r>
      <w:r w:rsidR="00A21201">
        <w:rPr>
          <w:sz w:val="24"/>
          <w:szCs w:val="24"/>
        </w:rPr>
        <w:t>/14</w:t>
      </w:r>
      <w:r w:rsidR="00CC2681">
        <w:rPr>
          <w:sz w:val="24"/>
          <w:szCs w:val="24"/>
        </w:rPr>
        <w:t>-46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bCs/>
          <w:sz w:val="24"/>
          <w:szCs w:val="24"/>
          <w:lang w:val="pt-BR"/>
        </w:rPr>
        <w:t>EKO PRODUKT d.o.o. u stečaju, Kutina, Antuna Mihanovića 57, OIB: 55939786555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CC2681">
        <w:rPr>
          <w:sz w:val="24"/>
          <w:szCs w:val="24"/>
        </w:rPr>
        <w:t>6</w:t>
      </w:r>
      <w:r w:rsidR="004D4B68">
        <w:rPr>
          <w:sz w:val="24"/>
          <w:szCs w:val="24"/>
        </w:rPr>
        <w:t>. svibnja</w:t>
      </w:r>
      <w:r w:rsidR="006006A1" w:rsidRPr="002B366B">
        <w:rPr>
          <w:sz w:val="24"/>
          <w:szCs w:val="24"/>
        </w:rPr>
        <w:t xml:space="preserve"> 2016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337643" w:rsidRPr="002B366B">
        <w:rPr>
          <w:bCs/>
          <w:sz w:val="24"/>
          <w:szCs w:val="24"/>
          <w:lang w:val="pt-BR"/>
        </w:rPr>
        <w:t>EKO PRODUKT d.o.o. u stečaju, Kutina, Antuna Mihanovića 57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sz w:val="24"/>
          <w:szCs w:val="24"/>
        </w:rPr>
        <w:br/>
      </w:r>
      <w:r w:rsidR="004D4B68">
        <w:rPr>
          <w:sz w:val="24"/>
          <w:szCs w:val="24"/>
        </w:rPr>
        <w:t>8. lipanj 2016. u 11.2</w:t>
      </w:r>
      <w:r w:rsidR="002B366B" w:rsidRPr="002B366B">
        <w:rPr>
          <w:sz w:val="24"/>
          <w:szCs w:val="24"/>
        </w:rPr>
        <w:t>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85/II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A21201" w:rsidP="00A21201" w:rsidR="00490AD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Izvješće stečajnog upravitelja</w:t>
      </w:r>
      <w:r w:rsidR="006E2192" w:rsidRPr="002B366B">
        <w:rPr>
          <w:sz w:val="24"/>
          <w:szCs w:val="24"/>
        </w:rPr>
        <w:t xml:space="preserve"> o dosadašnjem tijeku stečajnog </w:t>
      </w:r>
      <w:r w:rsidRPr="002B366B">
        <w:rPr>
          <w:sz w:val="24"/>
          <w:szCs w:val="24"/>
        </w:rPr>
        <w:t>postupka.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CC2681">
        <w:rPr>
          <w:sz w:val="24"/>
          <w:szCs w:val="24"/>
        </w:rPr>
        <w:t>6</w:t>
      </w:r>
      <w:r w:rsidR="004D4B68">
        <w:rPr>
          <w:sz w:val="24"/>
          <w:szCs w:val="24"/>
        </w:rPr>
        <w:t>. svibnja</w:t>
      </w:r>
      <w:r w:rsidR="006006A1" w:rsidRPr="002B366B">
        <w:rPr>
          <w:sz w:val="24"/>
          <w:szCs w:val="24"/>
        </w:rPr>
        <w:t xml:space="preserve"> 2016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CC2681">
        <w:rPr>
          <w:sz w:val="24"/>
          <w:szCs w:val="24"/>
        </w:rPr>
        <w:t>, 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CC2681" w:rsidP="00221B3D" w:rsidR="00CC2681" w:rsidRPr="00C87F20">
      <w:pPr>
        <w:rPr>
          <w:sz w:val="24"/>
          <w:szCs w:val="24"/>
        </w:rPr>
      </w:pPr>
    </w:p>
    <w:p w:rsidRDefault="00670F5E" w:rsidP="00670F5E" w:rsidR="00670F5E" w:rsidRPr="00CC2681">
      <w:pPr>
        <w:rPr>
          <w:sz w:val="32"/>
          <w:szCs w:val="24"/>
        </w:rPr>
      </w:pPr>
    </w:p>
    <w:p w:rsidRDefault="00CC2681" w:rsidP="001745C1" w:rsidR="00CC2681" w:rsidRPr="00CC2681">
      <w:pPr>
        <w:jc w:val="right"/>
        <w:rPr>
          <w:sz w:val="24"/>
        </w:rPr>
      </w:pPr>
      <w:r w:rsidRPr="00CC2681">
        <w:rPr>
          <w:sz w:val="24"/>
        </w:rPr>
        <w:t xml:space="preserve">Za točnost </w:t>
      </w:r>
      <w:proofErr w:type="spellStart"/>
      <w:r w:rsidRPr="00CC2681">
        <w:rPr>
          <w:sz w:val="24"/>
        </w:rPr>
        <w:t>otpravka</w:t>
      </w:r>
      <w:proofErr w:type="spellEnd"/>
      <w:r w:rsidRPr="00CC2681">
        <w:rPr>
          <w:sz w:val="24"/>
        </w:rPr>
        <w:t>-ovlašteni službenik:</w:t>
      </w:r>
      <w:r w:rsidRPr="00CC2681">
        <w:rPr>
          <w:sz w:val="24"/>
        </w:rPr>
        <w:br/>
        <w:t>Ivana Rogić</w:t>
      </w:r>
    </w:p>
    <w:p w:rsidRDefault="006006A1" w:rsidP="00CC2681" w:rsidR="00935ABA" w:rsidRPr="00CC2681">
      <w:pPr>
        <w:rPr>
          <w:sz w:val="32"/>
          <w:szCs w:val="24"/>
        </w:rPr>
      </w:pPr>
      <w:r w:rsidRPr="00CC2681">
        <w:rPr>
          <w:sz w:val="32"/>
          <w:szCs w:val="24"/>
        </w:rPr>
        <w:t xml:space="preserve"> </w:t>
      </w:r>
    </w:p>
    <w:sectPr w:rsidSect="00CC2681" w:rsidR="00935ABA" w:rsidRPr="00CC2681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2B366B"/>
    <w:rsid w:val="002C131A"/>
    <w:rsid w:val="00337643"/>
    <w:rsid w:val="00456351"/>
    <w:rsid w:val="00466CFE"/>
    <w:rsid w:val="00490AD9"/>
    <w:rsid w:val="004D4B6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F0374"/>
    <w:rsid w:val="00C00CB9"/>
    <w:rsid w:val="00C2097E"/>
    <w:rsid w:val="00C87F20"/>
    <w:rsid w:val="00CC2681"/>
    <w:rsid w:val="00D65985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6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6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6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6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C2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C268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6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6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6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6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C2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C268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St-379/2014</izvorni_sadrzaj>
    <derivirana_varijabla naziv="DomainObject.Predmet.OznakaBroj_1">St-379/2014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PRODUKT, d.o.o. u za trgovinu, posredovanje i usluge</izvorni_sadrzaj>
    <derivirana_varijabla naziv="DomainObject.Predmet.ProtustrankaFormated_1">  EKO PRODUKT, d.o.o. u za trgovinu, posredovanje i usluge</derivirana_varijabla>
  </DomainObject.Predmet.ProtustrankaFormated>
  <DomainObject.Predmet.ProtustrankaFormatedOIB>
    <izvorni_sadrzaj>  EKO PRODUKT, d.o.o. u za trgovinu, posredovanje i usluge, OIB 55939786555</izvorni_sadrzaj>
    <derivirana_varijabla naziv="DomainObject.Predmet.ProtustrankaFormatedOIB_1">  EKO PRODUKT, d.o.o. u za trgovinu, posredovanje i usluge, OIB 55939786555</derivirana_varijabla>
  </DomainObject.Predmet.ProtustrankaFormatedOIB>
  <DomainObject.Predmet.ProtustrankaFormatedWithAdress>
    <izvorni_sadrzaj> EKO PRODUKT, d.o.o. u za trgovinu, posredovanje i usluge, Antuna Mihanovića 57, 44320 Kutina</izvorni_sadrzaj>
    <derivirana_varijabla naziv="DomainObject.Predmet.ProtustrankaFormatedWithAdress_1"> EKO PRODUKT, d.o.o. u za trgovinu, posredovanje i usluge, Antuna Mihanovića 57, 44320 Kutina</derivirana_varijabla>
  </DomainObject.Predmet.ProtustrankaFormatedWithAdress>
  <DomainObject.Predmet.ProtustrankaFormatedWithAdressOIB>
    <izvorni_sadrzaj> EKO PRODUKT, d.o.o. u za trgovinu, posredovanje i usluge, OIB 55939786555, Antuna Mihanovića 57, 44320 Kutina</izvorni_sadrzaj>
    <derivirana_varijabla naziv="DomainObject.Predmet.ProtustrankaFormatedWithAdressOIB_1"> EKO PRODUKT, d.o.o. u za trgovinu, posredovanje i usluge, OIB 55939786555, Antuna Mihanovića 57, 44320 Kutina</derivirana_varijabla>
  </DomainObject.Predmet.ProtustrankaFormatedWithAdressOIB>
  <DomainObject.Predmet.ProtustrankaWithAdress>
    <izvorni_sadrzaj>EKO PRODUKT, d.o.o. u za trgovinu, posredovanje i usluge Antuna Mihanovića 57, 44320 Kutina</izvorni_sadrzaj>
    <derivirana_varijabla naziv="DomainObject.Predmet.ProtustrankaWithAdress_1">EKO PRODUKT, d.o.o. u za trgovinu, posredovanje i usluge Antuna Mihanovića 57, 44320 Kutina</derivirana_varijabla>
  </DomainObject.Predmet.ProtustrankaWithAdress>
  <DomainObject.Predmet.ProtustrankaWithAdressOIB>
    <izvorni_sadrzaj>EKO PRODUKT, d.o.o. u za trgovinu, posredovanje i usluge, OIB 55939786555, Antuna Mihanovića 57, 44320 Kutina</izvorni_sadrzaj>
    <derivirana_varijabla naziv="DomainObject.Predmet.ProtustrankaWithAdressOIB_1">EKO PRODUKT, d.o.o. u za trgovinu, posredovanje i usluge, OIB 55939786555, Antuna Mihanovića 57, 44320 Kutina</derivirana_varijabla>
  </DomainObject.Predmet.ProtustrankaWithAdressOIB>
  <DomainObject.Predmet.ProtustrankaNazivFormated>
    <izvorni_sadrzaj>EKO PRODUKT, d.o.o. u za trgovinu, posredovanje i usluge</izvorni_sadrzaj>
    <derivirana_varijabla naziv="DomainObject.Predmet.ProtustrankaNazivFormated_1">EKO PRODUKT, d.o.o. u za trgovinu, posredovanje i usluge</derivirana_varijabla>
  </DomainObject.Predmet.ProtustrankaNazivFormated>
  <DomainObject.Predmet.ProtustrankaNazivFormatedOIB>
    <izvorni_sadrzaj>EKO PRODUKT, d.o.o. u za trgovinu, posredovanje i usluge, OIB 55939786555</izvorni_sadrzaj>
    <derivirana_varijabla naziv="DomainObject.Predmet.ProtustrankaNazivFormatedOIB_1">EKO PRODUKT, d.o.o. u za trgovinu, posredovanje i usluge, OIB 55939786555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PRODUKT, d.o.o. u za trgovinu, posredovanje i usluge</item>
    </izvorni_sadrzaj>
    <derivirana_varijabla naziv="DomainObject.Predmet.ProtuStrankaListFormated_1">
      <item>EKO PRODUKT, d.o.o. u za trgovinu, posredovanje i usluge</item>
    </derivirana_varijabla>
  </DomainObject.Predmet.ProtuStrankaListFormated>
  <DomainObject.Predmet.ProtuStrankaListFormatedOIB>
    <izvorni_sadrzaj>
      <item>EKO PRODUKT, d.o.o. u za trgovinu, posredovanje i usluge, OIB 55939786555</item>
    </izvorni_sadrzaj>
    <derivirana_varijabla naziv="DomainObject.Predmet.ProtuStrankaListFormatedOIB_1">
      <item>EKO PRODUKT, d.o.o. u za trgovinu, posredovanje i usluge, OIB 55939786555</item>
    </derivirana_varijabla>
  </DomainObject.Predmet.ProtuStrankaListFormatedOIB>
  <DomainObject.Predmet.ProtuStrankaListFormatedWithAdress>
    <izvorni_sadrzaj>
      <item>EKO PRODUKT, d.o.o. u za trgovinu, posredovanje i usluge, Antuna Mihanovića 57, 44320 Kutina</item>
    </izvorni_sadrzaj>
    <derivirana_varijabla naziv="DomainObject.Predmet.ProtuStrankaListFormatedWithAdress_1">
      <item>EKO PRODUKT, d.o.o. u za trgovinu, posredovanje i usluge, Antuna Mihanovića 57, 44320 Kutina</item>
    </derivirana_varijabla>
  </DomainObject.Predmet.ProtuStrankaListFormatedWithAdress>
  <DomainObject.Predmet.ProtuStrankaListFormatedWithAdressOIB>
    <izvorni_sadrzaj>
      <item>EKO PRODUKT, d.o.o. u za trgovinu, posredovanje i usluge, OIB 55939786555, Antuna Mihanovića 57, 44320 Kutina</item>
    </izvorni_sadrzaj>
    <derivirana_varijabla naziv="DomainObject.Predmet.ProtuStrankaListFormatedWithAdressOIB_1">
      <item>EKO PRODUKT, d.o.o. u za trgovinu, posredovanje i usluge, OIB 55939786555, Antuna Mihanovića 57, 44320 Kutina</item>
    </derivirana_varijabla>
  </DomainObject.Predmet.ProtuStrankaListFormatedWithAdressOIB>
  <DomainObject.Predmet.ProtuStrankaListNazivFormated>
    <izvorni_sadrzaj>
      <item>EKO PRODUKT, d.o.o. u za trgovinu, posredovanje i usluge</item>
    </izvorni_sadrzaj>
    <derivirana_varijabla naziv="DomainObject.Predmet.ProtuStrankaListNazivFormated_1">
      <item>EKO PRODUKT, d.o.o. u za trgovinu, posredovanje i usluge</item>
    </derivirana_varijabla>
  </DomainObject.Predmet.ProtuStrankaListNazivFormated>
  <DomainObject.Predmet.ProtuStrankaListNazivFormatedOIB>
    <izvorni_sadrzaj>
      <item>EKO PRODUKT, d.o.o. u za trgovinu, posredovanje i usluge, OIB 55939786555</item>
    </izvorni_sadrzaj>
    <derivirana_varijabla naziv="DomainObject.Predmet.ProtuStrankaListNazivFormatedOIB_1">
      <item>EKO PRODUKT, d.o.o. u za trgovinu, posredovanje i usluge, OIB 55939786555</item>
    </derivirana_varijabla>
  </DomainObject.Predmet.ProtuStrankaListNazivFormatedOIB>
  <DomainObject.Predmet.OstaliListFormated>
    <izvorni_sadrzaj>
      <item>DAMIR RUKAVINA</item>
      <item>Marija Tomeš</item>
    </izvorni_sadrzaj>
    <derivirana_varijabla naziv="DomainObject.Predmet.OstaliListFormated_1">
      <item>DAMIR RUKAVINA</item>
      <item>Marija Tomeš</item>
    </derivirana_varijabla>
  </DomainObject.Predmet.OstaliListFormated>
  <DomainObject.Predmet.OstaliListFormatedOIB>
    <izvorni_sadrzaj>
      <item>DAMIR RUKAVINA, OIB 01513683980</item>
      <item>Marija Tomeš, OIB 55542209293</item>
    </izvorni_sadrzaj>
    <derivirana_varijabla naziv="DomainObject.Predmet.OstaliListFormatedOIB_1">
      <item>DAMIR RUKAVINA, OIB 01513683980</item>
      <item>Marija Tomeš, OIB 55542209293</item>
    </derivirana_varijabla>
  </DomainObject.Predmet.OstaliListFormatedOIB>
  <DomainObject.Predmet.OstaliListFormatedWithAdress>
    <izvorni_sadrzaj>
      <item>DAMIR RUKAVINA, Antuna Mihanovića 57, 44320 Kutina</item>
      <item>Marija Tomeš, Ulica Slobode 20, 10310 Ivanić-Grad</item>
    </izvorni_sadrzaj>
    <derivirana_varijabla naziv="DomainObject.Predmet.OstaliListFormatedWithAdress_1">
      <item>DAMIR RUKAVINA, Antuna Mihanovića 57, 44320 Kutina</item>
      <item>Marija Tomeš, Ulica Slobode 20, 10310 Ivanić-Grad</item>
    </derivirana_varijabla>
  </DomainObject.Predmet.OstaliListFormatedWithAdress>
  <DomainObject.Predmet.OstaliListFormatedWithAdressOIB>
    <izvorni_sadrzaj>
      <item>DAMIR RUKAVINA, OIB 01513683980, Antuna Mihanovića 57, 44320 Kutina</item>
      <item>Marija Tomeš, OIB 55542209293, Ulica Slobode 20, 10310 Ivanić-Grad</item>
    </izvorni_sadrzaj>
    <derivirana_varijabla naziv="DomainObject.Predmet.OstaliListFormatedWithAdressOIB_1">
      <item>DAMIR RUKAVINA, OIB 01513683980, Antuna Mihanovića 57, 44320 Kutina</item>
      <item>Marija Tomeš, OIB 55542209293, Ulica Slobode 20, 10310 Ivanić-Grad</item>
    </derivirana_varijabla>
  </DomainObject.Predmet.OstaliListFormatedWithAdressOIB>
  <DomainObject.Predmet.OstaliListNazivFormated>
    <izvorni_sadrzaj>
      <item>DAMIR RUKAVINA</item>
      <item>Marija Tomeš</item>
    </izvorni_sadrzaj>
    <derivirana_varijabla naziv="DomainObject.Predmet.OstaliListNazivFormated_1">
      <item>DAMIR RUKAVINA</item>
      <item>Marija Tomeš</item>
    </derivirana_varijabla>
  </DomainObject.Predmet.OstaliListNazivFormated>
  <DomainObject.Predmet.OstaliListNazivFormatedOIB>
    <izvorni_sadrzaj>
      <item>DAMIR RUKAVINA, OIB 01513683980</item>
      <item>Marija Tomeš, OIB 55542209293</item>
    </izvorni_sadrzaj>
    <derivirana_varijabla naziv="DomainObject.Predmet.OstaliListNazivFormatedOIB_1">
      <item>DAMIR RUKAVINA, OIB 01513683980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PRODUKT, d.o.o. u za trgovinu, posredovanje i usluge</izvorni_sadrzaj>
    <derivirana_varijabla naziv="DomainObject.Predmet.ProtustrankaIDrugi_1">EKO PRODUKT, d.o.o. u za trgovinu, posredovanje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EKO PRODUKT, d.o.o. u za trgovinu, posredovanje i usluge, OIB 55939786555, Antuna Mihanovića 57, 44320 Kutina</izvorni_sadrzaj>
    <derivirana_varijabla naziv="DomainObject.Predmet.ProtustrankaIDrugiAdressOIB_1">EKO PRODUKT, d.o.o. u za trgovinu, posredovanje i usluge, OIB 55939786555, Antuna Mihanovića 57,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PRODUKT, d.o.o. u za trgovinu, posredovanje i usluge</item>
      <item>DAMIR RUKAVINA</item>
      <item>Marija Tomeš</item>
    </izvorni_sadrzaj>
    <derivirana_varijabla naziv="DomainObject.Predmet.SudioniciListNaziv_1">
      <item>FINA Regionalni centar Zagreb</item>
      <item>EKO PRODUKT, d.o.o. u za trgovinu, posredovanje i usluge</item>
      <item>DAMIR RUKAVINA</item>
      <item>Marija Tomeš</item>
    </derivirana_varijabla>
  </DomainObject.Predmet.SudioniciListNaziv>
  <DomainObject.Predmet.SudioniciListAdressOIB>
    <izvorni_sadrzaj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Ulica Slobode 20,10310 Ivanić-Grad</item>
    </izvorni_sadrzaj>
    <derivirana_varijabla naziv="DomainObject.Predmet.SudioniciListAdressOIB_1">
      <item>FINA Regionalni centar Zagreb, OIB 85821130368, Ilica 307,10000 Zagreb</item>
      <item>EKO PRODUKT, d.o.o. u za trgovinu, posredovanje i usluge, OIB 55939786555, Antuna Mihanovića 57,44320 Kutina</item>
      <item>DAMIR RUKAVINA, OIB 01513683980, Antuna Mihanovića 57,44320 Kutina</item>
      <item>Marija Tomeš, OIB 55542209293, Ulica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55939786555</item>
      <item>, OIB 01513683980</item>
      <item>, OIB 55542209293</item>
    </izvorni_sadrzaj>
    <derivirana_varijabla naziv="DomainObject.Predmet.SudioniciListNazivOIB_1">
      <item>, OIB 85821130368</item>
      <item>, OIB 55939786555</item>
      <item>, OIB 01513683980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55548809293, Ul. Slobode 20 Ivanić-Grad</item>
    </izvorni_sadrzaj>
    <derivirana_varijabla naziv="DomainObject.Predmet.StecajniUpraviteljiListAddressOIB_1">
      <item>Marija Tomeš, OIB 55548809293,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769</properties:Characters>
  <properties:Lines>37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2016-05-05T13:25:00Z</dcterms:created>
  <dc:creator>nmarkovic</dc:creator>
  <cp:lastModifiedBy>Ivana Rogić</cp:lastModifiedBy>
  <cp:lastPrinted>2016-05-06T07:04:00Z</cp:lastPrinted>
  <dcterms:modified xmlns:xsi="http://www.w3.org/2001/XMLSchema-instance" xsi:type="dcterms:W3CDTF">2016-05-06T07:04:00Z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