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db17" w14:paraId="03ddb1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20</w:t>
      </w:r>
      <w:r w:rsidR="00087AD2">
        <w:t>88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RASUTI TERETI jednostavno društvo s ograničenom odgovornošću za prijevoz, trgovinu i usluge Čepin, </w:t>
      </w:r>
      <w:proofErr w:type="spellStart"/>
      <w:r w:rsidR="00087AD2">
        <w:t>Zrinjske</w:t>
      </w:r>
      <w:proofErr w:type="spellEnd"/>
      <w:r w:rsidR="00087AD2">
        <w:t xml:space="preserve"> Gore 36, OIB 98948152346, MBS 030163722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087AD2">
        <w:t xml:space="preserve">RASUTI TERETI jednostavno društvo s ograničenom odgovornošću za prijevoz, trgovinu i usluge Čepin, </w:t>
      </w:r>
      <w:proofErr w:type="spellStart"/>
      <w:r w:rsidR="00087AD2">
        <w:t>Zrinjske</w:t>
      </w:r>
      <w:proofErr w:type="spellEnd"/>
      <w:r w:rsidR="00087AD2">
        <w:t xml:space="preserve"> Gore 36, OIB 98948152346, MBS 030163722 </w:t>
      </w:r>
      <w:r w:rsidR="00F078E5">
        <w:t xml:space="preserve">iznosi </w:t>
      </w:r>
      <w:r w:rsidR="00087AD2">
        <w:t>67.277,56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087AD2">
        <w:t xml:space="preserve">Kristina </w:t>
      </w:r>
      <w:proofErr w:type="spellStart"/>
      <w:r w:rsidR="00087AD2">
        <w:t>Vranješ</w:t>
      </w:r>
      <w:proofErr w:type="spellEnd"/>
      <w:r w:rsidR="00087AD2">
        <w:t xml:space="preserve"> iz Čepina 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20</w:t>
      </w:r>
      <w:r w:rsidR="00087AD2">
        <w:t>88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C04F13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04F13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4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4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RASUTI TERETI jednostavno društvo s ograničenom odgovornošću za prijevoz, trgovinu i usluge</izvorni_sadrzaj>
    <derivirana_varijabla naziv="DomainObject.Predmet.ProtustrankaFormated_1">  RASUTI TERETI jednostavno društvo s ograničenom odgovornošću za prijevoz, trgovinu i usluge</derivirana_varijabla>
  </DomainObject.Predmet.ProtustrankaFormated>
  <DomainObject.Predmet.ProtustrankaFormatedOIB>
    <izvorni_sadrzaj>  RASUTI TERETI jednostavno društvo s ograničenom odgovornošću za prijevoz, trgovinu i usluge, OIB 98948152346</izvorni_sadrzaj>
    <derivirana_varijabla naziv="DomainObject.Predmet.ProtustrankaFormatedOIB_1">  RASUTI TERETI jednostavno društvo s ograničenom odgovornošću za prijevoz, trgovinu i usluge, OIB 98948152346</derivirana_varijabla>
  </DomainObject.Predmet.ProtustrankaFormatedOIB>
  <DomainObject.Predmet.ProtustrankaFormatedWithAdress>
    <izvorni_sadrzaj> RASUTI TERETI jednostavno društvo s ograničenom odgovornošću za prijevoz, trgovinu i usluge, Zrinjske Gore 36, 31431 Čepin</izvorni_sadrzaj>
    <derivirana_varijabla naziv="DomainObject.Predmet.ProtustrankaFormatedWithAdress_1"> RASUTI TERETI jednostavno društvo s ograničenom odgovornošću za prijevoz, trgovinu i usluge, Zrinjske Gore 36, 31431 Čepin</derivirana_varijabla>
  </DomainObject.Predmet.ProtustrankaFormatedWithAdress>
  <DomainObject.Predmet.ProtustrankaFormatedWithAdressOIB>
    <izvorni_sadrzaj> RASUTI TERETI jednostavno društvo s ograničenom odgovornošću za prijevoz, trgovinu i usluge, OIB 98948152346, Zrinjske Gore 36, 31431 Čepin</izvorni_sadrzaj>
    <derivirana_varijabla naziv="DomainObject.Predmet.ProtustrankaFormatedWithAdressOIB_1"> RASUTI TERETI jednostavno društvo s ograničenom odgovornošću za prijevoz, trgovinu i usluge, OIB 98948152346, Zrinjske Gore 36, 31431 Čepin</derivirana_varijabla>
  </DomainObject.Predmet.ProtustrankaFormatedWithAdressOIB>
  <DomainObject.Predmet.ProtustrankaWithAdress>
    <izvorni_sadrzaj>RASUTI TERETI jednostavno društvo s ograničenom odgovornošću za prijevoz, trgovinu i usluge Zrinjske Gore 36, 31431 Čepin</izvorni_sadrzaj>
    <derivirana_varijabla naziv="DomainObject.Predmet.ProtustrankaWithAdress_1">RASUTI TERETI jednostavno društvo s ograničenom odgovornošću za prijevoz, trgovinu i usluge Zrinjske Gore 36, 31431 Čepin</derivirana_varijabla>
  </DomainObject.Predmet.ProtustrankaWithAdress>
  <DomainObject.Predmet.ProtustrankaWithAdressOIB>
    <izvorni_sadrzaj>RASUTI TERETI jednostavno društvo s ograničenom odgovornošću za prijevoz, trgovinu i usluge, OIB 98948152346, Zrinjske Gore 36, 31431 Čepin</izvorni_sadrzaj>
    <derivirana_varijabla naziv="DomainObject.Predmet.ProtustrankaWithAdressOIB_1">RASUTI TERETI jednostavno društvo s ograničenom odgovornošću za prijevoz, trgovinu i usluge, OIB 98948152346, Zrinjske Gore 36, 31431 Čepin</derivirana_varijabla>
  </DomainObject.Predmet.ProtustrankaWithAdressOIB>
  <DomainObject.Predmet.ProtustrankaNazivFormated>
    <izvorni_sadrzaj>RASUTI TERETI jednostavno društvo s ograničenom odgovornošću za prijevoz, trgovinu i usluge</izvorni_sadrzaj>
    <derivirana_varijabla naziv="DomainObject.Predmet.ProtustrankaNazivFormated_1">RASUTI TERETI jednostavno društvo s ograničenom odgovornošću za prijevoz, trgovinu i usluge</derivirana_varijabla>
  </DomainObject.Predmet.ProtustrankaNazivFormated>
  <DomainObject.Predmet.ProtustrankaNazivFormatedOIB>
    <izvorni_sadrzaj>RASUTI TERETI jednostavno društvo s ograničenom odgovornošću za prijevoz, trgovinu i usluge, OIB 98948152346</izvorni_sadrzaj>
    <derivirana_varijabla naziv="DomainObject.Predmet.ProtustrankaNazivFormatedOIB_1">RASUTI TERETI jednostavno društvo s ograničenom odgovornošću za prijevoz, trgovinu i usluge, OIB 98948152346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RASUTI TERETI jednostavno društvo s ograničenom odgovornošću za prijevoz, trgovinu i usluge</item>
    </izvorni_sadrzaj>
    <derivirana_varijabla naziv="DomainObject.Predmet.ProtuStrankaListFormated_1">
      <item>RASUTI TERETI jednostavno društvo s ograničenom odgovornošću za prijevoz, trgovinu i usluge</item>
    </derivirana_varijabla>
  </DomainObject.Predmet.ProtuStrankaListFormated>
  <DomainObject.Predmet.ProtuStrankaListFormatedOIB>
    <izvorni_sadrzaj>
      <item>RASUTI TERETI jednostavno društvo s ograničenom odgovornošću za prijevoz, trgovinu i usluge, OIB 98948152346</item>
    </izvorni_sadrzaj>
    <derivirana_varijabla naziv="DomainObject.Predmet.ProtuStrankaListFormatedOIB_1">
      <item>RASUTI TERETI jednostavno društvo s ograničenom odgovornošću za prijevoz, trgovinu i usluge, OIB 98948152346</item>
    </derivirana_varijabla>
  </DomainObject.Predmet.ProtuStrankaListFormatedOIB>
  <DomainObject.Predmet.ProtuStrankaListFormatedWithAdress>
    <izvorni_sadrzaj>
      <item>RASUTI TERETI jednostavno društvo s ograničenom odgovornošću za prijevoz, trgovinu i usluge, Zrinjske Gore 36, 31431 Čepin</item>
    </izvorni_sadrzaj>
    <derivirana_varijabla naziv="DomainObject.Predmet.ProtuStrankaListFormatedWithAdress_1">
      <item>RASUTI TERETI jednostavno društvo s ograničenom odgovornošću za prijevoz, trgovinu i usluge, Zrinjske Gore 36, 31431 Čepin</item>
    </derivirana_varijabla>
  </DomainObject.Predmet.ProtuStrankaListFormatedWithAdress>
  <DomainObject.Predmet.ProtuStrankaListFormatedWithAdressOIB>
    <izvorni_sadrzaj>
      <item>RASUTI TERETI jednostavno društvo s ograničenom odgovornošću za prijevoz, trgovinu i usluge, OIB 98948152346, Zrinjske Gore 36, 31431 Čepin</item>
    </izvorni_sadrzaj>
    <derivirana_varijabla naziv="DomainObject.Predmet.ProtuStrankaListFormatedWithAdressOIB_1">
      <item>RASUTI TERETI jednostavno društvo s ograničenom odgovornošću za prijevoz, trgovinu i usluge, OIB 98948152346, Zrinjske Gore 36, 31431 Čepin</item>
    </derivirana_varijabla>
  </DomainObject.Predmet.ProtuStrankaListFormatedWithAdressOIB>
  <DomainObject.Predmet.ProtuStrankaListNazivFormated>
    <izvorni_sadrzaj>
      <item>RASUTI TERETI jednostavno društvo s ograničenom odgovornošću za prijevoz, trgovinu i usluge</item>
    </izvorni_sadrzaj>
    <derivirana_varijabla naziv="DomainObject.Predmet.ProtuStrankaListNazivFormated_1">
      <item>RASUTI TERETI jednostavno društvo s ograničenom odgovornošću za prijevoz, trgovinu i usluge</item>
    </derivirana_varijabla>
  </DomainObject.Predmet.ProtuStrankaListNazivFormated>
  <DomainObject.Predmet.ProtuStrankaListNazivFormatedOIB>
    <izvorni_sadrzaj>
      <item>RASUTI TERETI jednostavno društvo s ograničenom odgovornošću za prijevoz, trgovinu i usluge, OIB 98948152346</item>
    </izvorni_sadrzaj>
    <derivirana_varijabla naziv="DomainObject.Predmet.ProtuStrankaListNazivFormatedOIB_1">
      <item>RASUTI TERETI jednostavno društvo s ograničenom odgovornošću za prijevoz, trgovinu i usluge, OIB 98948152346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RASUTI TERETI jednostavno društvo s ograničenom odgovornošću za prijevoz, trgovinu i usluge</izvorni_sadrzaj>
    <derivirana_varijabla naziv="DomainObject.Predmet.ProtustrankaIDrugi_1">RASUTI TERETI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RASUTI TERETI jednostavno društvo s ograničenom odgovornošću za prijevoz, trgovinu i usluge, OIB 98948152346, Zrinjske Gore 36, 31431 Čepin</izvorni_sadrzaj>
    <derivirana_varijabla naziv="DomainObject.Predmet.ProtustrankaIDrugiAdressOIB_1">RASUTI TERETI jednostavno društvo s ograničenom odgovornošću za prijevoz, trgovinu i usluge, OIB 98948152346, Zrinjske Gore 36,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RASUTI TERETI jednostavno društvo s ograničenom odgovornošću za prijevoz, trgovinu i usluge</item>
    </izvorni_sadrzaj>
    <derivirana_varijabla naziv="DomainObject.Predmet.SudioniciListNaziv_1">
      <item>FINA RC OSIJEK</item>
      <item>RASUTI TERETI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RASUTI TERETI jednostavno društvo s ograničenom odgovornošću za prijevoz, trgovinu i usluge, OIB 98948152346, Zrinjske Gore 36,31431 Čepin</item>
    </izvorni_sadrzaj>
    <derivirana_varijabla naziv="DomainObject.Predmet.SudioniciListAdressOIB_1">
      <item>FINA RC OSIJEK, OIB 85821130368</item>
      <item>RASUTI TERETI jednostavno društvo s ograničenom odgovornošću za prijevoz, trgovinu i usluge, OIB 98948152346, Zrinjske Gore 36,31431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98948152346</item>
    </izvorni_sadrzaj>
    <derivirana_varijabla naziv="DomainObject.Predmet.SudioniciListNazivOIB_1">
      <item>, OIB 85821130368</item>
      <item>, OIB 98948152346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1538B-58A5-4E6C-AA99-40C087FC7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1892</properties:Characters>
  <properties:Lines>46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2016-08-24T06:46:00Z</cp:lastPrinted>
  <dcterms:modified xmlns:xsi="http://www.w3.org/2001/XMLSchema-instance" xsi:type="dcterms:W3CDTF">2016-08-24T06:47:00Z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