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c0d2" w14:paraId="135c0d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FD3DE9">
        <w:t>460/13-126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C752BD">
        <w:t>2</w:t>
      </w:r>
      <w:r w:rsidR="00FD3DE9">
        <w:t>5. travnja</w:t>
      </w:r>
      <w:r w:rsidR="00742B80">
        <w:t xml:space="preserve"> </w:t>
      </w:r>
      <w:r w:rsidR="00934057">
        <w:t xml:space="preserve">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742B80" w:rsidP="00C52426" w:rsidR="001C27F1" w:rsidRPr="00C52426">
      <w:pPr>
        <w:numPr>
          <w:ilvl w:val="0"/>
          <w:numId w:val="24"/>
        </w:numPr>
        <w:jc w:val="both"/>
      </w:pPr>
      <w:r>
        <w:t>1</w:t>
      </w:r>
      <w:r w:rsidR="00FD3DE9">
        <w:t>15.195,32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FD3DE9">
        <w:t>petn</w:t>
      </w:r>
      <w:r w:rsidR="00742B80">
        <w:t>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FD3DE9">
        <w:t>24. svibnja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FD3DE9">
        <w:t>10</w:t>
      </w:r>
      <w:r w:rsidR="00742B80">
        <w:t>,0</w:t>
      </w:r>
      <w:r w:rsidR="00C752BD">
        <w:t>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</w:t>
      </w:r>
      <w:r w:rsidR="00FD3DE9">
        <w:t>petnae</w:t>
      </w:r>
      <w:r w:rsidR="00742B80">
        <w:t>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FD3DE9">
        <w:t>petnaestom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742B80">
        <w:t>2</w:t>
      </w:r>
      <w:r w:rsidR="00FD3DE9">
        <w:t>6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742B80">
        <w:t>2</w:t>
      </w:r>
      <w:r w:rsidR="00FD3DE9">
        <w:t>6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FD3DE9">
        <w:rPr>
          <w:bCs/>
        </w:rPr>
        <w:t>četrnaest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FD3DE9">
        <w:rPr>
          <w:bCs/>
        </w:rPr>
        <w:t xml:space="preserve">petnaestoj </w:t>
      </w:r>
      <w:r w:rsidR="00742B80">
        <w:rPr>
          <w:bCs/>
        </w:rPr>
        <w:t xml:space="preserve"> </w:t>
      </w:r>
      <w:r w:rsidR="00ED688D">
        <w:rPr>
          <w:bCs/>
        </w:rPr>
        <w:t xml:space="preserve">javnoj dražbi umanjena je za </w:t>
      </w:r>
      <w:r w:rsidR="00FD3DE9">
        <w:rPr>
          <w:bCs/>
        </w:rPr>
        <w:t>1</w:t>
      </w:r>
      <w:r w:rsidR="00742B80">
        <w:rPr>
          <w:bCs/>
        </w:rPr>
        <w:t>0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C752BD">
        <w:t>2</w:t>
      </w:r>
      <w:r w:rsidR="00FD3DE9">
        <w:t>5. travanj</w:t>
      </w:r>
      <w:r w:rsidR="00742B80">
        <w:t xml:space="preserve">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roč. </w:t>
      </w:r>
      <w:r w:rsidR="008F3B82">
        <w:t>24/5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8F3B82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667F7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3DE9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6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6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3DE42-8B30-41CA-8551-0D27E7F44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5112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2017-04-25T06:41:00Z</dcterms:created>
  <dc:creator>Korisnik</dc:creator>
  <cp:lastModifiedBy>Maja Kocijan</cp:lastModifiedBy>
  <cp:lastPrinted>2017-04-25T06:41:00Z</cp:lastPrinted>
  <dcterms:modified xmlns:xsi="http://www.w3.org/2001/XMLSchema-instance" xsi:type="dcterms:W3CDTF">2017-04-25T06:44:00Z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