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56c0" w14:paraId="9e756c0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>Zagreb, Amruševa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</w:t>
      </w:r>
      <w:r w:rsidR="00641FF2">
        <w:t>4</w:t>
      </w:r>
      <w:r w:rsidR="002C663A">
        <w:t>6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64272C">
        <w:t>3</w:t>
      </w:r>
      <w:r w:rsidR="00E5679B" w:rsidRPr="007D2F3E">
        <w:t xml:space="preserve">. </w:t>
      </w:r>
      <w:r w:rsidR="00E8378C">
        <w:t>rujna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2C663A" w:rsidRPr="004035C9">
        <w:rPr>
          <w:b/>
        </w:rPr>
        <w:t xml:space="preserve">MATEO-MONT GRADITELJSTVO j.d.o.o., </w:t>
      </w:r>
      <w:r w:rsidR="002C663A" w:rsidRPr="004035C9">
        <w:t>OIB: 89421856695,  Sisak,  Obala Ruđera Boškovića 4</w:t>
      </w:r>
      <w:r w:rsidRPr="007D2F3E">
        <w:t xml:space="preserve">.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2C663A">
        <w:t>107.642,59</w:t>
      </w:r>
      <w:r w:rsidRPr="007D2F3E">
        <w:t xml:space="preserve"> 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64272C">
        <w:t>3</w:t>
      </w:r>
      <w:r w:rsidR="00E5679B" w:rsidRPr="007D2F3E">
        <w:t xml:space="preserve">. </w:t>
      </w:r>
      <w:r w:rsidR="00E8378C">
        <w:t>rujna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p w:rsidRDefault="00325398" w:rsidP="00325398" w:rsidR="00325398" w:rsidRPr="007D2F3E">
      <w:pPr>
        <w:rPr>
          <w:b/>
        </w:rPr>
      </w:pPr>
    </w:p>
    <w:sectPr w:rsidSect="005632E0" w:rsidR="00325398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A93B12">
      <w:rPr>
        <w:b/>
        <w:color w:themeColor="text1" w:val="000000"/>
      </w:rPr>
      <w:t>164</w:t>
    </w:r>
    <w:r w:rsidR="002C663A">
      <w:rPr>
        <w:b/>
        <w:color w:themeColor="text1" w:val="000000"/>
      </w:rPr>
      <w:t>6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C663A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4272C"/>
    <w:rsid w:val="00657B8E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B6093"/>
    <w:rsid w:val="008C113C"/>
    <w:rsid w:val="008D121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93B12"/>
    <w:rsid w:val="00AC165C"/>
    <w:rsid w:val="00AC4528"/>
    <w:rsid w:val="00AC77E1"/>
    <w:rsid w:val="00AD027A"/>
    <w:rsid w:val="00B150C0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0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0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0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0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0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09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0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0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St-1646/2018</izvorni_sadrzaj>
    <derivirana_varijabla naziv="DomainObject.Predmet.OznakaBroj_1">St-1646/2018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MATEO-MONT GRADITELJSTVO j.d.o.o. za graditeljstvo i trgovinu zastupanog po punomoćniku Petar Kovačević</izvorni_sadrzaj>
    <derivirana_varijabla naziv="DomainObject.Predmet.ProtustrankaFormated_1">  MATEO-MONT GRADITELJSTVO j.d.o.o. za graditeljstvo i trgovinu zastupanog po punomoćniku Petar Kovačević</derivirana_varijabla>
  </DomainObject.Predmet.ProtustrankaFormated>
  <DomainObject.Predmet.ProtustrankaFormatedOIB>
    <izvorni_sadrzaj>  MATEO-MONT GRADITELJSTVO j.d.o.o. za graditeljstvo i trgovinu, OIB 89421856695 zastupanog po punomoćniku Petar Kovačević</izvorni_sadrzaj>
    <derivirana_varijabla naziv="DomainObject.Predmet.ProtustrankaFormatedOIB_1">  MATEO-MONT GRADITELJSTVO j.d.o.o. za graditeljstvo i trgovinu, OIB 89421856695 zastupanog po punomoćniku Petar Kovačević</derivirana_varijabla>
  </DomainObject.Predmet.ProtustrankaFormatedOIB>
  <DomainObject.Predmet.ProtustrankaFormatedWithAdress>
    <izvorni_sadrzaj> MATEO-MONT GRADITELJSTVO j.d.o.o. za graditeljstvo i trgovinu, Obala Ruđera Boškovića 4, 44000 Sisak zastupanog po punomoćniku Petar Kovačević</izvorni_sadrzaj>
    <derivirana_varijabla naziv="DomainObject.Predmet.ProtustrankaFormatedWithAdress_1"> MATEO-MONT GRADITELJSTVO j.d.o.o. za graditeljstvo i trgovinu, Obala Ruđera Boškovića 4, 44000 Sisak zastupanog po punomoćniku Petar Kovačević</derivirana_varijabla>
  </DomainObject.Predmet.ProtustrankaFormatedWithAdress>
  <DomainObject.Predmet.ProtustrankaFormatedWithAdressOIB>
    <izvorni_sadrzaj> MATEO-MONT GRADITELJSTVO j.d.o.o. za graditeljstvo i trgovinu, OIB 89421856695, Obala Ruđera Boškovića 4, 44000 Sisak zastupanog po punomoćniku Petar Kovačević</izvorni_sadrzaj>
    <derivirana_varijabla naziv="DomainObject.Predmet.ProtustrankaFormatedWithAdressOIB_1"> MATEO-MONT GRADITELJSTVO j.d.o.o. za graditeljstvo i trgovinu, OIB 89421856695, Obala Ruđera Boškovića 4, 44000 Sisak zastupanog po punomoćniku Petar Kovačević</derivirana_varijabla>
  </DomainObject.Predmet.ProtustrankaFormatedWithAdressOIB>
  <DomainObject.Predmet.ProtustrankaWithAdress>
    <izvorni_sadrzaj>MATEO-MONT GRADITELJSTVO j.d.o.o. za graditeljstvo i trgovinu Obala Ruđera Boškovića 4, 44000 Sisak</izvorni_sadrzaj>
    <derivirana_varijabla naziv="DomainObject.Predmet.ProtustrankaWithAdress_1">MATEO-MONT GRADITELJSTVO j.d.o.o. za graditeljstvo i trgovinu Obala Ruđera Boškovića 4, 44000 Sisak</derivirana_varijabla>
  </DomainObject.Predmet.ProtustrankaWithAdress>
  <DomainObject.Predmet.ProtustrankaWithAdressOIB>
    <izvorni_sadrzaj>MATEO-MONT GRADITELJSTVO j.d.o.o. za graditeljstvo i trgovinu, OIB 89421856695, Obala Ruđera Boškovića 4, 44000 Sisak</izvorni_sadrzaj>
    <derivirana_varijabla naziv="DomainObject.Predmet.ProtustrankaWithAdressOIB_1">MATEO-MONT GRADITELJSTVO j.d.o.o. za graditeljstvo i trgovinu, OIB 89421856695, Obala Ruđera Boškovića 4, 44000 Sisak</derivirana_varijabla>
  </DomainObject.Predmet.ProtustrankaWithAdressOIB>
  <DomainObject.Predmet.ProtustrankaNazivFormated>
    <izvorni_sadrzaj>MATEO-MONT GRADITELJSTVO j.d.o.o. za graditeljstvo i trgovinu</izvorni_sadrzaj>
    <derivirana_varijabla naziv="DomainObject.Predmet.ProtustrankaNazivFormated_1">MATEO-MONT GRADITELJSTVO j.d.o.o. za graditeljstvo i trgovinu</derivirana_varijabla>
  </DomainObject.Predmet.ProtustrankaNazivFormated>
  <DomainObject.Predmet.ProtustrankaNazivFormatedOIB>
    <izvorni_sadrzaj>MATEO-MONT GRADITELJSTVO j.d.o.o. za graditeljstvo i trgovinu, OIB 89421856695</izvorni_sadrzaj>
    <derivirana_varijabla naziv="DomainObject.Predmet.ProtustrankaNazivFormatedOIB_1">MATEO-MONT GRADITELJSTVO j.d.o.o. za graditeljstvo i trgovinu, OIB 89421856695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MATEO-MONT GRADITELJSTVO j.d.o.o. za graditeljstvo i trgovinu zastupanog po punomoćniku Petar Kovačević</item>
    </izvorni_sadrzaj>
    <derivirana_varijabla naziv="DomainObject.Predmet.ProtuStrankaListFormated_1">
      <item>MATEO-MONT GRADITELJSTVO j.d.o.o. za graditeljstvo i trgovinu zastupanog po punomoćniku Petar Kovačević</item>
    </derivirana_varijabla>
  </DomainObject.Predmet.ProtuStrankaListFormated>
  <DomainObject.Predmet.ProtuStrankaListFormatedOIB>
    <izvorni_sadrzaj>
      <item>MATEO-MONT GRADITELJSTVO j.d.o.o. za graditeljstvo i trgovinu, OIB 89421856695 zastupanog po punomoćniku Petar Kovačević</item>
    </izvorni_sadrzaj>
    <derivirana_varijabla naziv="DomainObject.Predmet.ProtuStrankaListFormatedOIB_1">
      <item>MATEO-MONT GRADITELJSTVO j.d.o.o. za graditeljstvo i trgovinu, OIB 89421856695 zastupanog po punomoćniku Petar Kovačević</item>
    </derivirana_varijabla>
  </DomainObject.Predmet.ProtuStrankaListFormatedOIB>
  <DomainObject.Predmet.ProtuStrankaListFormatedWithAdress>
    <izvorni_sadrzaj>
      <item>MATEO-MONT GRADITELJSTVO j.d.o.o. za graditeljstvo i trgovinu, Obala Ruđera Boškovića 4, 44000 Sisak zastupanog po punomoćniku Petar Kovačević</item>
    </izvorni_sadrzaj>
    <derivirana_varijabla naziv="DomainObject.Predmet.ProtuStrankaListFormatedWithAdress_1">
      <item>MATEO-MONT GRADITELJSTVO j.d.o.o. za graditeljstvo i trgovinu, Obala Ruđera Boškovića 4, 44000 Sisak zastupanog po punomoćniku Petar Kovačević</item>
    </derivirana_varijabla>
  </DomainObject.Predmet.ProtuStrankaListFormatedWithAdress>
  <DomainObject.Predmet.ProtuStrankaListFormatedWithAdressOIB>
    <izvorni_sadrzaj>
      <item>MATEO-MONT GRADITELJSTVO j.d.o.o. za graditeljstvo i trgovinu, OIB 89421856695, Obala Ruđera Boškovića 4, 44000 Sisak zastupanog po punomoćniku Petar Kovačević</item>
    </izvorni_sadrzaj>
    <derivirana_varijabla naziv="DomainObject.Predmet.ProtuStrankaListFormatedWithAdressOIB_1">
      <item>MATEO-MONT GRADITELJSTVO j.d.o.o. za graditeljstvo i trgovinu, OIB 89421856695, Obala Ruđera Boškovića 4, 44000 Sisak zastupanog po punomoćniku Petar Kovačević</item>
    </derivirana_varijabla>
  </DomainObject.Predmet.ProtuStrankaListFormatedWithAdressOIB>
  <DomainObject.Predmet.ProtuStrankaListNazivFormated>
    <izvorni_sadrzaj>
      <item>MATEO-MONT GRADITELJSTVO j.d.o.o. za graditeljstvo i trgovinu</item>
    </izvorni_sadrzaj>
    <derivirana_varijabla naziv="DomainObject.Predmet.ProtuStrankaListNazivFormated_1">
      <item>MATEO-MONT GRADITELJSTVO j.d.o.o. za graditeljstvo i trgovinu</item>
    </derivirana_varijabla>
  </DomainObject.Predmet.ProtuStrankaListNazivFormated>
  <DomainObject.Predmet.ProtuStrankaListNazivFormatedOIB>
    <izvorni_sadrzaj>
      <item>MATEO-MONT GRADITELJSTVO j.d.o.o. za graditeljstvo i trgovinu, OIB 89421856695</item>
    </izvorni_sadrzaj>
    <derivirana_varijabla naziv="DomainObject.Predmet.ProtuStrankaListNazivFormatedOIB_1">
      <item>MATEO-MONT GRADITELJSTVO j.d.o.o. za graditeljstvo i trgovinu, OIB 89421856695</item>
    </derivirana_varijabla>
  </DomainObject.Predmet.ProtuStrankaListNazivFormatedOIB>
  <DomainObject.Predmet.OstaliListFormated>
    <izvorni_sadrzaj>
      <item>Petar Kovačević punomoćnik sudionika u postupku MATEO-MONT GRADITELJSTVO j.d.o.o. za graditeljstvo i trgovinu</item>
    </izvorni_sadrzaj>
    <derivirana_varijabla naziv="DomainObject.Predmet.OstaliListFormated_1">
      <item>Petar Kovačević punomoćnik sudionika u postupku MATEO-MONT GRADITELJSTVO j.d.o.o. za graditeljstvo i trgovinu</item>
    </derivirana_varijabla>
  </DomainObject.Predmet.OstaliListFormated>
  <DomainObject.Predmet.OstaliListFormatedOIB>
    <izvorni_sadrzaj>
      <item>Petar Kovačević, OIB 99117360566 punomoćnik sudionika u postupku MATEO-MONT GRADITELJSTVO j.d.o.o. za graditeljstvo i trgovinu</item>
    </izvorni_sadrzaj>
    <derivirana_varijabla naziv="DomainObject.Predmet.OstaliListFormatedOIB_1">
      <item>Petar Kovačević, OIB 99117360566 punomoćnik sudionika u postupku MATEO-MONT GRADITELJSTVO j.d.o.o. za graditeljstvo i trgovinu</item>
    </derivirana_varijabla>
  </DomainObject.Predmet.OstaliListFormatedOIB>
  <DomainObject.Predmet.OstaliListFormatedWithAdress>
    <izvorni_sadrzaj>
      <item>Petar Kovačević, Obala Ruđera Boškovića 4, 44000 Sisak punomoćnik sudionika u postupku MATEO-MONT GRADITELJSTVO j.d.o.o. za graditeljstvo i trgovinu</item>
    </izvorni_sadrzaj>
    <derivirana_varijabla naziv="DomainObject.Predmet.OstaliListFormatedWithAdress_1">
      <item>Petar Kovačević, Obala Ruđera Boškovića 4, 44000 Sisak punomoćnik sudionika u postupku MATEO-MONT GRADITELJSTVO j.d.o.o. za graditeljstvo i trgovinu</item>
    </derivirana_varijabla>
  </DomainObject.Predmet.OstaliListFormatedWithAdress>
  <DomainObject.Predmet.OstaliListFormatedWithAdressOIB>
    <izvorni_sadrzaj>
      <item>Petar Kovačević, OIB 99117360566, Obala Ruđera Boškovića 4, 44000 Sisak punomoćnik sudionika u postupku MATEO-MONT GRADITELJSTVO j.d.o.o. za graditeljstvo i trgovinu</item>
    </izvorni_sadrzaj>
    <derivirana_varijabla naziv="DomainObject.Predmet.OstaliListFormatedWithAdressOIB_1">
      <item>Petar Kovačević, OIB 99117360566, Obala Ruđera Boškovića 4, 44000 Sisak punomoćnik sudionika u postupku MATEO-MONT GRADITELJSTVO j.d.o.o. za graditeljstvo i trgovinu</item>
    </derivirana_varijabla>
  </DomainObject.Predmet.OstaliListFormatedWithAdressOIB>
  <DomainObject.Predmet.OstaliListNazivFormated>
    <izvorni_sadrzaj>
      <item>Petar Kovačević</item>
    </izvorni_sadrzaj>
    <derivirana_varijabla naziv="DomainObject.Predmet.OstaliListNazivFormated_1">
      <item>Petar Kovačević</item>
    </derivirana_varijabla>
  </DomainObject.Predmet.OstaliListNazivFormated>
  <DomainObject.Predmet.OstaliListNazivFormatedOIB>
    <izvorni_sadrzaj>
      <item>Petar Kovačević, OIB 99117360566</item>
    </izvorni_sadrzaj>
    <derivirana_varijabla naziv="DomainObject.Predmet.OstaliListNazivFormatedOIB_1">
      <item>Petar Kovačević, OIB 99117360566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MATEO-MONT GRADITELJSTVO j.d.o.o. za graditeljstvo i trgovinu</izvorni_sadrzaj>
    <derivirana_varijabla naziv="DomainObject.Predmet.ProtustrankaIDrugi_1">MATEO-MONT GRADITELJSTVO j.d.o.o. za graditeljstvo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MATEO-MONT GRADITELJSTVO j.d.o.o. za graditeljstvo i trgovinu, OIB 89421856695, Obala Ruđera Boškovića 4, 44000 Sisak</izvorni_sadrzaj>
    <derivirana_varijabla naziv="DomainObject.Predmet.ProtustrankaIDrugiAdressOIB_1">MATEO-MONT GRADITELJSTVO j.d.o.o. za graditeljstvo i trgovinu, OIB 89421856695, Obala Ruđera Boškovića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MATEO-MONT GRADITELJSTVO j.d.o.o. za graditeljstvo i trgovinu</item>
      <item>Petar Kovačević</item>
    </izvorni_sadrzaj>
    <derivirana_varijabla naziv="DomainObject.Predmet.SudioniciListNaziv_1">
      <item>FINA Regionalni centar Zagreb</item>
      <item>MATEO-MONT GRADITELJSTVO j.d.o.o. za graditeljstvo i trgovinu</item>
      <item>Petar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MATEO-MONT GRADITELJSTVO j.d.o.o. za graditeljstvo i trgovinu, OIB 89421856695, Obala Ruđera Boškovića 4,44000 Sisak</item>
      <item>Petar Kovačević, OIB 99117360566, Obala Ruđera Boškovića 4,44000 Sisak</item>
    </izvorni_sadrzaj>
    <derivirana_varijabla naziv="DomainObject.Predmet.SudioniciListAdressOIB_1">
      <item>FINA Regionalni centar Zagreb, OIB 85821130368, Trg svibanjskih žrtava 1995. br. 1,10000 Zagreb</item>
      <item>MATEO-MONT GRADITELJSTVO j.d.o.o. za graditeljstvo i trgovinu, OIB 89421856695, Obala Ruđera Boškovića 4,44000 Sisak</item>
      <item>Petar Kovačević, OIB 99117360566, Obala Ruđera Boškovića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89421856695</item>
      <item>, OIB 99117360566</item>
    </izvorni_sadrzaj>
    <derivirana_varijabla naziv="DomainObject.Predmet.SudioniciListNazivOIB_1">
      <item>, OIB 85821130368</item>
      <item>, OIB 89421856695</item>
      <item>, OIB 99117360566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1324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2018-07-13T08:05:00Z</dcterms:created>
  <dc:creator>ilukac</dc:creator>
  <cp:lastModifiedBy>Irena Benko</cp:lastModifiedBy>
  <cp:lastPrinted>2016-04-18T06:46:00Z</cp:lastPrinted>
  <dcterms:modified xmlns:xsi="http://www.w3.org/2001/XMLSchema-instance" xsi:type="dcterms:W3CDTF">2018-09-03T11:59:00Z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