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E1804" w:rsidR="00C66A19" w:rsidRPr="00C66A19">
        <w:tc>
          <w:tcPr>
            <w:tcW w:type="dxa" w:w="2985"/>
            <w:shd w:fill="auto" w:color="auto" w:val="clear"/>
          </w:tcPr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bookmarkStart w:name="_GoBack" w:id="0"/>
            <w:bookmarkEnd w:id="0"/>
            <w:r w:rsidRPr="00C66A19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Republika Hrvatska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Trgovački sud u Varaždinu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ce64bed" w14:paraId="ce64bed" w:rsidRDefault="00C66A19" w:rsidP="00C66A19" w:rsidR="00C66A19" w:rsidRPr="00C66A19">
      <w:pPr>
        <w:overflowPunct/>
        <w:autoSpaceDE/>
        <w:autoSpaceDN/>
        <w:adjustRightInd/>
        <w:jc w:val="right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E1804" w:rsidR="00C66A19" w:rsidRPr="00C66A19">
        <w:trPr>
          <w:jc w:val="right"/>
        </w:trPr>
        <w:tc>
          <w:tcPr>
            <w:tcW w:type="dxa" w:w="4320"/>
          </w:tcPr>
          <w:p w:rsidRDefault="003143A0" w:rsidP="00C66A19" w:rsidR="00C66A19" w:rsidRPr="00C66A19">
            <w:pPr>
              <w:overflowPunct/>
              <w:autoSpaceDE/>
              <w:autoSpaceDN/>
              <w:adjustRightInd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Poslovni broj: 2 St-212/2018-</w:t>
            </w:r>
            <w:r w:rsidR="004A0E5A">
              <w:rPr>
                <w:szCs w:val="24"/>
                <w:lang w:val="hr-HR"/>
              </w:rPr>
              <w:t>90</w:t>
            </w:r>
          </w:p>
        </w:tc>
      </w:tr>
    </w:tbl>
    <w:p w:rsidRDefault="001D2BE4" w:rsidP="00C66A19" w:rsidR="001D2BE4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285DCA" w:rsidP="00C66A19" w:rsidR="00285DCA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1D2BE4" w:rsidP="00C66A19" w:rsidR="001D2BE4" w:rsidRP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 w:rsidRPr="00C66A19">
        <w:rPr>
          <w:szCs w:val="24"/>
          <w:lang w:eastAsia="en-AU" w:val="hr-HR"/>
        </w:rPr>
        <w:t>R E P U B L I K A   H R V A T S K A</w:t>
      </w:r>
    </w:p>
    <w:p w:rsidRDefault="00C66A19" w:rsidP="00C66A19" w:rsidR="00C66A19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8E1804" w:rsidP="00C66A19" w:rsid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>
        <w:rPr>
          <w:szCs w:val="24"/>
          <w:lang w:eastAsia="en-AU" w:val="hr-HR"/>
        </w:rPr>
        <w:t xml:space="preserve">Z A K L J U Č A K </w:t>
      </w:r>
      <w:r w:rsidR="00F33EFE">
        <w:rPr>
          <w:szCs w:val="24"/>
          <w:lang w:eastAsia="en-AU" w:val="hr-HR"/>
        </w:rPr>
        <w:t xml:space="preserve"> </w:t>
      </w:r>
      <w:r w:rsidR="00C66A19" w:rsidRPr="00C66A19">
        <w:rPr>
          <w:szCs w:val="24"/>
          <w:lang w:eastAsia="en-AU" w:val="hr-HR"/>
        </w:rPr>
        <w:t xml:space="preserve">  </w:t>
      </w:r>
    </w:p>
    <w:p w:rsidRDefault="003143A0" w:rsidP="00C66A19" w:rsidR="003143A0" w:rsidRP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</w:p>
    <w:p w:rsidRDefault="001B79C1" w:rsidP="000E0DD8" w:rsidR="001B79C1">
      <w:pPr>
        <w:jc w:val="both"/>
        <w:rPr>
          <w:szCs w:val="24"/>
          <w:lang w:val="hr-HR"/>
        </w:rPr>
      </w:pPr>
    </w:p>
    <w:p w:rsidRDefault="00285DCA" w:rsidP="000E0DD8" w:rsidR="00285DCA">
      <w:pPr>
        <w:jc w:val="both"/>
        <w:rPr>
          <w:szCs w:val="24"/>
          <w:lang w:val="hr-HR"/>
        </w:rPr>
      </w:pPr>
    </w:p>
    <w:p w:rsidRDefault="00841A31" w:rsidP="00841A31" w:rsidR="00841A31">
      <w:pPr>
        <w:overflowPunct/>
        <w:autoSpaceDE/>
        <w:autoSpaceDN/>
        <w:adjustRightInd/>
        <w:jc w:val="both"/>
        <w:rPr>
          <w:szCs w:val="24"/>
          <w:lang w:val="hr-HR"/>
        </w:rPr>
      </w:pPr>
      <w:r w:rsidRPr="00841A31">
        <w:rPr>
          <w:szCs w:val="24"/>
          <w:lang w:val="hr-HR"/>
        </w:rPr>
        <w:tab/>
        <w:t xml:space="preserve">Trgovački sud u Varaždinu, po sutkinji toga suda Meliti Poljanec Bubaš, u predstečajnom postupku povodom prijedloga dužnika INDUSTROGRADNJA d.d., Varaždin, iz Varaždina, Augusta Šenoe 4-6, OIB: 03714155365, dana </w:t>
      </w:r>
      <w:r w:rsidR="00AF6008">
        <w:rPr>
          <w:szCs w:val="24"/>
          <w:lang w:val="hr-HR"/>
        </w:rPr>
        <w:t xml:space="preserve">28. rujna 2018. </w:t>
      </w:r>
    </w:p>
    <w:p w:rsidRDefault="000E0DD8" w:rsidP="000E0DD8" w:rsidR="000E0DD8">
      <w:pPr>
        <w:jc w:val="both"/>
        <w:rPr>
          <w:szCs w:val="24"/>
          <w:lang w:val="hr-HR"/>
        </w:rPr>
      </w:pPr>
    </w:p>
    <w:p w:rsidRDefault="00B372C1" w:rsidP="000E0DD8" w:rsidR="00B372C1">
      <w:pPr>
        <w:jc w:val="both"/>
        <w:rPr>
          <w:szCs w:val="24"/>
          <w:lang w:val="hr-HR"/>
        </w:rPr>
      </w:pPr>
    </w:p>
    <w:p w:rsidRDefault="00285DCA" w:rsidP="000E0DD8" w:rsidR="00285DCA">
      <w:pPr>
        <w:jc w:val="both"/>
        <w:rPr>
          <w:szCs w:val="24"/>
          <w:lang w:val="hr-HR"/>
        </w:rPr>
      </w:pPr>
    </w:p>
    <w:p w:rsidRDefault="008E1804" w:rsidP="008D5733" w:rsidR="000E0DD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 j e</w:t>
      </w:r>
    </w:p>
    <w:p w:rsidRDefault="007830D5" w:rsidP="008D5733" w:rsidR="007830D5">
      <w:pPr>
        <w:jc w:val="center"/>
        <w:rPr>
          <w:szCs w:val="24"/>
          <w:lang w:val="hr-HR"/>
        </w:rPr>
      </w:pPr>
    </w:p>
    <w:p w:rsidRDefault="003143A0" w:rsidP="008D5733" w:rsidR="003143A0">
      <w:pPr>
        <w:jc w:val="center"/>
        <w:rPr>
          <w:szCs w:val="24"/>
          <w:lang w:val="hr-HR"/>
        </w:rPr>
      </w:pPr>
    </w:p>
    <w:p w:rsidRDefault="00AF6008" w:rsidP="00AF6008" w:rsidR="00EE6E31" w:rsidRPr="00AF6008">
      <w:pPr>
        <w:ind w:firstLine="708"/>
        <w:jc w:val="both"/>
        <w:rPr>
          <w:szCs w:val="24"/>
          <w:lang w:val="hr-HR"/>
        </w:rPr>
      </w:pPr>
      <w:r w:rsidRPr="00AF6008">
        <w:rPr>
          <w:szCs w:val="24"/>
          <w:lang w:val="hr-HR"/>
        </w:rPr>
        <w:t>Punomoćnici podnositelja prigovora Mustafe Šahdanovića iz Zel</w:t>
      </w:r>
      <w:r w:rsidR="007830D5" w:rsidRPr="00AF6008">
        <w:rPr>
          <w:szCs w:val="24"/>
          <w:lang w:val="hr-HR"/>
        </w:rPr>
        <w:t>in</w:t>
      </w:r>
      <w:r w:rsidRPr="00AF6008">
        <w:rPr>
          <w:szCs w:val="24"/>
          <w:lang w:val="hr-HR"/>
        </w:rPr>
        <w:t>j</w:t>
      </w:r>
      <w:r w:rsidR="007830D5" w:rsidRPr="00AF6008">
        <w:rPr>
          <w:szCs w:val="24"/>
          <w:lang w:val="hr-HR"/>
        </w:rPr>
        <w:t>e Srednje</w:t>
      </w:r>
      <w:r w:rsidRPr="00AF6008">
        <w:rPr>
          <w:szCs w:val="24"/>
          <w:lang w:val="hr-HR"/>
        </w:rPr>
        <w:t xml:space="preserve"> bb</w:t>
      </w:r>
      <w:r w:rsidR="007830D5" w:rsidRPr="00AF6008">
        <w:rPr>
          <w:szCs w:val="24"/>
          <w:lang w:val="hr-HR"/>
        </w:rPr>
        <w:t>, odvjetnic</w:t>
      </w:r>
      <w:r w:rsidRPr="00AF6008">
        <w:rPr>
          <w:szCs w:val="24"/>
          <w:lang w:val="hr-HR"/>
        </w:rPr>
        <w:t>i</w:t>
      </w:r>
      <w:r w:rsidR="007830D5" w:rsidRPr="00AF6008">
        <w:rPr>
          <w:szCs w:val="24"/>
          <w:lang w:val="hr-HR"/>
        </w:rPr>
        <w:t xml:space="preserve"> Nin</w:t>
      </w:r>
      <w:r w:rsidRPr="00AF6008">
        <w:rPr>
          <w:szCs w:val="24"/>
          <w:lang w:val="hr-HR"/>
        </w:rPr>
        <w:t>i</w:t>
      </w:r>
      <w:r w:rsidR="007830D5" w:rsidRPr="00AF6008">
        <w:rPr>
          <w:szCs w:val="24"/>
          <w:lang w:val="hr-HR"/>
        </w:rPr>
        <w:t xml:space="preserve"> Markovinović Belamarić</w:t>
      </w:r>
      <w:r w:rsidR="006867D1" w:rsidRPr="00AF6008">
        <w:rPr>
          <w:szCs w:val="24"/>
          <w:lang w:val="hr-HR"/>
        </w:rPr>
        <w:t>,</w:t>
      </w:r>
      <w:r w:rsidR="007830D5" w:rsidRPr="00AF6008">
        <w:rPr>
          <w:szCs w:val="24"/>
          <w:lang w:val="hr-HR"/>
        </w:rPr>
        <w:t xml:space="preserve"> </w:t>
      </w:r>
      <w:r w:rsidRPr="00AF6008">
        <w:rPr>
          <w:szCs w:val="24"/>
          <w:lang w:val="hr-HR"/>
        </w:rPr>
        <w:t xml:space="preserve">produljuje se rok u kojem je obvezna dostaviti ovjerenu punomoć za zastupanje </w:t>
      </w:r>
      <w:r w:rsidR="007830D5" w:rsidRPr="00AF6008">
        <w:rPr>
          <w:szCs w:val="24"/>
          <w:lang w:val="hr-HR"/>
        </w:rPr>
        <w:t xml:space="preserve">podnositelja prigovora Mustafe Šahdanovića, </w:t>
      </w:r>
      <w:r w:rsidRPr="00AF6008">
        <w:rPr>
          <w:szCs w:val="24"/>
          <w:lang w:val="hr-HR"/>
        </w:rPr>
        <w:t xml:space="preserve">za daljnjih 3 dana, računajući od dana dostave ovog zaključka. </w:t>
      </w:r>
    </w:p>
    <w:p w:rsidRDefault="00AF6008" w:rsidP="00AF6008" w:rsidR="00AF6008">
      <w:pPr>
        <w:jc w:val="both"/>
        <w:rPr>
          <w:szCs w:val="24"/>
          <w:lang w:val="hr-HR"/>
        </w:rPr>
      </w:pPr>
    </w:p>
    <w:p w:rsidRDefault="00AF6008" w:rsidP="00AF6008" w:rsidR="00AF6008">
      <w:pPr>
        <w:jc w:val="both"/>
        <w:rPr>
          <w:szCs w:val="24"/>
          <w:lang w:val="hr-HR"/>
        </w:rPr>
      </w:pPr>
    </w:p>
    <w:p w:rsidRDefault="00285DCA" w:rsidP="00AF6008" w:rsidR="00285DCA">
      <w:pPr>
        <w:jc w:val="both"/>
        <w:rPr>
          <w:szCs w:val="24"/>
          <w:lang w:val="hr-HR"/>
        </w:rPr>
      </w:pPr>
    </w:p>
    <w:p w:rsidRDefault="00AF6008" w:rsidP="00AF6008" w:rsidR="00AF600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5A1EF3" w:rsidP="00AF6008" w:rsidR="005A1EF3" w:rsidRPr="00AF6008">
      <w:pPr>
        <w:jc w:val="center"/>
        <w:rPr>
          <w:szCs w:val="24"/>
          <w:lang w:val="hr-HR"/>
        </w:rPr>
      </w:pPr>
    </w:p>
    <w:p w:rsidRDefault="00B80F3D" w:rsidP="00085794" w:rsidR="00B80F3D">
      <w:pPr>
        <w:jc w:val="both"/>
        <w:rPr>
          <w:color w:val="000000"/>
          <w:szCs w:val="24"/>
          <w:lang w:val="hr-HR"/>
        </w:rPr>
      </w:pPr>
    </w:p>
    <w:p w:rsidRDefault="00AF6008" w:rsidP="00085794" w:rsidR="00AF600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  <w:t xml:space="preserve">Budući da odvjetnica Nina Markovinović Belamarić, kao punomoćnica podnositelja  prigovora protiv rješenja o otvaranju predstečajnog postupka Mustafe Šahdanovića nije naznačila </w:t>
      </w:r>
      <w:r w:rsidR="005A1EF3">
        <w:rPr>
          <w:color w:val="000000"/>
          <w:szCs w:val="24"/>
          <w:lang w:val="hr-HR"/>
        </w:rPr>
        <w:t>punu</w:t>
      </w:r>
      <w:r>
        <w:rPr>
          <w:color w:val="000000"/>
          <w:szCs w:val="24"/>
          <w:lang w:val="hr-HR"/>
        </w:rPr>
        <w:t xml:space="preserve"> </w:t>
      </w:r>
      <w:r w:rsidR="005A1EF3">
        <w:rPr>
          <w:color w:val="000000"/>
          <w:szCs w:val="24"/>
          <w:lang w:val="hr-HR"/>
        </w:rPr>
        <w:t xml:space="preserve">i točnu </w:t>
      </w:r>
      <w:r>
        <w:rPr>
          <w:color w:val="000000"/>
          <w:szCs w:val="24"/>
          <w:lang w:val="hr-HR"/>
        </w:rPr>
        <w:t>adresu podnositelja prigovora, a nije to</w:t>
      </w:r>
      <w:r w:rsidR="005A1EF3">
        <w:rPr>
          <w:color w:val="000000"/>
          <w:szCs w:val="24"/>
          <w:lang w:val="hr-HR"/>
        </w:rPr>
        <w:t>, kao punomoćnica Mustafe Šahdanovića</w:t>
      </w:r>
      <w:r>
        <w:rPr>
          <w:color w:val="000000"/>
          <w:szCs w:val="24"/>
          <w:lang w:val="hr-HR"/>
        </w:rPr>
        <w:t xml:space="preserve"> učinila niti na poziv suda </w:t>
      </w:r>
      <w:r w:rsidR="005A1EF3">
        <w:rPr>
          <w:color w:val="000000"/>
          <w:szCs w:val="24"/>
          <w:lang w:val="hr-HR"/>
        </w:rPr>
        <w:t>sadržan u Rješenju od 6. rujna 2018. broj St-212/2018-66,</w:t>
      </w:r>
      <w:r>
        <w:rPr>
          <w:color w:val="000000"/>
          <w:szCs w:val="24"/>
          <w:lang w:val="hr-HR"/>
        </w:rPr>
        <w:t xml:space="preserve"> </w:t>
      </w:r>
      <w:r w:rsidR="005A1EF3">
        <w:rPr>
          <w:color w:val="000000"/>
          <w:szCs w:val="24"/>
          <w:lang w:val="hr-HR"/>
        </w:rPr>
        <w:t xml:space="preserve">kada je ustrajala kod manjkave i netočne adrese navedene u prigovoru, </w:t>
      </w:r>
      <w:r>
        <w:rPr>
          <w:color w:val="000000"/>
          <w:szCs w:val="24"/>
          <w:lang w:val="hr-HR"/>
        </w:rPr>
        <w:t>već</w:t>
      </w:r>
      <w:r w:rsidR="005A1EF3">
        <w:rPr>
          <w:color w:val="000000"/>
          <w:szCs w:val="24"/>
          <w:lang w:val="hr-HR"/>
        </w:rPr>
        <w:t xml:space="preserve"> je</w:t>
      </w:r>
      <w:r>
        <w:rPr>
          <w:color w:val="000000"/>
          <w:szCs w:val="24"/>
          <w:lang w:val="hr-HR"/>
        </w:rPr>
        <w:t xml:space="preserve"> tek nakon što j</w:t>
      </w:r>
      <w:r w:rsidR="005A1EF3">
        <w:rPr>
          <w:color w:val="000000"/>
          <w:szCs w:val="24"/>
          <w:lang w:val="hr-HR"/>
        </w:rPr>
        <w:t>u j</w:t>
      </w:r>
      <w:r>
        <w:rPr>
          <w:color w:val="000000"/>
          <w:szCs w:val="24"/>
          <w:lang w:val="hr-HR"/>
        </w:rPr>
        <w:t>e sud</w:t>
      </w:r>
      <w:r w:rsidR="005A1EF3">
        <w:rPr>
          <w:color w:val="000000"/>
          <w:szCs w:val="24"/>
          <w:lang w:val="hr-HR"/>
        </w:rPr>
        <w:t xml:space="preserve"> upozorio kako glasi puna i točna adresa njezine stranke </w:t>
      </w:r>
      <w:r w:rsidR="00B75EFD">
        <w:rPr>
          <w:color w:val="000000"/>
          <w:szCs w:val="24"/>
          <w:lang w:val="hr-HR"/>
        </w:rPr>
        <w:t xml:space="preserve">(koju je adresu </w:t>
      </w:r>
      <w:r w:rsidR="00285DCA">
        <w:rPr>
          <w:color w:val="000000"/>
          <w:szCs w:val="24"/>
          <w:lang w:val="hr-HR"/>
        </w:rPr>
        <w:t xml:space="preserve">sud </w:t>
      </w:r>
      <w:r w:rsidR="00B75EFD">
        <w:rPr>
          <w:color w:val="000000"/>
          <w:szCs w:val="24"/>
          <w:lang w:val="hr-HR"/>
        </w:rPr>
        <w:t>saznao</w:t>
      </w:r>
      <w:r>
        <w:rPr>
          <w:color w:val="000000"/>
          <w:szCs w:val="24"/>
          <w:lang w:val="hr-HR"/>
        </w:rPr>
        <w:t xml:space="preserve"> </w:t>
      </w:r>
      <w:r w:rsidR="005A1EF3">
        <w:rPr>
          <w:color w:val="000000"/>
          <w:szCs w:val="24"/>
          <w:lang w:val="hr-HR"/>
        </w:rPr>
        <w:t>putem podataka iz OIB sustava Republike Hrvatske</w:t>
      </w:r>
      <w:r w:rsidR="00B75EFD">
        <w:rPr>
          <w:color w:val="000000"/>
          <w:szCs w:val="24"/>
          <w:lang w:val="hr-HR"/>
        </w:rPr>
        <w:t>)</w:t>
      </w:r>
      <w:r w:rsidR="005A1EF3">
        <w:rPr>
          <w:color w:val="000000"/>
          <w:szCs w:val="24"/>
          <w:lang w:val="hr-HR"/>
        </w:rPr>
        <w:t>, kraj činjenice da na punomoći koju je priložila u spis nedostaje</w:t>
      </w:r>
      <w:r w:rsidR="00B75EFD">
        <w:rPr>
          <w:color w:val="000000"/>
          <w:szCs w:val="24"/>
          <w:lang w:val="hr-HR"/>
        </w:rPr>
        <w:t xml:space="preserve"> i</w:t>
      </w:r>
      <w:r w:rsidR="005A1EF3">
        <w:rPr>
          <w:color w:val="000000"/>
          <w:szCs w:val="24"/>
          <w:lang w:val="hr-HR"/>
        </w:rPr>
        <w:t xml:space="preserve"> datum</w:t>
      </w:r>
      <w:r w:rsidR="00B75EFD">
        <w:rPr>
          <w:color w:val="000000"/>
          <w:szCs w:val="24"/>
          <w:lang w:val="hr-HR"/>
        </w:rPr>
        <w:t>,</w:t>
      </w:r>
      <w:r w:rsidR="005A1EF3">
        <w:rPr>
          <w:color w:val="000000"/>
          <w:szCs w:val="24"/>
          <w:lang w:val="hr-HR"/>
        </w:rPr>
        <w:t xml:space="preserve"> iz kojeg bi bilo vidljivo kada </w:t>
      </w:r>
      <w:r w:rsidR="00B75EFD">
        <w:rPr>
          <w:color w:val="000000"/>
          <w:szCs w:val="24"/>
          <w:lang w:val="hr-HR"/>
        </w:rPr>
        <w:t>joj je ista izdana, to</w:t>
      </w:r>
      <w:r w:rsidR="005A1EF3">
        <w:rPr>
          <w:color w:val="000000"/>
          <w:szCs w:val="24"/>
          <w:lang w:val="hr-HR"/>
        </w:rPr>
        <w:t xml:space="preserve"> je sud </w:t>
      </w:r>
      <w:r w:rsidR="00B75EFD">
        <w:rPr>
          <w:color w:val="000000"/>
          <w:szCs w:val="24"/>
          <w:lang w:val="hr-HR"/>
        </w:rPr>
        <w:t xml:space="preserve">posumnjao u vjerodostojnost punomoći i </w:t>
      </w:r>
      <w:r w:rsidR="005A1EF3">
        <w:rPr>
          <w:color w:val="000000"/>
          <w:szCs w:val="24"/>
          <w:lang w:val="hr-HR"/>
        </w:rPr>
        <w:t xml:space="preserve">pozvao </w:t>
      </w:r>
      <w:r w:rsidR="00B75EFD">
        <w:rPr>
          <w:color w:val="000000"/>
          <w:szCs w:val="24"/>
          <w:lang w:val="hr-HR"/>
        </w:rPr>
        <w:t xml:space="preserve">je </w:t>
      </w:r>
      <w:r w:rsidR="005A1EF3">
        <w:rPr>
          <w:color w:val="000000"/>
          <w:szCs w:val="24"/>
          <w:lang w:val="hr-HR"/>
        </w:rPr>
        <w:t xml:space="preserve">da dostavi ovjerenu punomoć za zastupanje. </w:t>
      </w:r>
    </w:p>
    <w:p w:rsidRDefault="005A1EF3" w:rsidP="00085794" w:rsidR="005A1EF3">
      <w:pPr>
        <w:jc w:val="both"/>
        <w:rPr>
          <w:color w:val="000000"/>
          <w:szCs w:val="24"/>
          <w:lang w:val="hr-HR"/>
        </w:rPr>
      </w:pPr>
    </w:p>
    <w:p w:rsidRDefault="005A1EF3" w:rsidP="00085794" w:rsidR="005A1EF3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  <w:t xml:space="preserve">Kako </w:t>
      </w:r>
      <w:r w:rsidR="00285DCA">
        <w:rPr>
          <w:color w:val="000000"/>
          <w:szCs w:val="24"/>
          <w:lang w:val="hr-HR"/>
        </w:rPr>
        <w:t>odvjetnica Nina Markovinović Belamarić</w:t>
      </w:r>
      <w:r>
        <w:rPr>
          <w:color w:val="000000"/>
          <w:szCs w:val="24"/>
          <w:lang w:val="hr-HR"/>
        </w:rPr>
        <w:t xml:space="preserve"> u određenom joj roku nije dostavila sudu ovjerenu punomoć za zastupanje</w:t>
      </w:r>
      <w:r w:rsidR="00285DCA">
        <w:rPr>
          <w:color w:val="000000"/>
          <w:szCs w:val="24"/>
          <w:lang w:val="hr-HR"/>
        </w:rPr>
        <w:t xml:space="preserve"> Mustafe Šahdanovića, navodeći</w:t>
      </w:r>
      <w:r w:rsidR="00B75EFD">
        <w:rPr>
          <w:color w:val="000000"/>
          <w:szCs w:val="24"/>
          <w:lang w:val="hr-HR"/>
        </w:rPr>
        <w:t xml:space="preserve"> da</w:t>
      </w:r>
      <w:r w:rsidR="00285DCA">
        <w:rPr>
          <w:color w:val="000000"/>
          <w:szCs w:val="24"/>
          <w:lang w:val="hr-HR"/>
        </w:rPr>
        <w:t xml:space="preserve"> je traženje suda da dostavi ovjerenu punomoć za zastupanje, za nju kao odvjetnicu, uvredljivo bez obrazloženja </w:t>
      </w:r>
      <w:r w:rsidR="00285DCA">
        <w:rPr>
          <w:color w:val="000000"/>
          <w:szCs w:val="24"/>
          <w:lang w:val="hr-HR"/>
        </w:rPr>
        <w:lastRenderedPageBreak/>
        <w:t xml:space="preserve">suda iz kojeg bi bio vidljiv razlog traženja ovjerene punomoći, to joj je sud uz ovaj obrazloženi zaključak produžio rok za dostavu punomoći.   </w:t>
      </w:r>
    </w:p>
    <w:p w:rsidRDefault="00CC124A" w:rsidP="000E0DD8" w:rsidR="00CC124A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  <w:t xml:space="preserve">U Varaždinu </w:t>
      </w:r>
      <w:r w:rsidR="00AF6008">
        <w:rPr>
          <w:color w:val="000000"/>
          <w:szCs w:val="24"/>
          <w:lang w:val="hr-HR"/>
        </w:rPr>
        <w:t>28. rujna 2018.</w:t>
      </w:r>
      <w:r w:rsidR="00CC124A">
        <w:rPr>
          <w:color w:val="000000"/>
          <w:szCs w:val="24"/>
          <w:lang w:val="hr-HR"/>
        </w:rPr>
        <w:t xml:space="preserve">       </w:t>
      </w:r>
      <w:r w:rsidR="00FC206C">
        <w:rPr>
          <w:color w:val="000000"/>
          <w:szCs w:val="24"/>
          <w:lang w:val="hr-HR"/>
        </w:rPr>
        <w:t xml:space="preserve"> </w:t>
      </w:r>
      <w:r w:rsidR="007736E4">
        <w:rPr>
          <w:color w:val="000000"/>
          <w:szCs w:val="24"/>
          <w:lang w:val="hr-HR"/>
        </w:rPr>
        <w:t xml:space="preserve">  </w:t>
      </w:r>
    </w:p>
    <w:p w:rsidRDefault="00085794" w:rsidP="000E0DD8" w:rsidR="00085794">
      <w:pPr>
        <w:jc w:val="both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Sutkinja</w:t>
      </w: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</w:p>
    <w:p w:rsidRDefault="007736E4" w:rsidP="007736E4" w:rsidR="007736E4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Melita Poljanec Bubaš</w:t>
      </w:r>
      <w:r w:rsidR="00285DCA">
        <w:rPr>
          <w:color w:val="000000"/>
          <w:szCs w:val="24"/>
          <w:lang w:val="hr-HR"/>
        </w:rPr>
        <w:t>, v.r.</w:t>
      </w:r>
    </w:p>
    <w:p w:rsidRDefault="00285DCA" w:rsidP="007736E4" w:rsidR="00285DCA">
      <w:pPr>
        <w:ind w:left="4248"/>
        <w:jc w:val="center"/>
        <w:rPr>
          <w:color w:val="000000"/>
          <w:szCs w:val="24"/>
          <w:lang w:val="hr-HR"/>
        </w:rPr>
      </w:pPr>
    </w:p>
    <w:p w:rsidRDefault="00285DCA" w:rsidP="007736E4" w:rsidR="00285DCA">
      <w:pPr>
        <w:ind w:left="4248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Za točnost otpravka-ovlašteni službenik: </w:t>
      </w:r>
    </w:p>
    <w:p w:rsidRDefault="001713C3" w:rsidP="007736E4" w:rsidR="001713C3">
      <w:pPr>
        <w:ind w:left="4248"/>
        <w:jc w:val="center"/>
        <w:rPr>
          <w:color w:val="000000"/>
          <w:szCs w:val="24"/>
          <w:lang w:val="hr-HR"/>
        </w:rPr>
      </w:pPr>
    </w:p>
    <w:p w:rsidRDefault="001713C3" w:rsidP="007736E4" w:rsidR="001713C3">
      <w:pPr>
        <w:ind w:left="4248"/>
        <w:jc w:val="center"/>
        <w:rPr>
          <w:color w:val="000000"/>
          <w:szCs w:val="24"/>
          <w:lang w:val="hr-HR"/>
        </w:rPr>
      </w:pP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  <w:r>
        <w:rPr>
          <w:color w:val="000000"/>
          <w:szCs w:val="24"/>
          <w:lang w:val="hr-HR"/>
        </w:rPr>
        <w:tab/>
      </w:r>
    </w:p>
    <w:p w:rsidRDefault="007736E4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Uputa o pravnom</w:t>
      </w:r>
      <w:r w:rsidR="000E0DD8">
        <w:rPr>
          <w:color w:val="000000"/>
          <w:szCs w:val="24"/>
          <w:lang w:val="hr-HR"/>
        </w:rPr>
        <w:t xml:space="preserve"> lijeku:</w:t>
      </w:r>
    </w:p>
    <w:p w:rsidRDefault="000E0DD8" w:rsidP="000E0DD8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Protiv ovog </w:t>
      </w:r>
      <w:r w:rsidR="000D003B">
        <w:rPr>
          <w:color w:val="000000"/>
          <w:szCs w:val="24"/>
          <w:lang w:val="hr-HR"/>
        </w:rPr>
        <w:t>zaključka žalba nije dopuštena.</w:t>
      </w: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0E0DD8" w:rsidR="000E0DD8">
      <w:pPr>
        <w:jc w:val="both"/>
        <w:rPr>
          <w:color w:val="FF6600"/>
          <w:szCs w:val="24"/>
          <w:lang w:val="hr-HR"/>
        </w:rPr>
      </w:pPr>
    </w:p>
    <w:p w:rsidRDefault="000E0DD8" w:rsidP="00F33EFE" w:rsidR="000E0DD8">
      <w:p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DNA:</w:t>
      </w:r>
    </w:p>
    <w:p w:rsidRDefault="00285DCA" w:rsidP="00B372C1" w:rsidR="00B372C1">
      <w:pPr>
        <w:pStyle w:val="Odlomakpopisa"/>
        <w:numPr>
          <w:ilvl w:val="0"/>
          <w:numId w:val="2"/>
        </w:numPr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odvjetnici</w:t>
      </w:r>
      <w:r w:rsidR="000D003B">
        <w:rPr>
          <w:color w:val="000000"/>
          <w:szCs w:val="24"/>
          <w:lang w:val="hr-HR"/>
        </w:rPr>
        <w:t xml:space="preserve"> Nini Markovinović Belamarić, Zagreb, Kralja Držislava 10, putem e-oglasne ploče suda                                                                                             </w:t>
      </w:r>
    </w:p>
    <w:p w:rsidRDefault="00E40483" w:rsidR="00E40483"/>
    <w:sectPr w:rsidSect="00C66A19" w:rsidR="00E4048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12B" w:rsidP="00C66A19" w:rsidR="00AB212B">
      <w:r>
        <w:separator/>
      </w:r>
    </w:p>
  </w:endnote>
  <w:endnote w:id="0" w:type="continuationSeparator">
    <w:p w:rsidRDefault="00AB212B" w:rsidP="00C66A19" w:rsidR="00AB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12B" w:rsidP="00C66A19" w:rsidR="00AB212B">
      <w:r>
        <w:separator/>
      </w:r>
    </w:p>
  </w:footnote>
  <w:footnote w:id="0" w:type="continuationSeparator">
    <w:p w:rsidRDefault="00AB212B" w:rsidP="00C66A19" w:rsidR="00AB21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89341"/>
      <w:docPartObj>
        <w:docPartGallery w:val="Page Numbers (Top of Page)"/>
        <w:docPartUnique/>
      </w:docPartObj>
    </w:sdtPr>
    <w:sdtEndPr/>
    <w:sdtContent>
      <w:p w:rsidRDefault="00AB212B" w:rsidR="00AB21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773" w:rsidRPr="00A22773">
          <w:rPr>
            <w:noProof/>
            <w:lang w:val="hr-HR"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E1804" w:rsidR="00AB212B" w:rsidRPr="00C66A19">
      <w:trPr>
        <w:jc w:val="right"/>
      </w:trPr>
      <w:tc>
        <w:tcPr>
          <w:tcW w:type="dxa" w:w="4320"/>
        </w:tcPr>
        <w:p w:rsidRDefault="004A0E5A" w:rsidP="008E1804" w:rsidR="00AB212B" w:rsidRPr="00C66A19">
          <w:pPr>
            <w:overflowPunct/>
            <w:autoSpaceDE/>
            <w:autoSpaceDN/>
            <w:adjustRightInd/>
            <w:jc w:val="right"/>
            <w:rPr>
              <w:szCs w:val="24"/>
              <w:lang w:val="hr-HR"/>
            </w:rPr>
          </w:pPr>
          <w:r>
            <w:rPr>
              <w:szCs w:val="24"/>
              <w:lang w:val="hr-HR"/>
            </w:rPr>
            <w:t>Poslovni broj: 2 St-212/2018-90</w:t>
          </w:r>
        </w:p>
      </w:tc>
    </w:tr>
  </w:tbl>
  <w:p w:rsidRDefault="00AB212B" w:rsidR="00AB212B">
    <w:pPr>
      <w:pStyle w:val="Zaglavlje"/>
    </w:pPr>
  </w:p>
  <w:p w:rsidRDefault="00AB212B" w:rsidR="00AB21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C5611"/>
    <w:multiLevelType w:val="hybridMultilevel"/>
    <w:tmpl w:val="5C189DF8"/>
    <w:lvl w:tplc="0D40D2EC" w:ilvl="0">
      <w:start w:val="1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0C542D35"/>
    <w:multiLevelType w:val="hybridMultilevel"/>
    <w:tmpl w:val="8B0E42E4"/>
    <w:lvl w:tplc="17E4C5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CE319F4"/>
    <w:multiLevelType w:val="hybridMultilevel"/>
    <w:tmpl w:val="7EB8C21E"/>
    <w:lvl w:tplc="484AA9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B3A047D"/>
    <w:multiLevelType w:val="hybridMultilevel"/>
    <w:tmpl w:val="95E2ABB4"/>
    <w:lvl w:tplc="1AD260C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45D0005C"/>
    <w:multiLevelType w:val="singleLevel"/>
    <w:tmpl w:val="42A89066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color w:val="auto"/>
        <w:sz w:val="24"/>
      </w:rPr>
    </w:lvl>
  </w:abstractNum>
  <w:abstractNum w:abstractNumId="5">
    <w:nsid w:val="77C20D7E"/>
    <w:multiLevelType w:val="hybridMultilevel"/>
    <w:tmpl w:val="7C38E702"/>
    <w:lvl w:tplc="8BA25F4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3CF"/>
    <w:rsid w:val="00085794"/>
    <w:rsid w:val="000D003B"/>
    <w:rsid w:val="000E0DD8"/>
    <w:rsid w:val="001423CF"/>
    <w:rsid w:val="001713C3"/>
    <w:rsid w:val="001B79C1"/>
    <w:rsid w:val="001D2BE4"/>
    <w:rsid w:val="001F0F56"/>
    <w:rsid w:val="00285DCA"/>
    <w:rsid w:val="003143A0"/>
    <w:rsid w:val="004752CE"/>
    <w:rsid w:val="004A0E5A"/>
    <w:rsid w:val="004F1CC7"/>
    <w:rsid w:val="005A1EF3"/>
    <w:rsid w:val="00607D1F"/>
    <w:rsid w:val="0062140C"/>
    <w:rsid w:val="00655878"/>
    <w:rsid w:val="006867D1"/>
    <w:rsid w:val="00707577"/>
    <w:rsid w:val="007736E4"/>
    <w:rsid w:val="007830D5"/>
    <w:rsid w:val="00841A31"/>
    <w:rsid w:val="008D5733"/>
    <w:rsid w:val="008E1804"/>
    <w:rsid w:val="00904729"/>
    <w:rsid w:val="00965739"/>
    <w:rsid w:val="009B7E3C"/>
    <w:rsid w:val="00A22773"/>
    <w:rsid w:val="00AB212B"/>
    <w:rsid w:val="00AD0A23"/>
    <w:rsid w:val="00AF6008"/>
    <w:rsid w:val="00B372C1"/>
    <w:rsid w:val="00B75EFD"/>
    <w:rsid w:val="00B80F3D"/>
    <w:rsid w:val="00B82AF8"/>
    <w:rsid w:val="00B949A9"/>
    <w:rsid w:val="00C66A19"/>
    <w:rsid w:val="00CC124A"/>
    <w:rsid w:val="00D15C2A"/>
    <w:rsid w:val="00E40483"/>
    <w:rsid w:val="00EA6BE4"/>
    <w:rsid w:val="00EE6E31"/>
    <w:rsid w:val="00F33EFE"/>
    <w:rsid w:val="00F84789"/>
    <w:rsid w:val="00FC206C"/>
    <w:rsid w:val="00FE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D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372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7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A22773"/>
    <w:rPr>
      <w:szCs w:val="24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A227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A227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D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372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7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A22773"/>
    <w:rPr>
      <w:szCs w:val="24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A227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A227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St-212/2018</izvorni_sadrzaj>
    <derivirana_varijabla naziv="DomainObject.Predmet.OznakaBroj_1">St-212/2018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Ovr-477/18 Općinskog suda u Varaždinu na uvid
Prijave tražbina nalaze se u 8 kutija u ST pisarnici do ročišta</izvorni_sadrzaj>
    <derivirana_varijabla naziv="DomainObject.Predmet.PrimjedbaSuca_1">Prileži spis Ovr-477/18 Općinskog suda u Varaždinu na uvid
Prijave tražbina nalaze se u 8 kutija u ST pisarnici do ročišta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Industrogradnja dioničko društvo za usluge</izvorni_sadrzaj>
    <derivirana_varijabla naziv="DomainObject.Predmet.StrankaFormated_1">  Industrogradnja dioničko društvo za usluge</derivirana_varijabla>
  </DomainObject.Predmet.StrankaFormated>
  <DomainObject.Predmet.StrankaFormatedOIB>
    <izvorni_sadrzaj>  Industrogradnja dioničko društvo za usluge, OIB 03714155365</izvorni_sadrzaj>
    <derivirana_varijabla naziv="DomainObject.Predmet.StrankaFormatedOIB_1">  Industrogradnja dioničko društvo za usluge, OIB 03714155365</derivirana_varijabla>
  </DomainObject.Predmet.StrankaFormatedOIB>
  <DomainObject.Predmet.StrankaFormatedWithAdress>
    <izvorni_sadrzaj> Industrogradnja dioničko društvo za usluge, Augusta Šenoe 4-6, 42000 Varaždin</izvorni_sadrzaj>
    <derivirana_varijabla naziv="DomainObject.Predmet.StrankaFormatedWithAdress_1"> Industrogradnja dioničko društvo za usluge, Augusta Šenoe 4-6, 42000 Varaždin</derivirana_varijabla>
  </DomainObject.Predmet.StrankaFormatedWithAdress>
  <DomainObject.Predmet.StrankaFormatedWithAdressOIB>
    <izvorni_sadrzaj> Industrogradnja dioničko društvo za usluge, OIB 03714155365, Augusta Šenoe 4-6, 42000 Varaždin</izvorni_sadrzaj>
    <derivirana_varijabla naziv="DomainObject.Predmet.StrankaFormatedWithAdressOIB_1"> Industrogradnja dioničko društvo za usluge, OIB 03714155365, Augusta Šenoe 4-6, 42000 Varaždin</derivirana_varijabla>
  </DomainObject.Predmet.StrankaFormatedWithAdressOIB>
  <DomainObject.Predmet.StrankaWithAdress>
    <izvorni_sadrzaj>Industrogradnja dioničko društvo za usluge Augusta Šenoe 4-6,42000 Varaždin</izvorni_sadrzaj>
    <derivirana_varijabla naziv="DomainObject.Predmet.StrankaWithAdress_1">Industrogradnja dioničko društvo za usluge Augusta Šenoe 4-6,42000 Varaždin</derivirana_varijabla>
  </DomainObject.Predmet.StrankaWithAdress>
  <DomainObject.Predmet.StrankaWithAdressOIB>
    <izvorni_sadrzaj>Industrogradnja dioničko društvo za usluge, OIB 03714155365, Augusta Šenoe 4-6,42000 Varaždin</izvorni_sadrzaj>
    <derivirana_varijabla naziv="DomainObject.Predmet.StrankaWithAdressOIB_1">Industrogradnja dioničko društvo za usluge, OIB 03714155365, Augusta Šenoe 4-6,42000 Varaždin</derivirana_varijabla>
  </DomainObject.Predmet.StrankaWithAdressOIB>
  <DomainObject.Predmet.StrankaNazivFormated>
    <izvorni_sadrzaj>Industrogradnja dioničko društvo za usluge</izvorni_sadrzaj>
    <derivirana_varijabla naziv="DomainObject.Predmet.StrankaNazivFormated_1">Industrogradnja dioničko društvo za usluge</derivirana_varijabla>
  </DomainObject.Predmet.StrankaNazivFormated>
  <DomainObject.Predmet.StrankaNazivFormatedOIB>
    <izvorni_sadrzaj>Industrogradnja dioničko društvo za usluge, OIB 03714155365</izvorni_sadrzaj>
    <derivirana_varijabla naziv="DomainObject.Predmet.StrankaNazivFormatedOIB_1">Industrogradnja dioničko društvo za usluge, OIB 03714155365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Industrogradnja dioničko društvo za usluge</item>
    </izvorni_sadrzaj>
    <derivirana_varijabla naziv="DomainObject.Predmet.StrankaListFormated_1">
      <item>Industrogradnja dioničko društvo za usluge</item>
    </derivirana_varijabla>
  </DomainObject.Predmet.StrankaListFormated>
  <DomainObject.Predmet.StrankaListFormatedOIB>
    <izvorni_sadrzaj>
      <item>Industrogradnja dioničko društvo za usluge, OIB 03714155365</item>
    </izvorni_sadrzaj>
    <derivirana_varijabla naziv="DomainObject.Predmet.StrankaListFormatedOIB_1">
      <item>Industrogradnja dioničko društvo za usluge, OIB 03714155365</item>
    </derivirana_varijabla>
  </DomainObject.Predmet.StrankaListFormatedOIB>
  <DomainObject.Predmet.StrankaListFormatedWithAdress>
    <izvorni_sadrzaj>
      <item>Industrogradnja dioničko društvo za usluge, Augusta Šenoe 4-6, 42000 Varaždin</item>
    </izvorni_sadrzaj>
    <derivirana_varijabla naziv="DomainObject.Predmet.StrankaListFormatedWithAdress_1">
      <item>Industrogradnja dioničko društvo za usluge, Augusta Šenoe 4-6, 42000 Varaždin</item>
    </derivirana_varijabla>
  </DomainObject.Predmet.StrankaListFormatedWithAdress>
  <DomainObject.Predmet.StrankaListFormatedWithAdressOIB>
    <izvorni_sadrzaj>
      <item>Industrogradnja dioničko društvo za usluge, OIB 03714155365, Augusta Šenoe 4-6, 42000 Varaždin</item>
    </izvorni_sadrzaj>
    <derivirana_varijabla naziv="DomainObject.Predmet.StrankaListFormatedWithAdressOIB_1">
      <item>Industrogradnja dioničko društvo za usluge, OIB 03714155365, Augusta Šenoe 4-6, 42000 Varaždin</item>
    </derivirana_varijabla>
  </DomainObject.Predmet.StrankaListFormatedWithAdressOIB>
  <DomainObject.Predmet.StrankaListNazivFormated>
    <izvorni_sadrzaj>
      <item>Industrogradnja dioničko društvo za usluge</item>
    </izvorni_sadrzaj>
    <derivirana_varijabla naziv="DomainObject.Predmet.StrankaListNazivFormated_1">
      <item>Industrogradnja dioničko društvo za usluge</item>
    </derivirana_varijabla>
  </DomainObject.Predmet.StrankaListNazivFormated>
  <DomainObject.Predmet.StrankaListNazivFormatedOIB>
    <izvorni_sadrzaj>
      <item>Industrogradnja dioničko društvo za usluge, OIB 03714155365</item>
    </izvorni_sadrzaj>
    <derivirana_varijabla naziv="DomainObject.Predmet.StrankaListNazivFormatedOIB_1">
      <item>Industrogradnja dioničko društvo za usluge, OIB 03714155365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izvorni_sadrzaj>
    <derivirana_varijabla naziv="DomainObject.Predmet.OstaliListFormated_1"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derivirana_varijabla>
  </DomainObject.Predmet.OstaliListFormated>
  <DomainObject.Predmet.OstaliListFormatedOIB>
    <izvorni_sadrzaj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</izvorni_sadrzaj>
    <derivirana_varijabla naziv="DomainObject.Predmet.OstaliListFormatedOIB_1"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</derivirana_varijabla>
  </DomainObject.Predmet.OstaliListFormatedOIB>
  <DomainObject.Predmet.OstaliListFormatedWithAdress>
    <izvorni_sadrzaj>
      <item>Josip Galinec,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Nikole Jurišića 7, 43000 Bjelovar</item>
      <item>Slavica Josipović Kulić, Savska Cesta 82, 10000 Zagreb</item>
      <item>Zlatko Dumenčić, Svetonedjeljska Cesta 44, 10431 Brezje</item>
      <item>Miljenka Troskot, Trg Ivana Kukuljevića 12, 10000 Zagreb</item>
      <item>Ivan Perica, Travarski Odvojak 21, 10257 Hrvatski Leskovac</item>
      <item>Borivoj Paulik, Medvedgradska 15, 10000 Zagreb</item>
      <item>Helena Paulik, Medvedgradska 15, 10000 Zagreb</item>
      <item>Anamarija Paulik, Medvedgradska 15, 10000 Zagreb</item>
      <item>Agata Ponjan, 6. Njivice 9a, 10000 Zagreb</item>
      <item>Miroslav Paradžik, Kennedyev Trg 2, 10000 Zagreb</item>
      <item>Višnja Ričko, Side Košutić 20, 10000 Zagreb</item>
      <item>Vesna Jandrečić, Topolje 20, 10431 Novaki</item>
      <item>Petar Milošević, Kraljevec 26, 10000 Zagreb</item>
      <item>Milena Milošević, Kraljevec 26, 10000 Zagreb</item>
      <item>Marjo Milošević, Kraljevec 26, 10000 Zagreb</item>
      <item>Josip Milošević, Kraljevec 26, 10000 Zagreb</item>
      <item>Nevenka Pečić, Stubička Cesta 90, 49243 Oroslavje</item>
      <item>Igor Slunski, Kačićeva 18, 10000 Zagreb</item>
      <item>Martina Grgec, Bukovačka cesta 51, 10000 Zagreb</item>
      <item>Željko Žužić, 4. Trnjanski Zavoj 28, 10000 Zagreb</item>
      <item>Ante Marijanović, Hribarov Prilaz 6, 10000 Zagreb</item>
      <item>Senija Demirović, Ulica Antuna Stipančića 27, 10000 Zagreb</item>
      <item>Mara Mrkonja, Mrakov Breg 6, 10257 Kupinečki Kraljevec</item>
      <item>Zlatko Štimac, Hotnja 71, 10414 Hotnja</item>
      <item>Tomo Orlović, Ferenščica X. 13, 10000 Zagreb</item>
      <item>Nikola Vukušić, Novi Zdenkovac 14, 34350 Novi Zdenkovac</item>
      <item>Lidija Deverić, Odranska 86, 10412 Donja Lomnica</item>
      <item>Slobodan Mišetić, Dankovečka Ulica 5, 10000 Zagreb</item>
      <item>Zdravko Jakelić, Kustošijski Venec 7, 10000 Zagreb</item>
      <item>Ankica Zupanc, Stojdraška Ulica 11, 10000 Zagreb</item>
      <item>Miroslav Matković,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Ul. Hrvatskih Iseljenika 3, 10000 Zagreb</item>
      <item>Mile Peurača, Ulica Brune Bušića 25, 10000 Zagreb</item>
      <item>Bernarda Dubovečak-Kostrec, Zagorska Ulica 10, 42250 Lepoglava</item>
      <item>Božica Škalec, Vilanci 22, 49215 Vilanci</item>
      <item>Zvonimir Milošević</item>
      <item>Mustafa Šahdanović</item>
    </izvorni_sadrzaj>
    <derivirana_varijabla naziv="DomainObject.Predmet.OstaliListFormatedWithAdress_1">
      <item>Josip Galinec,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Nikole Jurišića 7, 43000 Bjelovar</item>
      <item>Slavica Josipović Kulić, Savska Cesta 82, 10000 Zagreb</item>
      <item>Zlatko Dumenčić, Svetonedjeljska Cesta 44, 10431 Brezje</item>
      <item>Miljenka Troskot, Trg Ivana Kukuljevića 12, 10000 Zagreb</item>
      <item>Ivan Perica, Travarski Odvojak 21, 10257 Hrvatski Leskovac</item>
      <item>Borivoj Paulik, Medvedgradska 15, 10000 Zagreb</item>
      <item>Helena Paulik, Medvedgradska 15, 10000 Zagreb</item>
      <item>Anamarija Paulik, Medvedgradska 15, 10000 Zagreb</item>
      <item>Agata Ponjan, 6. Njivice 9a, 10000 Zagreb</item>
      <item>Miroslav Paradžik, Kennedyev Trg 2, 10000 Zagreb</item>
      <item>Višnja Ričko, Side Košutić 20, 10000 Zagreb</item>
      <item>Vesna Jandrečić, Topolje 20, 10431 Novaki</item>
      <item>Petar Milošević, Kraljevec 26, 10000 Zagreb</item>
      <item>Milena Milošević, Kraljevec 26, 10000 Zagreb</item>
      <item>Marjo Milošević, Kraljevec 26, 10000 Zagreb</item>
      <item>Josip Milošević, Kraljevec 26, 10000 Zagreb</item>
      <item>Nevenka Pečić, Stubička Cesta 90, 49243 Oroslavje</item>
      <item>Igor Slunski, Kačićeva 18, 10000 Zagreb</item>
      <item>Martina Grgec, Bukovačka cesta 51, 10000 Zagreb</item>
      <item>Željko Žužić, 4. Trnjanski Zavoj 28, 10000 Zagreb</item>
      <item>Ante Marijanović, Hribarov Prilaz 6, 10000 Zagreb</item>
      <item>Senija Demirović, Ulica Antuna Stipančića 27, 10000 Zagreb</item>
      <item>Mara Mrkonja, Mrakov Breg 6, 10257 Kupinečki Kraljevec</item>
      <item>Zlatko Štimac, Hotnja 71, 10414 Hotnja</item>
      <item>Tomo Orlović, Ferenščica X. 13, 10000 Zagreb</item>
      <item>Nikola Vukušić, Novi Zdenkovac 14, 34350 Novi Zdenkovac</item>
      <item>Lidija Deverić, Odranska 86, 10412 Donja Lomnica</item>
      <item>Slobodan Mišetić, Dankovečka Ulica 5, 10000 Zagreb</item>
      <item>Zdravko Jakelić, Kustošijski Venec 7, 10000 Zagreb</item>
      <item>Ankica Zupanc, Stojdraška Ulica 11, 10000 Zagreb</item>
      <item>Miroslav Matković,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Ul. Hrvatskih Iseljenika 3, 10000 Zagreb</item>
      <item>Mile Peurača, Ulica Brune Bušića 25, 10000 Zagreb</item>
      <item>Bernarda Dubovečak-Kostrec, Zagorska Ulica 10, 42250 Lepoglava</item>
      <item>Božica Škalec, Vilanci 22, 49215 Vilanci</item>
      <item>Zvonimir Milošević</item>
      <item>Mustafa Šahdanović</item>
    </derivirana_varijabla>
  </DomainObject.Predmet.OstaliListFormatedWithAdress>
  <DomainObject.Predmet.OstaliListFormatedWithAdressOIB>
    <izvorni_sadrzaj>
      <item>Josip Galinec, OIB 58302139318,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OIB 20632217031, Nikole Jurišića 7, 43000 Bjelovar</item>
      <item>Slavica Josipović Kulić, OIB 61403210271, Savska Cesta 82, 10000 Zagreb</item>
      <item>Zlatko Dumenčić, OIB 89315524077, Svetonedjeljska Cesta 44, 10431 Brezje</item>
      <item>Miljenka Troskot, OIB 08735593860, Trg Ivana Kukuljevića 12, 10000 Zagreb</item>
      <item>Ivan Perica, OIB 82111576430, Travarski Odvojak 21, 10257 Hrvatski Leskovac</item>
      <item>Borivoj Paulik, OIB 90308804993, Medvedgradska 15, 10000 Zagreb</item>
      <item>Helena Paulik, OIB 03341062093, Medvedgradska 15, 10000 Zagreb</item>
      <item>Anamarija Paulik, OIB 77474375309, Medvedgradska 15, 10000 Zagreb</item>
      <item>Agata Ponjan, OIB 56342063125, 6. Njivice 9a, 10000 Zagreb</item>
      <item>Miroslav Paradžik, OIB 42163740538, Kennedyev Trg 2, 10000 Zagreb</item>
      <item>Višnja Ričko, OIB 70165306410, Side Košutić 20, 10000 Zagreb</item>
      <item>Vesna Jandrečić, OIB 87825966785, Topolje 20, 10431 Novaki</item>
      <item>Petar Milošević, OIB 04054637641, Kraljevec 26, 10000 Zagreb</item>
      <item>Milena Milošević, OIB 39913123600, Kraljevec 26, 10000 Zagreb</item>
      <item>Marjo Milošević, OIB 80523488897, Kraljevec 26, 10000 Zagreb</item>
      <item>Josip Milošević, OIB 52109921805, Kraljevec 26, 10000 Zagreb</item>
      <item>Nevenka Pečić, OIB 28362981963, Stubička Cesta 90, 49243 Oroslavje</item>
      <item>Igor Slunski, OIB 64669124971, Kačićeva 18, 10000 Zagreb</item>
      <item>Martina Grgec, Bukovačka cesta 51, 10000 Zagreb</item>
      <item>Željko Žužić, OIB 95791812072, 4. Trnjanski Zavoj 28, 10000 Zagreb</item>
      <item>Ante Marijanović, OIB 76509530123, Hribarov Prilaz 6, 10000 Zagreb</item>
      <item>Senija Demirović, OIB 42856226375, Ulica Antuna Stipančića 27, 10000 Zagreb</item>
      <item>Mara Mrkonja, OIB 16337140631, Mrakov Breg 6, 10257 Kupinečki Kraljevec</item>
      <item>Zlatko Štimac, OIB 96374813277, Hotnja 71, 10414 Hotnja</item>
      <item>Tomo Orlović, OIB 79120735319, Ferenščica X. 13, 10000 Zagreb</item>
      <item>Nikola Vukušić, OIB 58171289034, Novi Zdenkovac 14, 34350 Novi Zdenkovac</item>
      <item>Lidija Deverić, OIB 62960547678, Odranska 86, 10412 Donja Lomnica</item>
      <item>Slobodan Mišetić, OIB 57236356095, Dankovečka Ulica 5, 10000 Zagreb</item>
      <item>Zdravko Jakelić, OIB 32525019410, Kustošijski Venec 7, 10000 Zagreb</item>
      <item>Ankica Zupanc, OIB 95667242418, Stojdraška Ulica 11, 10000 Zagreb</item>
      <item>Miroslav Matković, OIB 95027383876,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OIB 73383954618, Ul. Hrvatskih Iseljenika 3, 10000 Zagreb</item>
      <item>Mile Peurača, OIB 29230993671, Ulica Brune Bušića 25, 10000 Zagreb</item>
      <item>Bernarda Dubovečak-Kostrec, OIB 44527016673, Zagorska Ulica 10, 42250 Lepoglava</item>
      <item>Božica Škalec, OIB 18785239979, Vilanci 22, 49215 Vilanci</item>
      <item>Zvonimir Milošević, OIB 32622816567</item>
      <item>Mustafa Šahdanović, OIB 14939072745</item>
    </izvorni_sadrzaj>
    <derivirana_varijabla naziv="DomainObject.Predmet.OstaliListFormatedWithAdressOIB_1">
      <item>Josip Galinec, OIB 58302139318, Zelinska Ulica 3, 10000 Zagreb</item>
      <item>Sudski registar</item>
      <item>Nina Markovinović Belamarić, Kralja Držislava 10, 10000 Zagreb</item>
      <item>Meliha Okić Buljanović, Andrije Hebranga 23, 10000 Zagreb</item>
      <item>Ivan Vrdoljak, Pavla Hatza 23/II, 10000 Zagreb</item>
      <item>Dajana Đurin, OIB 20632217031, Nikole Jurišića 7, 43000 Bjelovar</item>
      <item>Slavica Josipović Kulić, OIB 61403210271, Savska Cesta 82, 10000 Zagreb</item>
      <item>Zlatko Dumenčić, OIB 89315524077, Svetonedjeljska Cesta 44, 10431 Brezje</item>
      <item>Miljenka Troskot, OIB 08735593860, Trg Ivana Kukuljevića 12, 10000 Zagreb</item>
      <item>Ivan Perica, OIB 82111576430, Travarski Odvojak 21, 10257 Hrvatski Leskovac</item>
      <item>Borivoj Paulik, OIB 90308804993, Medvedgradska 15, 10000 Zagreb</item>
      <item>Helena Paulik, OIB 03341062093, Medvedgradska 15, 10000 Zagreb</item>
      <item>Anamarija Paulik, OIB 77474375309, Medvedgradska 15, 10000 Zagreb</item>
      <item>Agata Ponjan, OIB 56342063125, 6. Njivice 9a, 10000 Zagreb</item>
      <item>Miroslav Paradžik, OIB 42163740538, Kennedyev Trg 2, 10000 Zagreb</item>
      <item>Višnja Ričko, OIB 70165306410, Side Košutić 20, 10000 Zagreb</item>
      <item>Vesna Jandrečić, OIB 87825966785, Topolje 20, 10431 Novaki</item>
      <item>Petar Milošević, OIB 04054637641, Kraljevec 26, 10000 Zagreb</item>
      <item>Milena Milošević, OIB 39913123600, Kraljevec 26, 10000 Zagreb</item>
      <item>Marjo Milošević, OIB 80523488897, Kraljevec 26, 10000 Zagreb</item>
      <item>Josip Milošević, OIB 52109921805, Kraljevec 26, 10000 Zagreb</item>
      <item>Nevenka Pečić, OIB 28362981963, Stubička Cesta 90, 49243 Oroslavje</item>
      <item>Igor Slunski, OIB 64669124971, Kačićeva 18, 10000 Zagreb</item>
      <item>Martina Grgec, Bukovačka cesta 51, 10000 Zagreb</item>
      <item>Željko Žužić, OIB 95791812072, 4. Trnjanski Zavoj 28, 10000 Zagreb</item>
      <item>Ante Marijanović, OIB 76509530123, Hribarov Prilaz 6, 10000 Zagreb</item>
      <item>Senija Demirović, OIB 42856226375, Ulica Antuna Stipančića 27, 10000 Zagreb</item>
      <item>Mara Mrkonja, OIB 16337140631, Mrakov Breg 6, 10257 Kupinečki Kraljevec</item>
      <item>Zlatko Štimac, OIB 96374813277, Hotnja 71, 10414 Hotnja</item>
      <item>Tomo Orlović, OIB 79120735319, Ferenščica X. 13, 10000 Zagreb</item>
      <item>Nikola Vukušić, OIB 58171289034, Novi Zdenkovac 14, 34350 Novi Zdenkovac</item>
      <item>Lidija Deverić, OIB 62960547678, Odranska 86, 10412 Donja Lomnica</item>
      <item>Slobodan Mišetić, OIB 57236356095, Dankovečka Ulica 5, 10000 Zagreb</item>
      <item>Zdravko Jakelić, OIB 32525019410, Kustošijski Venec 7, 10000 Zagreb</item>
      <item>Ankica Zupanc, OIB 95667242418, Stojdraška Ulica 11, 10000 Zagreb</item>
      <item>Miroslav Matković, OIB 95027383876, Turopoljska Ulica 86, 10412 Lukavec</item>
      <item>Hrvatski zavod za mirovinsko osiguranje, Područni ured u Gospiću, Odjel za zajedničke poslove, dr. F. Tuđmana 6, 53000 Gospić</item>
      <item>Katica Petretić</item>
      <item>Božica Škalec</item>
      <item>Štefica Radović, OIB 73383954618, Ul. Hrvatskih Iseljenika 3, 10000 Zagreb</item>
      <item>Mile Peurača, OIB 29230993671, Ulica Brune Bušića 25, 10000 Zagreb</item>
      <item>Bernarda Dubovečak-Kostrec, OIB 44527016673, Zagorska Ulica 10, 42250 Lepoglava</item>
      <item>Božica Škalec, OIB 18785239979, Vilanci 22, 49215 Vilanci</item>
      <item>Zvonimir Milošević, OIB 32622816567</item>
      <item>Mustafa Šahdanović, OIB 14939072745</item>
    </derivirana_varijabla>
  </DomainObject.Predmet.OstaliListFormatedWithAdressOIB>
  <DomainObject.Predmet.OstaliListNazivFormated>
    <izvorni_sadrzaj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izvorni_sadrzaj>
    <derivirana_varijabla naziv="DomainObject.Predmet.OstaliListNazivFormated_1"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derivirana_varijabla>
  </DomainObject.Predmet.OstaliListNazivFormated>
  <DomainObject.Predmet.OstaliListNazivFormatedOIB>
    <izvorni_sadrzaj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</izvorni_sadrzaj>
    <derivirana_varijabla naziv="DomainObject.Predmet.OstaliListNazivFormatedOIB_1">
      <item>Josip Galinec, OIB 58302139318</item>
      <item>Sudski registar</item>
      <item>Nina Markovinović Belamarić</item>
      <item>Meliha Okić Buljanović</item>
      <item>Ivan Vrdoljak</item>
      <item>Dajana Đurin, OIB 20632217031</item>
      <item>Slavica Josipović Kulić, OIB 61403210271</item>
      <item>Zlatko Dumenčić, OIB 89315524077</item>
      <item>Miljenka Troskot, OIB 08735593860</item>
      <item>Ivan Perica, OIB 82111576430</item>
      <item>Borivoj Paulik, OIB 90308804993</item>
      <item>Helena Paulik, OIB 03341062093</item>
      <item>Anamarija Paulik, OIB 77474375309</item>
      <item>Agata Ponjan, OIB 56342063125</item>
      <item>Miroslav Paradžik, OIB 42163740538</item>
      <item>Višnja Ričko, OIB 70165306410</item>
      <item>Vesna Jandrečić, OIB 87825966785</item>
      <item>Petar Milošević, OIB 04054637641</item>
      <item>Milena Milošević, OIB 39913123600</item>
      <item>Marjo Milošević, OIB 80523488897</item>
      <item>Josip Milošević, OIB 52109921805</item>
      <item>Nevenka Pečić, OIB 28362981963</item>
      <item>Igor Slunski, OIB 64669124971</item>
      <item>Martina Grgec</item>
      <item>Željko Žužić, OIB 95791812072</item>
      <item>Ante Marijanović, OIB 76509530123</item>
      <item>Senija Demirović, OIB 42856226375</item>
      <item>Mara Mrkonja, OIB 16337140631</item>
      <item>Zlatko Štimac, OIB 96374813277</item>
      <item>Tomo Orlović, OIB 79120735319</item>
      <item>Nikola Vukušić, OIB 58171289034</item>
      <item>Lidija Deverić, OIB 62960547678</item>
      <item>Slobodan Mišetić, OIB 57236356095</item>
      <item>Zdravko Jakelić, OIB 32525019410</item>
      <item>Ankica Zupanc, OIB 95667242418</item>
      <item>Miroslav Matković, OIB 95027383876</item>
      <item>Hrvatski zavod za mirovinsko osiguranje, Područni ured u Gospiću, Odjel za zajedničke poslove</item>
      <item>Katica Petretić</item>
      <item>Božica Škalec</item>
      <item>Štefica Radović, OIB 73383954618</item>
      <item>Mile Peurača, OIB 29230993671</item>
      <item>Bernarda Dubovečak-Kostrec, OIB 44527016673</item>
      <item>Božica Škalec, OIB 18785239979</item>
      <item>Zvonimir Milošević, OIB 32622816567</item>
      <item>Mustafa Šahdanović, OIB 14939072745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Industrogradnja dioničko društvo za usluge</izvorni_sadrzaj>
    <derivirana_varijabla naziv="DomainObject.Predmet.StrankaIDrugi_1">Industrogradnja dioničko društvo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Industrogradnja dioničko društvo za usluge, OIB 03714155365, Augusta Šenoe 4-6, 42000 Varaždin</izvorni_sadrzaj>
    <derivirana_varijabla naziv="DomainObject.Predmet.StrankaIDrugiAdressOIB_1">Industrogradnja dioničko društvo za usluge, OIB 03714155365, Augusta Šenoe 4-6,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Industrogradnja dioničko društvo za usluge</item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izvorni_sadrzaj>
    <derivirana_varijabla naziv="DomainObject.Predmet.SudioniciListNaziv_1">
      <item>Industrogradnja dioničko društvo za usluge</item>
      <item>Josip Galinec</item>
      <item>Sudski registar</item>
      <item>Nina Markovinović Belamarić</item>
      <item>Meliha Okić Buljanović</item>
      <item>Ivan Vrdoljak</item>
      <item>Dajana Đurin</item>
      <item>Slavica Josipović Kulić</item>
      <item>Zlatko Dumenčić</item>
      <item>Miljenka Troskot</item>
      <item>Ivan Perica</item>
      <item>Borivoj Paulik</item>
      <item>Helena Paulik</item>
      <item>Anamarija Paulik</item>
      <item>Agata Ponjan</item>
      <item>Miroslav Paradžik</item>
      <item>Višnja Ričko</item>
      <item>Vesna Jandrečić</item>
      <item>Petar Milošević</item>
      <item>Milena Milošević</item>
      <item>Marjo Milošević</item>
      <item>Josip Milošević</item>
      <item>Nevenka Pečić</item>
      <item>Igor Slunski</item>
      <item>Martina Grgec</item>
      <item>Željko Žužić</item>
      <item>Ante Marijanović</item>
      <item>Senija Demirović</item>
      <item>Mara Mrkonja</item>
      <item>Zlatko Štimac</item>
      <item>Tomo Orlović</item>
      <item>Nikola Vukušić</item>
      <item>Lidija Deverić</item>
      <item>Slobodan Mišetić</item>
      <item>Zdravko Jakelić</item>
      <item>Ankica Zupanc</item>
      <item>Miroslav Matković</item>
      <item>Hrvatski zavod za mirovinsko osiguranje, Područni ured u Gospiću, Odjel za zajedničke poslove</item>
      <item>Katica Petretić</item>
      <item>Božica Škalec</item>
      <item>Štefica Radović</item>
      <item>Mile Peurača</item>
      <item>Bernarda Dubovečak-Kostrec</item>
      <item>Božica Škalec</item>
      <item>Zvonimir Milošević</item>
      <item>Mustafa Šahdanović</item>
    </derivirana_varijabla>
  </DomainObject.Predmet.SudioniciListNaziv>
  <DomainObject.Predmet.SudioniciListAdressOIB>
    <izvorni_sadrzaj>
      <item>Industrogradnja dioničko društvo za usluge, OIB 03714155365, Augusta Šenoe 4-6,42000 Varaždin</item>
      <item>Josip Galinec, OIB 58302139318, Zelinska Ulica 3,10000 Zagreb</item>
      <item>Sudski registar</item>
      <item>Nina Markovinović Belamarić, Kralja Držislava 10,10000 Zagreb</item>
      <item>Meliha Okić Buljanović, Andrije Hebranga 23,10000 Zagreb</item>
      <item>Ivan Vrdoljak, Pavla Hatza 23/II,10000 Zagreb</item>
      <item>Dajana Đurin, OIB 20632217031, Nikole Jurišića 7,43000 Bjelovar</item>
      <item>Slavica Josipović Kulić, OIB 61403210271, Savska Cesta 82,10000 Zagreb</item>
      <item>Zlatko Dumenčić, OIB 89315524077, Svetonedjeljska Cesta 44,10431 Brezje</item>
      <item>Miljenka Troskot, OIB 08735593860, Trg Ivana Kukuljevića 12,10000 Zagreb</item>
      <item>Ivan Perica, OIB 82111576430, Travarski Odvojak 21,10257 Hrvatski Leskovac</item>
      <item>Borivoj Paulik, OIB 90308804993, Medvedgradska 15,10000 Zagreb</item>
      <item>Helena Paulik, OIB 03341062093, Medvedgradska 15,10000 Zagreb</item>
      <item>Anamarija Paulik, OIB 77474375309, Medvedgradska 15,10000 Zagreb</item>
      <item>Agata Ponjan, OIB 56342063125, 6. Njivice 9a,10000 Zagreb</item>
      <item>Miroslav Paradžik, OIB 42163740538, Kennedyev Trg 2,10000 Zagreb</item>
      <item>Višnja Ričko, OIB 70165306410, Side Košutić 20,10000 Zagreb</item>
      <item>Vesna Jandrečić, OIB 87825966785, Topolje 20,10431 Novaki</item>
      <item>Petar Milošević, OIB 04054637641, Kraljevec 26,10000 Zagreb</item>
      <item>Milena Milošević, OIB 39913123600, Kraljevec 26,10000 Zagreb</item>
      <item>Marjo Milošević, OIB 80523488897, Kraljevec 26,10000 Zagreb</item>
      <item>Josip Milošević, OIB 52109921805, Kraljevec 26,10000 Zagreb</item>
      <item>Nevenka Pečić, OIB 28362981963, Stubička Cesta 90,49243 Oroslavje</item>
      <item>Igor Slunski, OIB 64669124971, Kačićeva 18,10000 Zagreb</item>
      <item>Martina Grgec, Bukovačka cesta 51,10000 Zagreb</item>
      <item>Željko Žužić, OIB 95791812072, 4. Trnjanski Zavoj 28,10000 Zagreb</item>
      <item>Ante Marijanović, OIB 76509530123, Hribarov Prilaz 6,10000 Zagreb</item>
      <item>Senija Demirović, OIB 42856226375, Ulica Antuna Stipančića 27,10000 Zagreb</item>
      <item>Mara Mrkonja, OIB 16337140631, Mrakov Breg 6,10257 Kupinečki Kraljevec</item>
      <item>Zlatko Štimac, OIB 96374813277, Hotnja 71,10414 Hotnja</item>
      <item>Tomo Orlović, OIB 79120735319, Ferenščica X. 13,10000 Zagreb</item>
      <item>Nikola Vukušić, OIB 58171289034, Novi Zdenkovac 14,34350 Novi Zdenkovac</item>
      <item>Lidija Deverić, OIB 62960547678, Odranska 86,10412 Donja Lomnica</item>
      <item>Slobodan Mišetić, OIB 57236356095, Dankovečka Ulica 5,10000 Zagreb</item>
      <item>Zdravko Jakelić, OIB 32525019410, Kustošijski Venec 7,10000 Zagreb</item>
      <item>Ankica Zupanc, OIB 95667242418, Stojdraška Ulica 11,10000 Zagreb</item>
      <item>Miroslav Matković, OIB 95027383876, Turopoljska Ulica 86,10412 Lukavec</item>
      <item>Hrvatski zavod za mirovinsko osiguranje, Područni ured u Gospiću, Odjel za zajedničke poslove, dr. F. Tuđmana 6,53000 Gospić</item>
      <item>Katica Petretić</item>
      <item>Božica Škalec</item>
      <item>Štefica Radović, OIB 73383954618, Ul. Hrvatskih Iseljenika 3,10000 Zagreb</item>
      <item>Mile Peurača, OIB 29230993671, Ulica Brune Bušića 25,10000 Zagreb</item>
      <item>Bernarda Dubovečak-Kostrec, OIB 44527016673, Zagorska Ulica 10,42250 Lepoglava</item>
      <item>Božica Škalec, OIB 18785239979, Vilanci 22,49215 Vilanci</item>
      <item>Zvonimir Milošević, OIB 32622816567</item>
      <item>Mustafa Šahdanović, OIB 14939072745</item>
    </izvorni_sadrzaj>
    <derivirana_varijabla naziv="DomainObject.Predmet.SudioniciListAdressOIB_1">
      <item>Industrogradnja dioničko društvo za usluge, OIB 03714155365, Augusta Šenoe 4-6,42000 Varaždin</item>
      <item>Josip Galinec, OIB 58302139318, Zelinska Ulica 3,10000 Zagreb</item>
      <item>Sudski registar</item>
      <item>Nina Markovinović Belamarić, Kralja Držislava 10,10000 Zagreb</item>
      <item>Meliha Okić Buljanović, Andrije Hebranga 23,10000 Zagreb</item>
      <item>Ivan Vrdoljak, Pavla Hatza 23/II,10000 Zagreb</item>
      <item>Dajana Đurin, OIB 20632217031, Nikole Jurišića 7,43000 Bjelovar</item>
      <item>Slavica Josipović Kulić, OIB 61403210271, Savska Cesta 82,10000 Zagreb</item>
      <item>Zlatko Dumenčić, OIB 89315524077, Svetonedjeljska Cesta 44,10431 Brezje</item>
      <item>Miljenka Troskot, OIB 08735593860, Trg Ivana Kukuljevića 12,10000 Zagreb</item>
      <item>Ivan Perica, OIB 82111576430, Travarski Odvojak 21,10257 Hrvatski Leskovac</item>
      <item>Borivoj Paulik, OIB 90308804993, Medvedgradska 15,10000 Zagreb</item>
      <item>Helena Paulik, OIB 03341062093, Medvedgradska 15,10000 Zagreb</item>
      <item>Anamarija Paulik, OIB 77474375309, Medvedgradska 15,10000 Zagreb</item>
      <item>Agata Ponjan, OIB 56342063125, 6. Njivice 9a,10000 Zagreb</item>
      <item>Miroslav Paradžik, OIB 42163740538, Kennedyev Trg 2,10000 Zagreb</item>
      <item>Višnja Ričko, OIB 70165306410, Side Košutić 20,10000 Zagreb</item>
      <item>Vesna Jandrečić, OIB 87825966785, Topolje 20,10431 Novaki</item>
      <item>Petar Milošević, OIB 04054637641, Kraljevec 26,10000 Zagreb</item>
      <item>Milena Milošević, OIB 39913123600, Kraljevec 26,10000 Zagreb</item>
      <item>Marjo Milošević, OIB 80523488897, Kraljevec 26,10000 Zagreb</item>
      <item>Josip Milošević, OIB 52109921805, Kraljevec 26,10000 Zagreb</item>
      <item>Nevenka Pečić, OIB 28362981963, Stubička Cesta 90,49243 Oroslavje</item>
      <item>Igor Slunski, OIB 64669124971, Kačićeva 18,10000 Zagreb</item>
      <item>Martina Grgec, Bukovačka cesta 51,10000 Zagreb</item>
      <item>Željko Žužić, OIB 95791812072, 4. Trnjanski Zavoj 28,10000 Zagreb</item>
      <item>Ante Marijanović, OIB 76509530123, Hribarov Prilaz 6,10000 Zagreb</item>
      <item>Senija Demirović, OIB 42856226375, Ulica Antuna Stipančića 27,10000 Zagreb</item>
      <item>Mara Mrkonja, OIB 16337140631, Mrakov Breg 6,10257 Kupinečki Kraljevec</item>
      <item>Zlatko Štimac, OIB 96374813277, Hotnja 71,10414 Hotnja</item>
      <item>Tomo Orlović, OIB 79120735319, Ferenščica X. 13,10000 Zagreb</item>
      <item>Nikola Vukušić, OIB 58171289034, Novi Zdenkovac 14,34350 Novi Zdenkovac</item>
      <item>Lidija Deverić, OIB 62960547678, Odranska 86,10412 Donja Lomnica</item>
      <item>Slobodan Mišetić, OIB 57236356095, Dankovečka Ulica 5,10000 Zagreb</item>
      <item>Zdravko Jakelić, OIB 32525019410, Kustošijski Venec 7,10000 Zagreb</item>
      <item>Ankica Zupanc, OIB 95667242418, Stojdraška Ulica 11,10000 Zagreb</item>
      <item>Miroslav Matković, OIB 95027383876, Turopoljska Ulica 86,10412 Lukavec</item>
      <item>Hrvatski zavod za mirovinsko osiguranje, Područni ured u Gospiću, Odjel za zajedničke poslove, dr. F. Tuđmana 6,53000 Gospić</item>
      <item>Katica Petretić</item>
      <item>Božica Škalec</item>
      <item>Štefica Radović, OIB 73383954618, Ul. Hrvatskih Iseljenika 3,10000 Zagreb</item>
      <item>Mile Peurača, OIB 29230993671, Ulica Brune Bušića 25,10000 Zagreb</item>
      <item>Bernarda Dubovečak-Kostrec, OIB 44527016673, Zagorska Ulica 10,42250 Lepoglava</item>
      <item>Božica Škalec, OIB 18785239979, Vilanci 22,49215 Vilanci</item>
      <item>Zvonimir Milošević, OIB 32622816567</item>
      <item>Mustafa Šahdanović, OIB 14939072745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03714155365</item>
      <item>, OIB 58302139318</item>
      <item>, OIB null</item>
      <item>, OIB null</item>
      <item>, OIB null</item>
      <item>, OIB null</item>
      <item>, OIB 20632217031</item>
      <item>, OIB 61403210271</item>
      <item>, OIB 89315524077</item>
      <item>, OIB 08735593860</item>
      <item>, OIB 82111576430</item>
      <item>, OIB 90308804993</item>
      <item>, OIB 03341062093</item>
      <item>, OIB 77474375309</item>
      <item>, OIB 56342063125</item>
      <item>, OIB 42163740538</item>
      <item>, OIB 70165306410</item>
      <item>, OIB 87825966785</item>
      <item>, OIB 04054637641</item>
      <item>, OIB 39913123600</item>
      <item>, OIB 80523488897</item>
      <item>, OIB 52109921805</item>
      <item>, OIB 28362981963</item>
      <item>, OIB 64669124971</item>
      <item>, OIB null</item>
      <item>, OIB 95791812072</item>
      <item>, OIB 76509530123</item>
      <item>, OIB 42856226375</item>
      <item>, OIB 16337140631</item>
      <item>, OIB 96374813277</item>
      <item>, OIB 79120735319</item>
      <item>, OIB 58171289034</item>
      <item>, OIB 62960547678</item>
      <item>, OIB 57236356095</item>
      <item>, OIB 32525019410</item>
      <item>, OIB 95667242418</item>
      <item>, OIB 95027383876</item>
      <item>, OIB null</item>
      <item>, OIB null</item>
      <item>, OIB null</item>
      <item>, OIB 73383954618</item>
      <item>, OIB 29230993671</item>
      <item>, OIB 44527016673</item>
      <item>, OIB 18785239979</item>
      <item>, OIB 32622816567</item>
      <item>, OIB 14939072745</item>
    </izvorni_sadrzaj>
    <derivirana_varijabla naziv="DomainObject.Predmet.SudioniciListNazivOIB_1">
      <item>, OIB 03714155365</item>
      <item>, OIB 58302139318</item>
      <item>, OIB null</item>
      <item>, OIB null</item>
      <item>, OIB null</item>
      <item>, OIB null</item>
      <item>, OIB 20632217031</item>
      <item>, OIB 61403210271</item>
      <item>, OIB 89315524077</item>
      <item>, OIB 08735593860</item>
      <item>, OIB 82111576430</item>
      <item>, OIB 90308804993</item>
      <item>, OIB 03341062093</item>
      <item>, OIB 77474375309</item>
      <item>, OIB 56342063125</item>
      <item>, OIB 42163740538</item>
      <item>, OIB 70165306410</item>
      <item>, OIB 87825966785</item>
      <item>, OIB 04054637641</item>
      <item>, OIB 39913123600</item>
      <item>, OIB 80523488897</item>
      <item>, OIB 52109921805</item>
      <item>, OIB 28362981963</item>
      <item>, OIB 64669124971</item>
      <item>, OIB null</item>
      <item>, OIB 95791812072</item>
      <item>, OIB 76509530123</item>
      <item>, OIB 42856226375</item>
      <item>, OIB 16337140631</item>
      <item>, OIB 96374813277</item>
      <item>, OIB 79120735319</item>
      <item>, OIB 58171289034</item>
      <item>, OIB 62960547678</item>
      <item>, OIB 57236356095</item>
      <item>, OIB 32525019410</item>
      <item>, OIB 95667242418</item>
      <item>, OIB 95027383876</item>
      <item>, OIB null</item>
      <item>, OIB null</item>
      <item>, OIB null</item>
      <item>, OIB 73383954618</item>
      <item>, OIB 29230993671</item>
      <item>, OIB 44527016673</item>
      <item>, OIB 18785239979</item>
      <item>, OIB 32622816567</item>
      <item>, OIB 14939072745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1866</properties:Characters>
  <properties:Lines>68</properties:Lines>
  <properties:Paragraphs>20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2018-03-07T11:34:00Z</dcterms:created>
  <dc:creator>Nikolina Cvek</dc:creator>
  <dc:description/>
  <cp:keywords/>
  <cp:lastModifiedBy>Nikolina Cvek</cp:lastModifiedBy>
  <cp:lastPrinted>2018-09-28T13:00:00Z</cp:lastPrinted>
  <dcterms:modified xmlns:xsi="http://www.w3.org/2001/XMLSchema-instance" xsi:type="dcterms:W3CDTF">2018-09-28T13:01:00Z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