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3394" w14:paraId="6a83394" w:rsidRDefault="002C6108" w:rsidP="002C6108" w:rsidR="002C610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C6108" w:rsidP="002C6108" w:rsidR="002C6108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2C6108" w:rsidP="002C6108" w:rsidR="002C6108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St-808</w:t>
      </w:r>
      <w:r w:rsidRPr="003B30FE">
        <w:t>/</w:t>
      </w:r>
      <w:r>
        <w:t>20</w:t>
      </w:r>
      <w:r w:rsidRPr="0078050A">
        <w:t>16-39</w:t>
      </w:r>
    </w:p>
    <w:p w:rsidRDefault="002C6108" w:rsidP="002C6108" w:rsidR="002C6108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2C6108" w:rsidP="002C6108" w:rsidR="002C6108">
      <w:pPr>
        <w:jc w:val="both"/>
      </w:pPr>
    </w:p>
    <w:p w:rsidRDefault="002C6108" w:rsidP="002C6108" w:rsidR="002C6108" w:rsidRPr="004D3099">
      <w:pPr>
        <w:jc w:val="both"/>
      </w:pPr>
    </w:p>
    <w:p w:rsidRDefault="002C6108" w:rsidP="002C6108" w:rsidR="002C6108">
      <w:pPr>
        <w:jc w:val="center"/>
      </w:pPr>
      <w:r w:rsidRPr="004D3099">
        <w:t>R E P U B L I K A   H R V A T S K A</w:t>
      </w:r>
    </w:p>
    <w:p w:rsidRDefault="002C6108" w:rsidP="002C6108" w:rsidR="002C6108" w:rsidRPr="004D3099">
      <w:pPr>
        <w:jc w:val="center"/>
      </w:pPr>
    </w:p>
    <w:p w:rsidRDefault="002C6108" w:rsidP="002C6108" w:rsidR="002C6108" w:rsidRPr="004D3099">
      <w:pPr>
        <w:jc w:val="center"/>
      </w:pPr>
      <w:r w:rsidRPr="004D3099">
        <w:t>R J E Š E N J E</w:t>
      </w:r>
    </w:p>
    <w:p w:rsidRDefault="002C6108" w:rsidP="002C6108" w:rsidR="002C6108" w:rsidRPr="004D3099">
      <w:pPr>
        <w:jc w:val="both"/>
      </w:pPr>
    </w:p>
    <w:p w:rsidRDefault="002C6108" w:rsidP="002C6108" w:rsidR="002C6108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875FA5">
        <w:t xml:space="preserve">Stečajnom masom iza PASA GRAĐENJE d.o.o. u stečaju, Pula, Dobrilina 9, </w:t>
      </w:r>
      <w:r w:rsidRPr="0078050A">
        <w:t>OIB: 25203793999, 2</w:t>
      </w:r>
      <w:r w:rsidR="0078050A" w:rsidRPr="0078050A">
        <w:t>9</w:t>
      </w:r>
      <w:r w:rsidRPr="0078050A">
        <w:t xml:space="preserve">. studenog 2017. </w:t>
      </w:r>
    </w:p>
    <w:p w:rsidRDefault="002C6108" w:rsidP="002C6108" w:rsidR="002C6108" w:rsidRPr="00294B6C">
      <w:pPr>
        <w:jc w:val="both"/>
      </w:pPr>
    </w:p>
    <w:p w:rsidRDefault="002C6108" w:rsidP="002C6108" w:rsidR="002C6108" w:rsidRPr="004D3099">
      <w:pPr>
        <w:jc w:val="center"/>
      </w:pPr>
      <w:r w:rsidRPr="004D3099">
        <w:t>r i j e š i o  j e</w:t>
      </w:r>
    </w:p>
    <w:p w:rsidRDefault="002C6108" w:rsidP="002C6108" w:rsidR="002C6108" w:rsidRPr="004D3099">
      <w:pPr>
        <w:jc w:val="both"/>
      </w:pPr>
    </w:p>
    <w:p w:rsidRDefault="002C6108" w:rsidP="002C6108" w:rsidR="002C6108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stečajne upraviteljice</w:t>
      </w:r>
      <w:r w:rsidRPr="004D3099">
        <w:t xml:space="preserve"> </w:t>
      </w:r>
      <w:r w:rsidRPr="00B61A0B">
        <w:t>Mi</w:t>
      </w:r>
      <w:r>
        <w:t xml:space="preserve">lene Veljović, </w:t>
      </w:r>
      <w:r w:rsidRPr="00B61A0B">
        <w:t>Pul</w:t>
      </w:r>
      <w:r>
        <w:t>a, Dobrilina 9</w:t>
      </w:r>
      <w:r w:rsidRPr="00117282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2C6108" w:rsidP="002C6108" w:rsidR="002C6108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5045-48752-808</w:t>
      </w:r>
      <w:r w:rsidRPr="00DA176A">
        <w:t>201</w:t>
      </w:r>
      <w:r>
        <w:t>6</w:t>
      </w:r>
      <w:r w:rsidRPr="00DA176A">
        <w:t>.</w:t>
      </w:r>
    </w:p>
    <w:p w:rsidRDefault="002C6108" w:rsidP="002C6108" w:rsidR="002C6108" w:rsidRPr="004D3099">
      <w:pPr>
        <w:jc w:val="both"/>
      </w:pPr>
      <w:r w:rsidRPr="004D3099">
        <w:t xml:space="preserve"> </w:t>
      </w:r>
    </w:p>
    <w:p w:rsidRDefault="002C6108" w:rsidP="002C6108" w:rsidR="002C6108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2C6108" w:rsidP="002C6108" w:rsidR="002C6108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2C6108" w:rsidP="002C6108" w:rsidR="002C6108">
      <w:pPr>
        <w:jc w:val="both"/>
      </w:pPr>
      <w:r w:rsidRPr="004D3099">
        <w:tab/>
      </w:r>
      <w:r>
        <w:tab/>
      </w:r>
    </w:p>
    <w:p w:rsidRDefault="002C6108" w:rsidP="002C6108" w:rsidR="002C6108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2C6108" w:rsidP="002C6108" w:rsidR="002C6108" w:rsidRPr="008E3309">
      <w:pPr>
        <w:jc w:val="center"/>
      </w:pPr>
    </w:p>
    <w:p w:rsidRDefault="008E3309" w:rsidP="002C6108" w:rsidR="002C6108" w:rsidRPr="008E3309">
      <w:pPr>
        <w:jc w:val="center"/>
      </w:pPr>
      <w:r w:rsidRPr="008E3309">
        <w:t>29. siječnja 2018. u 12</w:t>
      </w:r>
      <w:r w:rsidR="002C6108" w:rsidRPr="008E3309">
        <w:t>:</w:t>
      </w:r>
      <w:r w:rsidRPr="008E3309">
        <w:t>15</w:t>
      </w:r>
      <w:r w:rsidR="002C6108" w:rsidRPr="008E3309">
        <w:t xml:space="preserve"> sati,</w:t>
      </w:r>
    </w:p>
    <w:p w:rsidRDefault="002C6108" w:rsidP="002C6108" w:rsidR="002C6108" w:rsidRPr="008E3309">
      <w:pPr>
        <w:jc w:val="center"/>
      </w:pPr>
      <w:r w:rsidRPr="008E3309">
        <w:t>sudnica broj 5,</w:t>
      </w:r>
    </w:p>
    <w:p w:rsidRDefault="002C6108" w:rsidP="002C6108" w:rsidR="002C6108" w:rsidRPr="008E3309">
      <w:pPr>
        <w:jc w:val="center"/>
      </w:pPr>
      <w:r w:rsidRPr="008E3309">
        <w:t xml:space="preserve">u Trgovačkom sudu u Pazinu, Dršćevka 1. </w:t>
      </w:r>
    </w:p>
    <w:p w:rsidRDefault="002C6108" w:rsidP="002C6108" w:rsidR="002C6108" w:rsidRPr="008E3309"/>
    <w:p w:rsidRDefault="002C6108" w:rsidP="002C6108" w:rsidR="002C6108" w:rsidRPr="008E3309">
      <w:pPr>
        <w:jc w:val="both"/>
      </w:pPr>
      <w:r w:rsidRPr="008E3309">
        <w:tab/>
        <w:t>IV.</w:t>
      </w:r>
      <w:r w:rsidRPr="008E3309">
        <w:tab/>
        <w:t xml:space="preserve">Skupština vjerovnika, na kojoj će stečajna upraviteljica podnijeti izvješće o stanju stečajne mase i tijeku stečajnog postupka, određuje se za dan </w:t>
      </w:r>
    </w:p>
    <w:p w:rsidRDefault="002C6108" w:rsidP="002C6108" w:rsidR="002C6108" w:rsidRPr="008E3309">
      <w:pPr>
        <w:jc w:val="center"/>
      </w:pPr>
    </w:p>
    <w:p w:rsidRDefault="008E3309" w:rsidP="002C6108" w:rsidR="002C6108" w:rsidRPr="008E3309">
      <w:pPr>
        <w:jc w:val="center"/>
      </w:pPr>
      <w:r w:rsidRPr="008E3309">
        <w:t>29. siječnja 2018. u 12</w:t>
      </w:r>
      <w:r w:rsidR="002C6108" w:rsidRPr="008E3309">
        <w:t>:</w:t>
      </w:r>
      <w:r w:rsidRPr="008E3309">
        <w:t>3</w:t>
      </w:r>
      <w:r w:rsidR="002C6108" w:rsidRPr="008E3309">
        <w:t>0 sati</w:t>
      </w:r>
    </w:p>
    <w:p w:rsidRDefault="002C6108" w:rsidP="002C6108" w:rsidR="002C6108" w:rsidRPr="008E3309">
      <w:pPr>
        <w:jc w:val="center"/>
      </w:pPr>
      <w:r w:rsidRPr="008E3309">
        <w:t>sudnica broj 5</w:t>
      </w:r>
    </w:p>
    <w:p w:rsidRDefault="002C6108" w:rsidP="002C6108" w:rsidR="002C6108" w:rsidRPr="008E3309">
      <w:pPr>
        <w:jc w:val="center"/>
      </w:pPr>
      <w:r w:rsidRPr="008E3309">
        <w:t>u Trgovačkom sudu u Pazinu, Dršćevka 1.</w:t>
      </w:r>
    </w:p>
    <w:p w:rsidRDefault="002C6108" w:rsidP="002C6108" w:rsidR="002C6108">
      <w:pPr>
        <w:jc w:val="both"/>
      </w:pPr>
    </w:p>
    <w:p w:rsidRDefault="002C6108" w:rsidP="002C6108" w:rsidR="002C6108">
      <w:pPr>
        <w:jc w:val="both"/>
      </w:pPr>
    </w:p>
    <w:p w:rsidRDefault="002C6108" w:rsidP="002C6108" w:rsidR="002C6108" w:rsidRPr="004D3099">
      <w:pPr>
        <w:jc w:val="both"/>
      </w:pPr>
    </w:p>
    <w:p w:rsidRDefault="002C6108" w:rsidP="002C6108" w:rsidR="002C6108" w:rsidRPr="004D3099">
      <w:pPr>
        <w:jc w:val="center"/>
      </w:pPr>
      <w:r w:rsidRPr="004D3099">
        <w:lastRenderedPageBreak/>
        <w:t>Obrazloženje</w:t>
      </w:r>
    </w:p>
    <w:p w:rsidRDefault="002C6108" w:rsidP="002C6108" w:rsidR="002C6108" w:rsidRPr="004D083D">
      <w:pPr>
        <w:jc w:val="both"/>
      </w:pPr>
    </w:p>
    <w:p w:rsidRDefault="004D083D" w:rsidP="002C6108" w:rsidR="002C6108" w:rsidRPr="004D083D">
      <w:pPr>
        <w:jc w:val="both"/>
      </w:pPr>
      <w:r w:rsidRPr="004D083D">
        <w:tab/>
        <w:t>Na prijedlog stečajne upraviteljice a t</w:t>
      </w:r>
      <w:r w:rsidR="002C6108" w:rsidRPr="004D083D">
        <w:t>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2C6108" w:rsidP="002C6108" w:rsidR="002C6108" w:rsidRPr="004D083D">
      <w:pPr>
        <w:jc w:val="both"/>
      </w:pPr>
      <w:r w:rsidRPr="004D083D">
        <w:tab/>
      </w:r>
    </w:p>
    <w:p w:rsidRDefault="002C6108" w:rsidP="002C6108" w:rsidR="002C6108" w:rsidRPr="004D3099">
      <w:pPr>
        <w:jc w:val="both"/>
      </w:pPr>
    </w:p>
    <w:p w:rsidRDefault="002C6108" w:rsidP="002C6108" w:rsidR="002C6108" w:rsidRPr="0078050A">
      <w:pPr>
        <w:jc w:val="center"/>
      </w:pPr>
      <w:r w:rsidRPr="0078050A">
        <w:t>U Pazinu 2</w:t>
      </w:r>
      <w:r w:rsidR="0078050A" w:rsidRPr="0078050A">
        <w:t>9</w:t>
      </w:r>
      <w:r w:rsidRPr="0078050A">
        <w:t>. studenog 2017.</w:t>
      </w:r>
    </w:p>
    <w:p w:rsidRDefault="002C6108" w:rsidP="002C6108" w:rsidR="002C6108" w:rsidRPr="004D3099">
      <w:pPr>
        <w:jc w:val="center"/>
      </w:pPr>
    </w:p>
    <w:p w:rsidRDefault="002C6108" w:rsidP="002C6108" w:rsidR="002C6108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2C6108" w:rsidP="002C6108" w:rsidR="002C610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2C6108" w:rsidP="002C6108" w:rsidR="002C6108">
      <w:pPr>
        <w:jc w:val="both"/>
      </w:pPr>
    </w:p>
    <w:p w:rsidRDefault="002C6108" w:rsidP="002C6108" w:rsidR="002C6108">
      <w:pPr>
        <w:jc w:val="both"/>
      </w:pPr>
    </w:p>
    <w:p w:rsidRDefault="002C6108" w:rsidP="002C6108" w:rsidR="002C6108" w:rsidRPr="004D3099">
      <w:pPr>
        <w:jc w:val="both"/>
      </w:pPr>
    </w:p>
    <w:p w:rsidRDefault="002C6108" w:rsidP="002C6108" w:rsidR="002C6108">
      <w:r>
        <w:t>UPUTA O PRAVNOM LIJEKU:</w:t>
      </w:r>
    </w:p>
    <w:p w:rsidRDefault="002C6108" w:rsidP="002C6108" w:rsidR="002C6108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2C6108" w:rsidP="002C6108" w:rsidR="002C6108" w:rsidRPr="00E605C9">
      <w:pPr>
        <w:jc w:val="both"/>
      </w:pPr>
    </w:p>
    <w:p w:rsidRDefault="002C6108" w:rsidP="002C6108" w:rsidR="002C6108" w:rsidRPr="004D3099">
      <w:pPr>
        <w:jc w:val="both"/>
      </w:pPr>
      <w:r w:rsidRPr="004D3099">
        <w:t>DNA:</w:t>
      </w:r>
    </w:p>
    <w:p w:rsidRDefault="002C6108" w:rsidP="002C6108" w:rsidR="002C6108">
      <w:pPr>
        <w:jc w:val="both"/>
      </w:pPr>
      <w:r>
        <w:t xml:space="preserve">- stečajna upraviteljica </w:t>
      </w:r>
      <w:r w:rsidRPr="00B61A0B">
        <w:t>Mi</w:t>
      </w:r>
      <w:r>
        <w:t xml:space="preserve">lena Veljović, </w:t>
      </w:r>
      <w:r w:rsidRPr="00B61A0B">
        <w:t>Pul</w:t>
      </w:r>
      <w:r>
        <w:t>a, Dobrilina 9</w:t>
      </w:r>
    </w:p>
    <w:p w:rsidRDefault="002C6108" w:rsidP="002C6108" w:rsidR="002C6108">
      <w:pPr>
        <w:jc w:val="both"/>
      </w:pPr>
      <w:r w:rsidRPr="004D3099">
        <w:t>- e-oglasna ploča 8 dana</w:t>
      </w:r>
    </w:p>
    <w:p w:rsidRDefault="002C6108" w:rsidP="002C6108" w:rsidR="002C6108"/>
    <w:p w:rsidRDefault="002C6108" w:rsidP="002C6108" w:rsidR="002C6108"/>
    <w:p w:rsidRDefault="002C6108" w:rsidP="002C6108" w:rsidR="002C6108"/>
    <w:p w:rsidRDefault="002C6108" w:rsidP="002C6108" w:rsidR="002C6108"/>
    <w:p w:rsidRDefault="002C6108" w:rsidP="002C6108" w:rsidR="002C6108"/>
    <w:p w:rsidRDefault="002C6108" w:rsidP="002C6108" w:rsidR="002C6108"/>
    <w:p w:rsidRDefault="00661D52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108" w:rsidP="002C6108" w:rsidR="002C6108">
      <w:r>
        <w:separator/>
      </w:r>
    </w:p>
  </w:endnote>
  <w:endnote w:id="0" w:type="continuationSeparator">
    <w:p w:rsidRDefault="002C6108" w:rsidP="002C6108" w:rsidR="002C6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108" w:rsidP="002C6108" w:rsidR="002C6108">
      <w:r>
        <w:separator/>
      </w:r>
    </w:p>
  </w:footnote>
  <w:footnote w:id="0" w:type="continuationSeparator">
    <w:p w:rsidRDefault="002C6108" w:rsidP="002C6108" w:rsidR="002C6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10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1D5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10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6108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St-808</w:t>
    </w:r>
    <w:r w:rsidRPr="003B30FE">
      <w:t>/</w:t>
    </w:r>
    <w:r>
      <w:t>20</w:t>
    </w:r>
    <w:r w:rsidRPr="0078050A">
      <w:t>16-39</w:t>
    </w:r>
  </w:p>
  <w:p w:rsidRDefault="00661D5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10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108"/>
    <w:rsid w:val="002C6108"/>
    <w:rsid w:val="004D083D"/>
    <w:rsid w:val="00554328"/>
    <w:rsid w:val="00661D52"/>
    <w:rsid w:val="0078050A"/>
    <w:rsid w:val="008E330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61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61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610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6108"/>
  </w:style>
  <w:style w:styleId="Tekstbalonia" w:type="paragraph">
    <w:name w:val="Balloon Text"/>
    <w:basedOn w:val="Normal"/>
    <w:link w:val="TekstbaloniaChar"/>
    <w:uiPriority w:val="99"/>
    <w:semiHidden/>
    <w:unhideWhenUsed/>
    <w:rsid w:val="002C6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1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61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61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5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5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5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5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61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61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610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6108"/>
  </w:style>
  <w:style w:styleId="Tekstbalonia" w:type="paragraph">
    <w:name w:val="Balloon Text"/>
    <w:basedOn w:val="Normal"/>
    <w:link w:val="TekstbaloniaChar"/>
    <w:uiPriority w:val="99"/>
    <w:semiHidden/>
    <w:unhideWhenUsed/>
    <w:rsid w:val="002C6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1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61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61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5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5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5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5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2217</properties:Characters>
  <properties:Lines>78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2017-11-28T10:52:00Z</dcterms:created>
  <dc:creator>Jasmina Matika</dc:creator>
  <cp:lastModifiedBy>Jasmina Matika</cp:lastModifiedBy>
  <dcterms:modified xmlns:xsi="http://www.w3.org/2001/XMLSchema-instance" xsi:type="dcterms:W3CDTF">2017-11-29T09:30:00Z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