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84f9" w14:paraId="2b684f9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  <w:t>Poslovni broj: 2 St-</w:t>
      </w:r>
      <w:r w:rsidR="000248A6">
        <w:rPr>
          <w:rFonts w:eastAsia="Calibri"/>
          <w:szCs w:val="24"/>
          <w:lang w:eastAsia="en-US"/>
        </w:rPr>
        <w:t>1047/15-5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2B59EE">
        <w:t>OLUJA d.o.o., OIB 70699594636, Đurđevac, Tina Ujevića 39</w:t>
      </w:r>
      <w:r w:rsidR="00824366">
        <w:t xml:space="preserve">, dana </w:t>
      </w:r>
      <w:r w:rsidR="002B59EE">
        <w:t>13. lipnja 2016.</w:t>
      </w: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2B59EE">
        <w:t>OLUJA d.o.o., OIB 70699594636, Đurđevac, Tina Ujevića 39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2B59EE">
        <w:rPr>
          <w:szCs w:val="24"/>
        </w:rPr>
        <w:t>13. lipnja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2B59EE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2B59EE">
        <w:t>OLUJA d.o.o., OIB 70699594636, Đurđevac, Tina Ujevića 39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2B59EE">
        <w:t>Jugoslav Puran, OIB 70582689973, iz Bjelovara, Josipa Jelačića 12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2B59EE">
        <w:t>OLUJA d.o.o., OIB 70699594636, Đurđevac, Tina Ujevića 39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2B59EE">
        <w:rPr>
          <w:szCs w:val="24"/>
        </w:rPr>
        <w:t>sudskog registra</w:t>
      </w:r>
      <w:r w:rsidR="007A75CE" w:rsidRPr="00964C7D">
        <w:rPr>
          <w:szCs w:val="24"/>
        </w:rPr>
        <w:t>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2B59EE">
        <w:rPr>
          <w:szCs w:val="24"/>
        </w:rPr>
        <w:t>11. prosinca 201</w:t>
      </w:r>
      <w:r w:rsidR="003F677B">
        <w:rPr>
          <w:szCs w:val="24"/>
        </w:rPr>
        <w:t>5</w:t>
      </w:r>
      <w:r w:rsidR="002B59EE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 xml:space="preserve">glasnoj ploči </w:t>
      </w:r>
      <w:r w:rsidR="00E07F27">
        <w:rPr>
          <w:szCs w:val="24"/>
        </w:rPr>
        <w:lastRenderedPageBreak/>
        <w:t>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2B59EE">
        <w:rPr>
          <w:szCs w:val="24"/>
        </w:rPr>
        <w:t>13. lipnja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2B59EE">
        <w:rPr>
          <w:szCs w:val="24"/>
        </w:rPr>
        <w:t>, v. r.</w:t>
      </w: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2B59EE">
        <w:t>OLUJA d.o.o., Đurđevac, Tina Ujevića 39</w:t>
      </w:r>
    </w:p>
    <w:p w:rsidRDefault="00324A9A" w:rsidP="00964C7D" w:rsidR="00824366" w:rsidRPr="002B59EE">
      <w:pPr>
        <w:numPr>
          <w:ilvl w:val="0"/>
          <w:numId w:val="1"/>
        </w:numPr>
        <w:rPr>
          <w:szCs w:val="24"/>
        </w:rPr>
      </w:pPr>
      <w:r w:rsidRPr="002B59EE">
        <w:t>Direktor</w:t>
      </w:r>
      <w:r w:rsidR="002B59EE" w:rsidRPr="002B59EE">
        <w:t>i</w:t>
      </w:r>
      <w:r w:rsidRPr="002B59EE">
        <w:t xml:space="preserve"> dužnika,</w:t>
      </w:r>
      <w:r w:rsidR="002B59EE" w:rsidRPr="002B59EE">
        <w:t xml:space="preserve"> Josip Horvat, Vladimir Pichtchouline i Marija Pichtchoulina, svi na adresi dužnika, Đurđevac, Tina Ujevićva 39</w:t>
      </w:r>
    </w:p>
    <w:p w:rsidRDefault="00324A9A" w:rsidP="00DF4B3F" w:rsidR="00B375FC">
      <w:pPr>
        <w:numPr>
          <w:ilvl w:val="0"/>
          <w:numId w:val="1"/>
        </w:numPr>
        <w:rPr>
          <w:szCs w:val="24"/>
        </w:rPr>
      </w:pPr>
      <w:r w:rsidRPr="002B59EE">
        <w:rPr>
          <w:szCs w:val="24"/>
        </w:rPr>
        <w:t>Sudski registar ovog suda</w:t>
      </w:r>
      <w:r w:rsidR="00733B53" w:rsidRPr="002B59EE">
        <w:rPr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2B59EE">
        <w:rPr>
          <w:szCs w:val="24"/>
        </w:rPr>
        <w:t>Koprivnica, Hrvatske državnosti 7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2B59EE">
        <w:rPr>
          <w:szCs w:val="24"/>
        </w:rPr>
        <w:t>Jugoslav Puran, Bjelovar, Josipa Jelačića 12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3F677B" w:rsidR="00CF63B6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A45" w:rsidP="007A75CE" w:rsidR="003F0A45">
      <w:r>
        <w:separator/>
      </w:r>
    </w:p>
  </w:endnote>
  <w:endnote w:id="0" w:type="continuationSeparator">
    <w:p w:rsidRDefault="003F0A45" w:rsidP="007A75CE" w:rsidR="003F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A45" w:rsidP="007A75CE" w:rsidR="003F0A45">
      <w:r>
        <w:separator/>
      </w:r>
    </w:p>
  </w:footnote>
  <w:footnote w:id="0" w:type="continuationSeparator">
    <w:p w:rsidRDefault="003F0A45" w:rsidP="007A75CE" w:rsidR="003F0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1E30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2B59EE">
      <w:rPr>
        <w:szCs w:val="24"/>
      </w:rPr>
      <w:t>1047/15-5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F30981" w:rsidR="00824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48A6"/>
    <w:rsid w:val="000424ED"/>
    <w:rsid w:val="0004525B"/>
    <w:rsid w:val="000571E3"/>
    <w:rsid w:val="00064E14"/>
    <w:rsid w:val="000B15A6"/>
    <w:rsid w:val="000D1780"/>
    <w:rsid w:val="000E1119"/>
    <w:rsid w:val="00144DF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2B59EE"/>
    <w:rsid w:val="003214EC"/>
    <w:rsid w:val="00324A9A"/>
    <w:rsid w:val="00344C96"/>
    <w:rsid w:val="003B2470"/>
    <w:rsid w:val="003B5155"/>
    <w:rsid w:val="003E2AE0"/>
    <w:rsid w:val="003F0A45"/>
    <w:rsid w:val="003F677B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41E3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30981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41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E30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1E30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1E30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1E30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741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E3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1E30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1E3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1E30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St-1047/2015</izvorni_sadrzaj>
    <derivirana_varijabla naziv="DomainObject.Predmet.OznakaBroj_1">St-1047/2015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OLUJA društvo s ograničenom odgovornošću za trgovinu, proizvodnju i usluge</izvorni_sadrzaj>
    <derivirana_varijabla naziv="DomainObject.Predmet.ProtustrankaFormated_1">  OLUJA društvo s ograničenom odgovornošću za trgovinu, proizvodnju i usluge</derivirana_varijabla>
  </DomainObject.Predmet.ProtustrankaFormated>
  <DomainObject.Predmet.ProtustrankaFormatedOIB>
    <izvorni_sadrzaj>  OLUJA društvo s ograničenom odgovornošću za trgovinu, proizvodnju i usluge, OIB 70699594636</izvorni_sadrzaj>
    <derivirana_varijabla naziv="DomainObject.Predmet.ProtustrankaFormatedOIB_1">  OLUJA društvo s ograničenom odgovornošću za trgovinu, proizvodnju i usluge, OIB 70699594636</derivirana_varijabla>
  </DomainObject.Predmet.ProtustrankaFormatedOIB>
  <DomainObject.Predmet.ProtustrankaFormatedWithAdress>
    <izvorni_sadrzaj> OLUJA društvo s ograničenom odgovornošću za trgovinu, proizvodnju i usluge, Tina Ujevića 39, 48350 Đurđevac</izvorni_sadrzaj>
    <derivirana_varijabla naziv="DomainObject.Predmet.ProtustrankaFormatedWithAdress_1"> OLUJA društvo s ograničenom odgovornošću za trgovinu, proizvodnju i usluge, Tina Ujevića 39, 48350 Đurđevac</derivirana_varijabla>
  </DomainObject.Predmet.ProtustrankaFormatedWithAdress>
  <DomainObject.Predmet.ProtustrankaFormatedWithAdressOIB>
    <izvorni_sadrzaj> OLUJA društvo s ograničenom odgovornošću za trgovinu, proizvodnju i usluge, OIB 70699594636, Tina Ujevića 39, 48350 Đurđevac</izvorni_sadrzaj>
    <derivirana_varijabla naziv="DomainObject.Predmet.ProtustrankaFormatedWithAdressOIB_1"> OLUJA društvo s ograničenom odgovornošću za trgovinu, proizvodnju i usluge, OIB 70699594636, Tina Ujevića 39, 48350 Đurđevac</derivirana_varijabla>
  </DomainObject.Predmet.ProtustrankaFormatedWithAdressOIB>
  <DomainObject.Predmet.ProtustrankaWithAdress>
    <izvorni_sadrzaj>OLUJA društvo s ograničenom odgovornošću za trgovinu, proizvodnju i usluge Tina Ujevića 39, 48350 Đurđevac</izvorni_sadrzaj>
    <derivirana_varijabla naziv="DomainObject.Predmet.ProtustrankaWithAdress_1">OLUJA društvo s ograničenom odgovornošću za trgovinu, proizvodnju i usluge Tina Ujevića 39, 48350 Đurđevac</derivirana_varijabla>
  </DomainObject.Predmet.ProtustrankaWithAdress>
  <DomainObject.Predmet.ProtustrankaWithAdressOIB>
    <izvorni_sadrzaj>OLUJA društvo s ograničenom odgovornošću za trgovinu, proizvodnju i usluge, OIB 70699594636, Tina Ujevića 39, 48350 Đurđevac</izvorni_sadrzaj>
    <derivirana_varijabla naziv="DomainObject.Predmet.ProtustrankaWithAdressOIB_1">OLUJA društvo s ograničenom odgovornošću za trgovinu, proizvodnju i usluge, OIB 70699594636, Tina Ujevića 39, 48350 Đurđevac</derivirana_varijabla>
  </DomainObject.Predmet.ProtustrankaWithAdressOIB>
  <DomainObject.Predmet.ProtustrankaNazivFormated>
    <izvorni_sadrzaj>OLUJA društvo s ograničenom odgovornošću za trgovinu, proizvodnju i usluge</izvorni_sadrzaj>
    <derivirana_varijabla naziv="DomainObject.Predmet.ProtustrankaNazivFormated_1">OLUJA društvo s ograničenom odgovornošću za trgovinu, proizvodnju i usluge</derivirana_varijabla>
  </DomainObject.Predmet.ProtustrankaNazivFormated>
  <DomainObject.Predmet.ProtustrankaNazivFormatedOIB>
    <izvorni_sadrzaj>OLUJA društvo s ograničenom odgovornošću za trgovinu, proizvodnju i usluge, OIB 70699594636</izvorni_sadrzaj>
    <derivirana_varijabla naziv="DomainObject.Predmet.ProtustrankaNazivFormatedOIB_1">OLUJA društvo s ograničenom odgovornošću za trgovinu, proizvodnju i usluge, OIB 70699594636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10425.47</izvorni_sadrzaj>
    <derivirana_varijabla naziv="DomainObject.Predmet.TrenutnaVrijednost_1">10425.47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OLUJA društvo s ograničenom odgovornošću za trgovinu, proizvodnju i usluge</item>
    </izvorni_sadrzaj>
    <derivirana_varijabla naziv="DomainObject.Predmet.ProtuStrankaListFormated_1">
      <item>OLUJA društvo s ograničenom odgovornošću za trgovinu, proizvodnju i usluge</item>
    </derivirana_varijabla>
  </DomainObject.Predmet.ProtuStrankaListFormated>
  <DomainObject.Predmet.ProtuStrankaListFormatedOIB>
    <izvorni_sadrzaj>
      <item>OLUJA društvo s ograničenom odgovornošću za trgovinu, proizvodnju i usluge, OIB 70699594636</item>
    </izvorni_sadrzaj>
    <derivirana_varijabla naziv="DomainObject.Predmet.ProtuStrankaListFormatedOIB_1">
      <item>OLUJA društvo s ograničenom odgovornošću za trgovinu, proizvodnju i usluge, OIB 70699594636</item>
    </derivirana_varijabla>
  </DomainObject.Predmet.ProtuStrankaListFormatedOIB>
  <DomainObject.Predmet.ProtuStrankaListFormatedWithAdress>
    <izvorni_sadrzaj>
      <item>OLUJA društvo s ograničenom odgovornošću za trgovinu, proizvodnju i usluge, Tina Ujevića 39, 48350 Đurđevac</item>
    </izvorni_sadrzaj>
    <derivirana_varijabla naziv="DomainObject.Predmet.ProtuStrankaListFormatedWithAdress_1">
      <item>OLUJA društvo s ograničenom odgovornošću za trgovinu, proizvodnju i usluge, Tina Ujevića 39, 48350 Đurđevac</item>
    </derivirana_varijabla>
  </DomainObject.Predmet.ProtuStrankaListFormatedWithAdress>
  <DomainObject.Predmet.ProtuStrankaListFormatedWithAdressOIB>
    <izvorni_sadrzaj>
      <item>OLUJA društvo s ograničenom odgovornošću za trgovinu, proizvodnju i usluge, OIB 70699594636, Tina Ujevića 39, 48350 Đurđevac</item>
    </izvorni_sadrzaj>
    <derivirana_varijabla naziv="DomainObject.Predmet.ProtuStrankaListFormatedWithAdressOIB_1">
      <item>OLUJA društvo s ograničenom odgovornošću za trgovinu, proizvodnju i usluge, OIB 70699594636, Tina Ujevića 39, 48350 Đurđevac</item>
    </derivirana_varijabla>
  </DomainObject.Predmet.ProtuStrankaListFormatedWithAdressOIB>
  <DomainObject.Predmet.ProtuStrankaListNazivFormated>
    <izvorni_sadrzaj>
      <item>OLUJA društvo s ograničenom odgovornošću za trgovinu, proizvodnju i usluge</item>
    </izvorni_sadrzaj>
    <derivirana_varijabla naziv="DomainObject.Predmet.ProtuStrankaListNazivFormated_1">
      <item>OLUJA društvo s ograničenom odgovornošću za trgovinu, proizvodnju i usluge</item>
    </derivirana_varijabla>
  </DomainObject.Predmet.ProtuStrankaListNazivFormated>
  <DomainObject.Predmet.ProtuStrankaListNazivFormatedOIB>
    <izvorni_sadrzaj>
      <item>OLUJA društvo s ograničenom odgovornošću za trgovinu, proizvodnju i usluge, OIB 70699594636</item>
    </izvorni_sadrzaj>
    <derivirana_varijabla naziv="DomainObject.Predmet.ProtuStrankaListNazivFormatedOIB_1">
      <item>OLUJA društvo s ograničenom odgovornošću za trgovinu, proizvodnju i usluge, OIB 70699594636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OLUJA društvo s ograničenom odgovornošću za trgovinu, proizvodnju i usluge</izvorni_sadrzaj>
    <derivirana_varijabla naziv="DomainObject.Predmet.ProtustrankaIDrugi_1">OLUJA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OLUJA društvo s ograničenom odgovornošću za trgovinu, proizvodnju i usluge, OIB 70699594636, Tina Ujevića 39, 48350 Đurđevac</izvorni_sadrzaj>
    <derivirana_varijabla naziv="DomainObject.Predmet.ProtustrankaIDrugiAdressOIB_1">OLUJA društvo s ograničenom odgovornošću za trgovinu, proizvodnju i usluge, OIB 70699594636, Tina Ujevića 39,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OLUJA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OLUJA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OLUJA društvo s ograničenom odgovornošću za trgovinu, proizvodnju i usluge, OIB 70699594636, Tina Ujevića 39,48350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OLUJA društvo s ograničenom odgovornošću za trgovinu, proizvodnju i usluge, OIB 70699594636, Tina Ujevića 39,48350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70699594636</item>
      <item>, OIB null</item>
      <item>, OIB null</item>
    </izvorni_sadrzaj>
    <derivirana_varijabla naziv="DomainObject.Predmet.SudioniciListNazivOIB_1">
      <item>, OIB 85821130368</item>
      <item>, OIB 70699594636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2885</properties:Characters>
  <properties:Lines>80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2016-06-13T07:09:00Z</dcterms:created>
  <dc:creator>Ljubica Makovec</dc:creator>
  <cp:lastModifiedBy>Ljubica Makovec</cp:lastModifiedBy>
  <cp:lastPrinted>2016-06-13T07:22:00Z</cp:lastPrinted>
  <dcterms:modified xmlns:xsi="http://www.w3.org/2001/XMLSchema-instance" xsi:type="dcterms:W3CDTF">2016-06-13T07:31:00Z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