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c8d1" w14:paraId="e65c8d1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1AAF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581AAF">
        <w:rPr>
          <w:rFonts w:cs="Times New Roman" w:eastAsia="Times New Roman"/>
          <w:szCs w:val="24"/>
        </w:rPr>
        <w:t xml:space="preserve"> </w:t>
      </w:r>
      <w:r w:rsidR="004D467F">
        <w:rPr>
          <w:rFonts w:cs="Times New Roman" w:eastAsia="Times New Roman"/>
          <w:szCs w:val="24"/>
        </w:rPr>
        <w:t>SRIĆA</w:t>
      </w:r>
      <w:r w:rsidR="00581AAF">
        <w:rPr>
          <w:rFonts w:cs="Times New Roman" w:eastAsia="Times New Roman"/>
          <w:szCs w:val="24"/>
        </w:rPr>
        <w:t xml:space="preserve"> d. o. o. </w:t>
      </w:r>
      <w:r w:rsidR="004D467F">
        <w:rPr>
          <w:rFonts w:cs="Times New Roman" w:eastAsia="Times New Roman"/>
          <w:szCs w:val="24"/>
        </w:rPr>
        <w:t>Valtura, Valtura 156</w:t>
      </w:r>
      <w:r w:rsidR="00581AAF">
        <w:rPr>
          <w:rFonts w:cs="Times New Roman" w:eastAsia="Times New Roman"/>
          <w:szCs w:val="24"/>
        </w:rPr>
        <w:t xml:space="preserve">, OIB </w:t>
      </w:r>
      <w:r w:rsidR="004D467F" w:rsidRPr="004D467F">
        <w:rPr>
          <w:rFonts w:cs="Times New Roman" w:eastAsia="Times New Roman"/>
          <w:szCs w:val="24"/>
        </w:rPr>
        <w:t>39430422797</w:t>
      </w:r>
      <w:r w:rsidR="00581AAF">
        <w:rPr>
          <w:rFonts w:cs="Times New Roman" w:eastAsia="Times New Roman"/>
          <w:szCs w:val="24"/>
        </w:rPr>
        <w:t xml:space="preserve">, MBS </w:t>
      </w:r>
      <w:hyperlink r:id="rId9" w:history="true">
        <w:r w:rsidR="004D467F" w:rsidRPr="004D467F">
          <w:rPr>
            <w:rFonts w:cs="Times New Roman" w:eastAsia="Times New Roman"/>
            <w:szCs w:val="24"/>
          </w:rPr>
          <w:t>130069828</w:t>
        </w:r>
      </w:hyperlink>
      <w:r>
        <w:rPr>
          <w:rFonts w:cs="Times New Roman" w:eastAsia="Times New Roman"/>
          <w:szCs w:val="24"/>
        </w:rPr>
        <w:t xml:space="preserve">, </w:t>
      </w:r>
      <w:r w:rsidR="00ED2B9F">
        <w:rPr>
          <w:rFonts w:cs="Times New Roman" w:eastAsia="Times New Roman"/>
          <w:szCs w:val="24"/>
        </w:rPr>
        <w:t>9</w:t>
      </w:r>
      <w:r w:rsidR="004D467F">
        <w:rPr>
          <w:rFonts w:cs="Times New Roman" w:eastAsia="Times New Roman"/>
          <w:szCs w:val="24"/>
        </w:rPr>
        <w:t>. listopada</w:t>
      </w:r>
      <w:r w:rsidR="00581AA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4D467F">
        <w:rPr>
          <w:rFonts w:cs="Times New Roman" w:eastAsia="Times New Roman"/>
          <w:szCs w:val="24"/>
        </w:rPr>
        <w:t xml:space="preserve">SRIĆA d. o. o. Valtura, Valtura 156, OIB </w:t>
      </w:r>
      <w:r w:rsidR="004D467F" w:rsidRPr="004D467F">
        <w:rPr>
          <w:rFonts w:cs="Times New Roman" w:eastAsia="Times New Roman"/>
          <w:szCs w:val="24"/>
        </w:rPr>
        <w:t>39430422797</w:t>
      </w:r>
      <w:r w:rsidR="004D467F">
        <w:rPr>
          <w:rFonts w:cs="Times New Roman" w:eastAsia="Times New Roman"/>
          <w:szCs w:val="24"/>
        </w:rPr>
        <w:t xml:space="preserve">, MBS </w:t>
      </w:r>
      <w:hyperlink r:id="rId10" w:history="true">
        <w:r w:rsidR="004D467F" w:rsidRPr="004D467F">
          <w:rPr>
            <w:rFonts w:cs="Times New Roman" w:eastAsia="Times New Roman"/>
            <w:szCs w:val="24"/>
          </w:rPr>
          <w:t>130069828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CB2F21">
        <w:t xml:space="preserve">Lovorka Juranović iz Rijeke, Verdieva 6/III, </w:t>
      </w:r>
      <w:r w:rsidR="00CB2F21" w:rsidRPr="00103876">
        <w:t>OIB 83481633615</w:t>
      </w:r>
      <w:r w:rsidRPr="00377245">
        <w:t>.</w:t>
      </w:r>
    </w:p>
    <w:p w:rsidRDefault="00BD2C66" w:rsidP="00BD2C66" w:rsidR="00BD2C66" w:rsidRPr="00377245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</w:t>
      </w:r>
      <w:r w:rsidR="004D467F">
        <w:rPr>
          <w:rFonts w:cs="Times New Roman" w:eastAsia="Times New Roman"/>
          <w:szCs w:val="24"/>
        </w:rPr>
        <w:t xml:space="preserve">SRIĆA d. o. o. Valtura, Valtura 156, OIB </w:t>
      </w:r>
      <w:r w:rsidR="004D467F" w:rsidRPr="004D467F">
        <w:rPr>
          <w:rFonts w:cs="Times New Roman" w:eastAsia="Times New Roman"/>
          <w:szCs w:val="24"/>
        </w:rPr>
        <w:t>39430422797</w:t>
      </w:r>
      <w:r w:rsidR="004D467F">
        <w:rPr>
          <w:rFonts w:cs="Times New Roman" w:eastAsia="Times New Roman"/>
          <w:szCs w:val="24"/>
        </w:rPr>
        <w:t xml:space="preserve">, MBS </w:t>
      </w:r>
      <w:hyperlink r:id="rId11" w:history="true">
        <w:r w:rsidR="004D467F" w:rsidRPr="004D467F">
          <w:rPr>
            <w:rFonts w:cs="Times New Roman" w:eastAsia="Times New Roman"/>
            <w:szCs w:val="24"/>
          </w:rPr>
          <w:t>130069828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4D467F">
        <w:rPr>
          <w:rFonts w:cs="Times New Roman" w:eastAsia="Times New Roman"/>
          <w:szCs w:val="24"/>
        </w:rPr>
        <w:t xml:space="preserve">SRIĆA d. o. o. Valtura, Valtura 156, OIB </w:t>
      </w:r>
      <w:r w:rsidR="004D467F" w:rsidRPr="004D467F">
        <w:rPr>
          <w:rFonts w:cs="Times New Roman" w:eastAsia="Times New Roman"/>
          <w:szCs w:val="24"/>
        </w:rPr>
        <w:t>39430422797</w:t>
      </w:r>
      <w:r w:rsidR="004D467F">
        <w:rPr>
          <w:rFonts w:cs="Times New Roman" w:eastAsia="Times New Roman"/>
          <w:szCs w:val="24"/>
        </w:rPr>
        <w:t xml:space="preserve">, MBS </w:t>
      </w:r>
      <w:hyperlink r:id="rId12" w:history="true">
        <w:r w:rsidR="004D467F" w:rsidRPr="004D467F">
          <w:rPr>
            <w:rFonts w:cs="Times New Roman" w:eastAsia="Times New Roman"/>
            <w:szCs w:val="24"/>
          </w:rPr>
          <w:t>130069828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ED2B9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D300E0">
        <w:rPr>
          <w:rFonts w:cs="Times New Roman" w:eastAsia="Times New Roman"/>
          <w:szCs w:val="24"/>
        </w:rPr>
        <w:t xml:space="preserve">svibnja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4D467F">
        <w:rPr>
          <w:rFonts w:cs="Times New Roman" w:eastAsia="Times New Roman"/>
          <w:szCs w:val="24"/>
        </w:rPr>
        <w:t>SRIĆA d. o. o. Valtura</w:t>
      </w:r>
      <w:r w:rsidR="006E608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4D467F">
        <w:t>21</w:t>
      </w:r>
      <w:r>
        <w:t xml:space="preserve">. </w:t>
      </w:r>
      <w:r w:rsidR="00D300E0">
        <w:t xml:space="preserve">svibnja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4D467F">
        <w:t>20.734,33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D300E0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8F6AD7">
        <w:rPr>
          <w:rFonts w:eastAsiaTheme="minorHAnsi"/>
          <w:lang w:eastAsia="en-US"/>
        </w:rPr>
        <w:t>27</w:t>
      </w:r>
      <w:r w:rsidR="004D467F">
        <w:rPr>
          <w:rFonts w:eastAsiaTheme="minorHAnsi"/>
          <w:lang w:eastAsia="en-US"/>
        </w:rPr>
        <w:t>. lipnja</w:t>
      </w:r>
      <w:r w:rsidR="00D300E0"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4D467F">
        <w:rPr>
          <w:rFonts w:cs="Times New Roman" w:eastAsia="Times New Roman"/>
          <w:szCs w:val="24"/>
        </w:rPr>
        <w:t>177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ED2B9F">
        <w:rPr>
          <w:rFonts w:cs="Times New Roman" w:eastAsia="Times New Roman"/>
          <w:szCs w:val="24"/>
        </w:rPr>
        <w:t>9</w:t>
      </w:r>
      <w:r w:rsidR="004D467F">
        <w:rPr>
          <w:rFonts w:cs="Times New Roman" w:eastAsia="Times New Roman"/>
          <w:szCs w:val="24"/>
        </w:rPr>
        <w:t>. listopada</w:t>
      </w:r>
      <w:r w:rsidR="00D300E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26B81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</w:t>
      </w:r>
      <w:r w:rsidR="004D467F">
        <w:rPr>
          <w:rFonts w:cs="Times New Roman" w:eastAsia="Times New Roman"/>
          <w:szCs w:val="24"/>
        </w:rPr>
        <w:t xml:space="preserve">SRIĆA d. o. o. Valtura, Valtura 156,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CB2F21"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CB2F21">
        <w:t xml:space="preserve">Lovorka Juranović, Rijeka, Verdieva 6/III,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3326FC" w:rsidP="00BD2C66" w:rsidR="003326FC"/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F26B81" w:rsidR="006D6747"/>
    <w:sectPr w:rsidSect="00077D5C" w:rsidR="006D674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26B81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E50A48">
                  <w:t>177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E50A48">
          <w:t>177</w:t>
        </w:r>
        <w:r>
          <w:t>/201</w:t>
        </w:r>
        <w:r w:rsidR="00EB110E">
          <w:t>8</w:t>
        </w:r>
        <w:r>
          <w:t>-</w:t>
        </w:r>
        <w:r w:rsidR="00581AAF">
          <w:t>4</w:t>
        </w:r>
      </w:p>
    </w:sdtContent>
  </w:sdt>
  <w:p w:rsidRDefault="00F26B81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4121"/>
    <w:rsid w:val="00077D5C"/>
    <w:rsid w:val="00084561"/>
    <w:rsid w:val="000B0CF1"/>
    <w:rsid w:val="000B38EF"/>
    <w:rsid w:val="000F6A9B"/>
    <w:rsid w:val="001168DA"/>
    <w:rsid w:val="0015438B"/>
    <w:rsid w:val="001623E1"/>
    <w:rsid w:val="001921F0"/>
    <w:rsid w:val="00195EBE"/>
    <w:rsid w:val="001E6735"/>
    <w:rsid w:val="00205A4F"/>
    <w:rsid w:val="00245E6B"/>
    <w:rsid w:val="00277007"/>
    <w:rsid w:val="00305545"/>
    <w:rsid w:val="00322F1A"/>
    <w:rsid w:val="003326FC"/>
    <w:rsid w:val="00377245"/>
    <w:rsid w:val="003C0007"/>
    <w:rsid w:val="003D13DB"/>
    <w:rsid w:val="003D648D"/>
    <w:rsid w:val="003E6779"/>
    <w:rsid w:val="003F40E5"/>
    <w:rsid w:val="0042603E"/>
    <w:rsid w:val="0044284A"/>
    <w:rsid w:val="00470EB3"/>
    <w:rsid w:val="004941C2"/>
    <w:rsid w:val="004C3B19"/>
    <w:rsid w:val="004D467F"/>
    <w:rsid w:val="004E4750"/>
    <w:rsid w:val="00504817"/>
    <w:rsid w:val="00536A9D"/>
    <w:rsid w:val="005742A7"/>
    <w:rsid w:val="00581AAF"/>
    <w:rsid w:val="00592DB9"/>
    <w:rsid w:val="005934E6"/>
    <w:rsid w:val="00686661"/>
    <w:rsid w:val="006A282C"/>
    <w:rsid w:val="006E608F"/>
    <w:rsid w:val="007136F8"/>
    <w:rsid w:val="007420DA"/>
    <w:rsid w:val="00774016"/>
    <w:rsid w:val="00774968"/>
    <w:rsid w:val="007C004B"/>
    <w:rsid w:val="007C3328"/>
    <w:rsid w:val="0080068D"/>
    <w:rsid w:val="00825EA3"/>
    <w:rsid w:val="0085104D"/>
    <w:rsid w:val="0086418C"/>
    <w:rsid w:val="008D67E3"/>
    <w:rsid w:val="008F6AD7"/>
    <w:rsid w:val="009606DC"/>
    <w:rsid w:val="009676C7"/>
    <w:rsid w:val="009C7ACE"/>
    <w:rsid w:val="009F2E5F"/>
    <w:rsid w:val="00A00908"/>
    <w:rsid w:val="00A53EAA"/>
    <w:rsid w:val="00A829CA"/>
    <w:rsid w:val="00B30E4F"/>
    <w:rsid w:val="00B45577"/>
    <w:rsid w:val="00BD2C66"/>
    <w:rsid w:val="00BE01FB"/>
    <w:rsid w:val="00BF1086"/>
    <w:rsid w:val="00C159EF"/>
    <w:rsid w:val="00C16BB7"/>
    <w:rsid w:val="00C63688"/>
    <w:rsid w:val="00C719AD"/>
    <w:rsid w:val="00C967F2"/>
    <w:rsid w:val="00CB2F21"/>
    <w:rsid w:val="00D300E0"/>
    <w:rsid w:val="00D525ED"/>
    <w:rsid w:val="00DE3A95"/>
    <w:rsid w:val="00DF0444"/>
    <w:rsid w:val="00E10FE9"/>
    <w:rsid w:val="00E15DF4"/>
    <w:rsid w:val="00E27360"/>
    <w:rsid w:val="00E46735"/>
    <w:rsid w:val="00E50A48"/>
    <w:rsid w:val="00E66262"/>
    <w:rsid w:val="00EB0C0B"/>
    <w:rsid w:val="00EB110E"/>
    <w:rsid w:val="00EC2879"/>
    <w:rsid w:val="00EC3E38"/>
    <w:rsid w:val="00ED2B9F"/>
    <w:rsid w:val="00F26B81"/>
    <w:rsid w:val="00F37F8F"/>
    <w:rsid w:val="00F85FDA"/>
    <w:rsid w:val="00F877B6"/>
    <w:rsid w:val="00FE32BC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D467F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26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B8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6B8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6B8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6B8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D467F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26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B8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6B8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6B8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6B8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6982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6982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1300698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69828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SRIĆA d.o.o. VALTURA</izvorni_sadrzaj>
    <derivirana_varijabla naziv="DomainObject.Predmet.ProtustrankaFormated_1">  SRIĆA d.o.o. VALTURA</derivirana_varijabla>
  </DomainObject.Predmet.ProtustrankaFormated>
  <DomainObject.Predmet.ProtustrankaFormatedOIB>
    <izvorni_sadrzaj>  SRIĆA d.o.o. VALTURA, OIB 39430422797</izvorni_sadrzaj>
    <derivirana_varijabla naziv="DomainObject.Predmet.ProtustrankaFormatedOIB_1">  SRIĆA d.o.o. VALTURA, OIB 39430422797</derivirana_varijabla>
  </DomainObject.Predmet.ProtustrankaFormatedOIB>
  <DomainObject.Predmet.ProtustrankaFormatedWithAdress>
    <izvorni_sadrzaj> SRIĆA d.o.o. VALTURA, Valtura 156, 52100 Valtura</izvorni_sadrzaj>
    <derivirana_varijabla naziv="DomainObject.Predmet.ProtustrankaFormatedWithAdress_1"> SRIĆA d.o.o. VALTURA, Valtura 156, 52100 Valtura</derivirana_varijabla>
  </DomainObject.Predmet.ProtustrankaFormatedWithAdress>
  <DomainObject.Predmet.ProtustrankaFormatedWithAdressOIB>
    <izvorni_sadrzaj> SRIĆA d.o.o. VALTURA, OIB 39430422797, Valtura 156, 52100 Valtura</izvorni_sadrzaj>
    <derivirana_varijabla naziv="DomainObject.Predmet.ProtustrankaFormatedWithAdressOIB_1"> SRIĆA d.o.o. VALTURA, OIB 39430422797, Valtura 156, 52100 Valtura</derivirana_varijabla>
  </DomainObject.Predmet.ProtustrankaFormatedWithAdressOIB>
  <DomainObject.Predmet.ProtustrankaWithAdress>
    <izvorni_sadrzaj>SRIĆA d.o.o. VALTURA Valtura 156, 52100 Valtura</izvorni_sadrzaj>
    <derivirana_varijabla naziv="DomainObject.Predmet.ProtustrankaWithAdress_1">SRIĆA d.o.o. VALTURA Valtura 156, 52100 Valtura</derivirana_varijabla>
  </DomainObject.Predmet.ProtustrankaWithAdress>
  <DomainObject.Predmet.ProtustrankaWithAdressOIB>
    <izvorni_sadrzaj>SRIĆA d.o.o. VALTURA, OIB 39430422797, Valtura 156, 52100 Valtura</izvorni_sadrzaj>
    <derivirana_varijabla naziv="DomainObject.Predmet.ProtustrankaWithAdressOIB_1">SRIĆA d.o.o. VALTURA, OIB 39430422797, Valtura 156, 52100 Valtura</derivirana_varijabla>
  </DomainObject.Predmet.ProtustrankaWithAdressOIB>
  <DomainObject.Predmet.ProtustrankaNazivFormated>
    <izvorni_sadrzaj>SRIĆA d.o.o. VALTURA</izvorni_sadrzaj>
    <derivirana_varijabla naziv="DomainObject.Predmet.ProtustrankaNazivFormated_1">SRIĆA d.o.o. VALTURA</derivirana_varijabla>
  </DomainObject.Predmet.ProtustrankaNazivFormated>
  <DomainObject.Predmet.ProtustrankaNazivFormatedOIB>
    <izvorni_sadrzaj>SRIĆA d.o.o. VALTURA, OIB 39430422797</izvorni_sadrzaj>
    <derivirana_varijabla naziv="DomainObject.Predmet.ProtustrankaNazivFormatedOIB_1">SRIĆA d.o.o. VALTURA, OIB 39430422797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20734.33</izvorni_sadrzaj>
    <derivirana_varijabla naziv="DomainObject.Predmet.TrenutnaVrijednost_1">20734.33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SRIĆA d.o.o. VALTURA</item>
    </izvorni_sadrzaj>
    <derivirana_varijabla naziv="DomainObject.Predmet.ProtuStrankaListFormated_1">
      <item>SRIĆA d.o.o. VALTURA</item>
    </derivirana_varijabla>
  </DomainObject.Predmet.ProtuStrankaListFormated>
  <DomainObject.Predmet.ProtuStrankaListFormatedOIB>
    <izvorni_sadrzaj>
      <item>SRIĆA d.o.o. VALTURA, OIB 39430422797</item>
    </izvorni_sadrzaj>
    <derivirana_varijabla naziv="DomainObject.Predmet.ProtuStrankaListFormatedOIB_1">
      <item>SRIĆA d.o.o. VALTURA, OIB 39430422797</item>
    </derivirana_varijabla>
  </DomainObject.Predmet.ProtuStrankaListFormatedOIB>
  <DomainObject.Predmet.ProtuStrankaListFormatedWithAdress>
    <izvorni_sadrzaj>
      <item>SRIĆA d.o.o. VALTURA, Valtura 156, 52100 Valtura</item>
    </izvorni_sadrzaj>
    <derivirana_varijabla naziv="DomainObject.Predmet.ProtuStrankaListFormatedWithAdress_1">
      <item>SRIĆA d.o.o. VALTURA, Valtura 156, 52100 Valtura</item>
    </derivirana_varijabla>
  </DomainObject.Predmet.ProtuStrankaListFormatedWithAdress>
  <DomainObject.Predmet.ProtuStrankaListFormatedWithAdressOIB>
    <izvorni_sadrzaj>
      <item>SRIĆA d.o.o. VALTURA, OIB 39430422797, Valtura 156, 52100 Valtura</item>
    </izvorni_sadrzaj>
    <derivirana_varijabla naziv="DomainObject.Predmet.ProtuStrankaListFormatedWithAdressOIB_1">
      <item>SRIĆA d.o.o. VALTURA, OIB 39430422797, Valtura 156, 52100 Valtura</item>
    </derivirana_varijabla>
  </DomainObject.Predmet.ProtuStrankaListFormatedWithAdressOIB>
  <DomainObject.Predmet.ProtuStrankaListNazivFormated>
    <izvorni_sadrzaj>
      <item>SRIĆA d.o.o. VALTURA</item>
    </izvorni_sadrzaj>
    <derivirana_varijabla naziv="DomainObject.Predmet.ProtuStrankaListNazivFormated_1">
      <item>SRIĆA d.o.o. VALTURA</item>
    </derivirana_varijabla>
  </DomainObject.Predmet.ProtuStrankaListNazivFormated>
  <DomainObject.Predmet.ProtuStrankaListNazivFormatedOIB>
    <izvorni_sadrzaj>
      <item>SRIĆA d.o.o. VALTURA, OIB 39430422797</item>
    </izvorni_sadrzaj>
    <derivirana_varijabla naziv="DomainObject.Predmet.ProtuStrankaListNazivFormatedOIB_1">
      <item>SRIĆA d.o.o. VALTURA, OIB 39430422797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SRIĆA d.o.o. VALTURA</izvorni_sadrzaj>
    <derivirana_varijabla naziv="DomainObject.Predmet.ProtustrankaIDrugi_1">SRIĆA d.o.o. VALTURA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SRIĆA d.o.o. VALTURA, OIB 39430422797, Valtura 156, 52100 Valtura</izvorni_sadrzaj>
    <derivirana_varijabla naziv="DomainObject.Predmet.ProtustrankaIDrugiAdressOIB_1">SRIĆA d.o.o. VALTURA, OIB 39430422797, Valtura 156, 52100 Valtura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SRIĆA d.o.o. VALTURA</item>
    </izvorni_sadrzaj>
    <derivirana_varijabla naziv="DomainObject.Predmet.SudioniciListNaziv_1">
      <item>FINANCIJSKA AGENCIJA, RC RIJEKA, PODRUŽNICA PULA, PULA</item>
      <item>SRIĆA d.o.o. VALTURA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SRIĆA d.o.o. VALTURA, OIB 39430422797, Valtura 156,52100 Valtura</item>
    </izvorni_sadrzaj>
    <derivirana_varijabla naziv="DomainObject.Predmet.SudioniciListAdressOIB_1">
      <item>FINANCIJSKA AGENCIJA, RC RIJEKA, PODRUŽNICA PULA, PULA, OIB 85821130368, F. Kurelca 8,51000 Rijeka</item>
      <item>SRIĆA d.o.o. VALTURA, OIB 39430422797, Valtura 156,52100 Valtura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39430422797</item>
    </izvorni_sadrzaj>
    <derivirana_varijabla naziv="DomainObject.Predmet.SudioniciListNazivOIB_1">
      <item>, OIB 85821130368</item>
      <item>, OIB 39430422797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3553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2018-10-03T07:43:00Z</dcterms:created>
  <dc:creator>Mihaela Kaligari</dc:creator>
  <cp:lastModifiedBy>Ana Jeromela</cp:lastModifiedBy>
  <cp:lastPrinted>2018-10-10T11:23:00Z</cp:lastPrinted>
  <dcterms:modified xmlns:xsi="http://www.w3.org/2001/XMLSchema-instance" xsi:type="dcterms:W3CDTF">2018-10-10T11:23:00Z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(St-177-2018.docx)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