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F77ACF" w:rsidR="00F77ACF">
        <w:tc>
          <w:tcPr>
            <w:tcW w:type="dxa" w:w="2985"/>
            <w:hideMark/>
          </w:tcPr>
          <w:p w:rsidRDefault="00F77ACF" w:rsidR="00F77ACF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77ACF" w:rsidR="00F77AC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F77ACF" w:rsidR="00F77AC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F77ACF" w:rsidR="00F77AC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995fd85" w14:paraId="995fd85" w:rsidRDefault="00F77ACF" w:rsidP="00F77ACF" w:rsidR="00F77ACF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77ACF" w:rsidR="00F77ACF">
        <w:trPr>
          <w:jc w:val="right"/>
        </w:trPr>
        <w:tc>
          <w:tcPr>
            <w:tcW w:type="dxa" w:w="4320"/>
            <w:hideMark/>
          </w:tcPr>
          <w:p w:rsidRDefault="00F77ACF" w:rsidP="00F77ACF" w:rsidR="00F77ACF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St-540/2011-171</w:t>
            </w:r>
          </w:p>
        </w:tc>
      </w:tr>
    </w:tbl>
    <w:p w:rsidRDefault="00F77ACF" w:rsidP="00F77ACF" w:rsidR="00F77ACF">
      <w:pPr>
        <w:pStyle w:val="NormaleSPIS"/>
        <w:ind w:firstLine="0"/>
      </w:pPr>
    </w:p>
    <w:p w:rsidRDefault="00F77ACF" w:rsidP="00F77ACF" w:rsidR="00F77ACF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77ACF" w:rsidP="00F77ACF" w:rsidR="00F77ACF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rFonts w:cs="Times New Roman"/>
          <w:bCs/>
        </w:rPr>
        <w:t>Trgovački sud u Varaždinu</w:t>
      </w:r>
      <w:r>
        <w:rPr>
          <w:rFonts w:cs="Times New Roman"/>
        </w:rPr>
        <w:t xml:space="preserve">, po sucu tog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u stečajnom postupku koji se vodi nad stečajnim dužnikom VIKOCOMMERCE d.o.o., u stečaju, iz Varaždina, </w:t>
      </w:r>
      <w:proofErr w:type="spellStart"/>
      <w:r>
        <w:rPr>
          <w:rFonts w:cs="Times New Roman"/>
        </w:rPr>
        <w:t>Pavleka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Miškine</w:t>
      </w:r>
      <w:proofErr w:type="spellEnd"/>
      <w:r>
        <w:rPr>
          <w:rFonts w:cs="Times New Roman"/>
        </w:rPr>
        <w:t xml:space="preserve"> br. 57, OIB: 64821583408, kojeg zastupa stečajna upraviteljica  Marija </w:t>
      </w:r>
      <w:proofErr w:type="spellStart"/>
      <w:r>
        <w:rPr>
          <w:rFonts w:cs="Times New Roman"/>
        </w:rPr>
        <w:t>Domijan</w:t>
      </w:r>
      <w:proofErr w:type="spellEnd"/>
      <w:r>
        <w:rPr>
          <w:rFonts w:cs="Times New Roman"/>
        </w:rPr>
        <w:t>, dipl. oec., iz Preloga, Sajmišna br. 8, u postupku prodaje nekretnina stečajnog dužnika na temelju rješenja o prodaji od 5. listopada 2</w:t>
      </w:r>
      <w:r>
        <w:rPr>
          <w:rFonts w:cs="Times New Roman"/>
        </w:rPr>
        <w:t>017., izvan ročišta 22. veljače</w:t>
      </w:r>
      <w:r>
        <w:rPr>
          <w:rFonts w:cs="Times New Roman"/>
        </w:rPr>
        <w:t xml:space="preserve"> 2018., donosi slijedeći  </w:t>
      </w:r>
    </w:p>
    <w:p w:rsidRDefault="00F77ACF" w:rsidP="00F77ACF" w:rsidR="00F77ACF">
      <w:pPr>
        <w:pStyle w:val="Tijeloteksta2"/>
        <w:spacing w:after="0"/>
        <w:jc w:val="both"/>
        <w:rPr>
          <w:rFonts w:cs="Times New Roman"/>
        </w:rPr>
      </w:pPr>
    </w:p>
    <w:p w:rsidRDefault="00F77ACF" w:rsidP="00F77ACF" w:rsidR="00F77ACF">
      <w:pPr>
        <w:pStyle w:val="Tijeloteksta2"/>
        <w:spacing w:after="0"/>
        <w:jc w:val="center"/>
        <w:rPr>
          <w:rFonts w:cs="Times New Roman"/>
          <w:bCs/>
        </w:rPr>
      </w:pPr>
      <w:r>
        <w:rPr>
          <w:rFonts w:cs="Times New Roman"/>
          <w:bCs/>
        </w:rPr>
        <w:t xml:space="preserve">Z   A  K  L  J  U  Č  A  K  </w:t>
      </w:r>
    </w:p>
    <w:p w:rsidRDefault="00F77ACF" w:rsidP="00F77ACF" w:rsidR="00F77ACF">
      <w:pPr>
        <w:pStyle w:val="Tijeloteksta2"/>
        <w:spacing w:lineRule="auto" w:line="240" w:after="0"/>
        <w:jc w:val="center"/>
        <w:rPr>
          <w:rFonts w:cs="Times New Roman"/>
          <w:bCs/>
        </w:rPr>
      </w:pPr>
    </w:p>
    <w:p w:rsidRDefault="00F77ACF" w:rsidP="00F77ACF" w:rsidR="00F77ACF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Cs/>
        </w:rPr>
        <w:t xml:space="preserve">1) </w:t>
      </w:r>
      <w:r>
        <w:rPr>
          <w:rFonts w:cs="Times New Roman"/>
        </w:rPr>
        <w:t xml:space="preserve"> Temeljem rješenja o prodaji ovog suda poslovni broj 6 St-540/2011-162 od 5. listopada 2017., određuje se prodaja u stečajnom postupku nekretnine u vlasništvu stečajnog dužnika VIKOCOMMERCE d.o.o., u stečaju, iz Varaždina, </w:t>
      </w:r>
      <w:proofErr w:type="spellStart"/>
      <w:r>
        <w:rPr>
          <w:rFonts w:cs="Times New Roman"/>
        </w:rPr>
        <w:t>Pavleka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Miškine</w:t>
      </w:r>
      <w:proofErr w:type="spellEnd"/>
      <w:r>
        <w:rPr>
          <w:rFonts w:cs="Times New Roman"/>
        </w:rPr>
        <w:t xml:space="preserve"> br. 57, OIB: 64821583408, uz </w:t>
      </w:r>
      <w:proofErr w:type="spellStart"/>
      <w:r>
        <w:rPr>
          <w:rFonts w:cs="Times New Roman"/>
        </w:rPr>
        <w:t>podrednu</w:t>
      </w:r>
      <w:proofErr w:type="spellEnd"/>
      <w:r>
        <w:rPr>
          <w:rFonts w:cs="Times New Roman"/>
        </w:rPr>
        <w:t xml:space="preserve"> primjenu pravila o ovrsi na nekretninama,  i to:</w:t>
      </w:r>
    </w:p>
    <w:p w:rsidRDefault="00F77ACF" w:rsidP="00F77ACF" w:rsidR="00F77ACF">
      <w:pPr>
        <w:pStyle w:val="Tijeloteksta2"/>
        <w:spacing w:lineRule="auto" w:line="240" w:after="0"/>
        <w:ind w:firstLine="36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F77ACF" w:rsidP="00F77ACF" w:rsidR="00F77ACF">
      <w:pPr>
        <w:spacing w:after="0"/>
        <w:jc w:val="both"/>
        <w:rPr>
          <w:color w:val="000000"/>
        </w:rPr>
      </w:pPr>
      <w:r>
        <w:rPr>
          <w:color w:val="000000"/>
        </w:rPr>
        <w:t xml:space="preserve">-zgrada mješovite uporabe br. 11B (stambeno-poslovna zgrada P+4 (W3)) u Franjevačkoj ulici sa 557 m2 i dvorište u ulici Antuna Mihanovića sa 40 m2, ukupno 597 m2, upisano u </w:t>
      </w:r>
      <w:proofErr w:type="spellStart"/>
      <w:r>
        <w:rPr>
          <w:color w:val="000000"/>
        </w:rPr>
        <w:t>z.k</w:t>
      </w:r>
      <w:proofErr w:type="spellEnd"/>
      <w:r>
        <w:rPr>
          <w:color w:val="000000"/>
        </w:rPr>
        <w:t xml:space="preserve">. ul. 8469 k.o. Grad Bjelovar, </w:t>
      </w:r>
      <w:proofErr w:type="spellStart"/>
      <w:r>
        <w:rPr>
          <w:color w:val="000000"/>
        </w:rPr>
        <w:t>čkbr</w:t>
      </w:r>
      <w:proofErr w:type="spellEnd"/>
      <w:r>
        <w:rPr>
          <w:color w:val="000000"/>
        </w:rPr>
        <w:t xml:space="preserve">. 962/9, suvlasnički dio : 62/1000 etažno vlasništvo (E-2) poslovni prostor „C2“, koji se nalazi u prizemlju stambeno-poslovne zgrade, a sastoji se od dva poslovna prostora, stubišta, </w:t>
      </w:r>
      <w:proofErr w:type="spellStart"/>
      <w:r>
        <w:rPr>
          <w:color w:val="000000"/>
        </w:rPr>
        <w:t>wc</w:t>
      </w:r>
      <w:proofErr w:type="spellEnd"/>
      <w:r>
        <w:rPr>
          <w:color w:val="000000"/>
        </w:rPr>
        <w:t xml:space="preserve">-a, ostave, kancelarije i dva </w:t>
      </w:r>
      <w:proofErr w:type="spellStart"/>
      <w:r>
        <w:rPr>
          <w:color w:val="000000"/>
        </w:rPr>
        <w:t>predprostora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netto</w:t>
      </w:r>
      <w:proofErr w:type="spellEnd"/>
      <w:r>
        <w:rPr>
          <w:color w:val="000000"/>
        </w:rPr>
        <w:t xml:space="preserve"> korisne površine P=84,65 m2, kojem pripada skladište „C2“ koje se nalazi u podrumu stambeno-poslovne zgrade, neto korisne površine P=63,10 m2, prodajna vrijednost n</w:t>
      </w:r>
      <w:r w:rsidR="00F22400">
        <w:rPr>
          <w:color w:val="000000"/>
        </w:rPr>
        <w:t>ekretnine u iznosu od 543.600,00</w:t>
      </w:r>
      <w:r>
        <w:rPr>
          <w:color w:val="000000"/>
        </w:rPr>
        <w:t xml:space="preserve"> kuna.</w:t>
      </w:r>
    </w:p>
    <w:p w:rsidRDefault="00F77ACF" w:rsidP="00F77ACF" w:rsidR="00F77ACF">
      <w:pPr>
        <w:spacing w:after="0"/>
        <w:jc w:val="both"/>
        <w:rPr>
          <w:color w:val="000000"/>
        </w:rPr>
      </w:pPr>
    </w:p>
    <w:p w:rsidRDefault="00F77ACF" w:rsidP="00F77ACF" w:rsidR="00F77ACF">
      <w:pPr>
        <w:spacing w:after="0"/>
        <w:jc w:val="both"/>
        <w:rPr>
          <w:color w:val="000000"/>
        </w:rPr>
      </w:pPr>
      <w:r>
        <w:rPr>
          <w:color w:val="000000"/>
        </w:rPr>
        <w:t xml:space="preserve">Na nekretnini postoji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trgovačkog društva </w:t>
      </w:r>
      <w:proofErr w:type="spellStart"/>
      <w:r>
        <w:rPr>
          <w:color w:val="000000"/>
        </w:rPr>
        <w:t>Beming</w:t>
      </w:r>
      <w:proofErr w:type="spellEnd"/>
      <w:r>
        <w:rPr>
          <w:color w:val="000000"/>
        </w:rPr>
        <w:t xml:space="preserve"> d.o.o. iz Bjelovara, Juraja </w:t>
      </w:r>
      <w:proofErr w:type="spellStart"/>
      <w:r>
        <w:rPr>
          <w:color w:val="000000"/>
        </w:rPr>
        <w:t>Haulika</w:t>
      </w:r>
      <w:proofErr w:type="spellEnd"/>
      <w:r>
        <w:rPr>
          <w:color w:val="000000"/>
        </w:rPr>
        <w:t xml:space="preserve"> br. 20A.</w:t>
      </w:r>
    </w:p>
    <w:p w:rsidRDefault="00F77ACF" w:rsidP="00F77ACF" w:rsidR="00F77ACF">
      <w:pPr>
        <w:pStyle w:val="Naslov3"/>
        <w:spacing w:after="0" w:before="0"/>
        <w:ind w:firstLine="0" w:left="0"/>
        <w:rPr>
          <w:rFonts w:eastAsiaTheme="minorHAnsi" w:cs="Times New Roman"/>
          <w:b w:val="false"/>
          <w:bCs w:val="false"/>
        </w:rPr>
      </w:pPr>
    </w:p>
    <w:p w:rsidRDefault="00F77ACF" w:rsidP="00F77ACF" w:rsidR="00F77ACF">
      <w:pPr>
        <w:pStyle w:val="Naslov3"/>
        <w:spacing w:after="0"/>
        <w:ind w:firstLine="0" w:left="0"/>
        <w:rPr>
          <w:rFonts w:cs="Times New Roman"/>
          <w:b w:val="false"/>
        </w:rPr>
      </w:pPr>
      <w:r>
        <w:rPr>
          <w:rFonts w:eastAsiaTheme="minorHAnsi" w:cs="Times New Roman"/>
          <w:b w:val="false"/>
          <w:bCs w:val="false"/>
        </w:rPr>
        <w:t xml:space="preserve"> </w:t>
      </w:r>
      <w:r>
        <w:rPr>
          <w:rFonts w:cs="Times New Roman"/>
          <w:b w:val="false"/>
        </w:rPr>
        <w:t>2)   Način prodaje :</w:t>
      </w:r>
    </w:p>
    <w:p w:rsidRDefault="00F77ACF" w:rsidP="00F77ACF" w:rsidR="00F77ACF">
      <w:pPr>
        <w:spacing w:after="0"/>
        <w:rPr>
          <w:rFonts w:cs="Times New Roman"/>
        </w:rPr>
      </w:pPr>
    </w:p>
    <w:p w:rsidRDefault="00F77ACF" w:rsidP="00F77ACF" w:rsidR="00F77ACF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Nekretnine  iz točke 1) ovog rješenja prodavati će se u stečajnom postupku usmenom javnom dražbom.</w:t>
      </w:r>
    </w:p>
    <w:p w:rsidRDefault="00F77ACF" w:rsidP="00F77ACF" w:rsidR="00F77ACF">
      <w:pPr>
        <w:spacing w:after="0"/>
        <w:jc w:val="both"/>
        <w:rPr>
          <w:rFonts w:cs="Times New Roman"/>
        </w:rPr>
      </w:pPr>
    </w:p>
    <w:p w:rsidRDefault="00F77ACF" w:rsidP="00F77ACF" w:rsidR="00F77ACF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Četvrto</w:t>
      </w:r>
      <w:r>
        <w:rPr>
          <w:rFonts w:cs="Times New Roman"/>
          <w:bCs/>
        </w:rPr>
        <w:t xml:space="preserve"> ročište za javnu dražbu održati će se pred stečajnim sucem u zgradi Trgovačkog suda u Varaždinu u sobi broj 222, drugi kat,  dana  </w:t>
      </w:r>
      <w:r w:rsidR="001E494E">
        <w:rPr>
          <w:rFonts w:cs="Times New Roman"/>
          <w:bCs/>
        </w:rPr>
        <w:t>22.  ožujka</w:t>
      </w:r>
      <w:r>
        <w:rPr>
          <w:rFonts w:cs="Times New Roman"/>
          <w:bCs/>
        </w:rPr>
        <w:t xml:space="preserve">  2018.</w:t>
      </w:r>
      <w:r>
        <w:rPr>
          <w:rFonts w:cs="Times New Roman"/>
          <w:bCs/>
        </w:rPr>
        <w:t xml:space="preserve"> u </w:t>
      </w:r>
      <w:r w:rsidR="001E494E">
        <w:rPr>
          <w:rFonts w:cs="Times New Roman"/>
          <w:bCs/>
        </w:rPr>
        <w:t>10,00</w:t>
      </w:r>
      <w:r>
        <w:rPr>
          <w:rFonts w:cs="Times New Roman"/>
          <w:bCs/>
        </w:rPr>
        <w:t xml:space="preserve">  sati.</w:t>
      </w:r>
    </w:p>
    <w:p w:rsidRDefault="001E494E" w:rsidP="00F77ACF" w:rsidR="001E494E">
      <w:pPr>
        <w:spacing w:after="0"/>
        <w:jc w:val="both"/>
        <w:rPr>
          <w:rFonts w:cs="Times New Roman"/>
          <w:bCs/>
          <w:u w:val="single"/>
        </w:rPr>
      </w:pPr>
      <w:bookmarkStart w:name="_GoBack" w:id="0"/>
      <w:bookmarkEnd w:id="0"/>
    </w:p>
    <w:p w:rsidRDefault="00F77ACF" w:rsidP="00F77ACF" w:rsidR="00F77ACF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Ročište će se održati i ako na njemu sudjeluje samo jedan ponuditelj.</w:t>
      </w:r>
    </w:p>
    <w:p w:rsidRDefault="00F77ACF" w:rsidP="00F77ACF" w:rsidR="00F77ACF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lastRenderedPageBreak/>
        <w:t>Ovaj zaključak o prodaji će se objaviti na oglasnoj ploči Trgovačkog suda Varaždin, na web stranici Visokog trgovačkog suda Republike Hrvatske (</w:t>
      </w:r>
      <w:hyperlink r:id="rId12" w:history="true">
        <w:r>
          <w:rPr>
            <w:rStyle w:val="Hiperveza"/>
            <w:rFonts w:cs="Times New Roman"/>
            <w:bCs/>
          </w:rPr>
          <w:t>www.sudacka-mreza.hr/stecaj</w:t>
        </w:r>
      </w:hyperlink>
      <w:r>
        <w:rPr>
          <w:rFonts w:cs="Times New Roman"/>
          <w:bCs/>
        </w:rPr>
        <w:t>), na web stranici Hrvatske gospodarske komore.</w:t>
      </w:r>
    </w:p>
    <w:p w:rsidRDefault="00F77ACF" w:rsidP="00F77ACF" w:rsidR="00F77ACF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Ovlašćuje se stečajni upravitelj da oglas o javnoj dražbi sa svim uvjetima prodaje objavi u sredstvima javnog informiranja.</w:t>
      </w:r>
    </w:p>
    <w:p w:rsidRDefault="00F77ACF" w:rsidP="00F77ACF" w:rsidR="00F77ACF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>Rok od objave ovog zaključka o prodaji na oglasnoj ploči ovog suda do prodaje iznosi najmanje 15 dana.</w:t>
      </w:r>
    </w:p>
    <w:p w:rsidRDefault="00F77ACF" w:rsidP="00F77ACF" w:rsidR="00F77ACF">
      <w:pPr>
        <w:pStyle w:val="Naslov3"/>
        <w:spacing w:after="0"/>
        <w:ind w:firstLine="0" w:left="0"/>
        <w:jc w:val="both"/>
        <w:rPr>
          <w:rFonts w:cs="Times New Roman"/>
          <w:b w:val="false"/>
        </w:rPr>
      </w:pPr>
      <w:r>
        <w:rPr>
          <w:rFonts w:cs="Times New Roman"/>
          <w:b w:val="false"/>
        </w:rPr>
        <w:t>3)  Uvjeti prodaje :</w:t>
      </w:r>
    </w:p>
    <w:p w:rsidRDefault="00F77ACF" w:rsidP="00F77ACF" w:rsidR="00F77ACF">
      <w:pPr>
        <w:spacing w:after="0"/>
        <w:jc w:val="both"/>
        <w:rPr>
          <w:rFonts w:cs="Times New Roman"/>
        </w:rPr>
      </w:pPr>
    </w:p>
    <w:p w:rsidRDefault="00F77ACF" w:rsidP="00F77ACF" w:rsidR="00F77ACF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1.</w:t>
      </w:r>
      <w:r>
        <w:rPr>
          <w:rFonts w:cs="Times New Roman"/>
        </w:rPr>
        <w:t>Nekretnina iz točke 1) ovog zak</w:t>
      </w:r>
      <w:r>
        <w:rPr>
          <w:rFonts w:cs="Times New Roman"/>
        </w:rPr>
        <w:t>ljučka prodavati će se na četvrtom</w:t>
      </w:r>
      <w:r>
        <w:rPr>
          <w:rFonts w:cs="Times New Roman"/>
        </w:rPr>
        <w:t xml:space="preserve"> ročištu za javnu dražbu po početnoj cijeni koja je jednaka utvrđenoj vrijednosti nekretnine navedenoj pod točkom 1) ovog zaključka i ispod te cijene se ne može prodati. </w:t>
      </w:r>
    </w:p>
    <w:p w:rsidRDefault="00F77ACF" w:rsidP="00F77ACF" w:rsidR="00F77ACF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77ACF" w:rsidP="00F77ACF" w:rsidR="00F77ACF">
      <w:pPr>
        <w:pStyle w:val="Tijeloteksta2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2. Sve poreze i pristojbe u vezi s prodajom nekretnine snosi kupac. </w:t>
      </w:r>
    </w:p>
    <w:p w:rsidRDefault="00F77ACF" w:rsidP="00F77ACF" w:rsidR="00F77ACF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3. Kao kupci mogu sudjelovati samo osobe koje su najkasnije tri dana prije dana održavanja ročišta za dražbu uplatile jamčevinu u iznosu od 10% utvrđene vrijednosti nekretnine iz točke 1) ovog zaključka na žiro račun Trgovačkog suda Varaždin broj: 2390001-1300002754 otvoren kod Hrvatske poštanske banke d.d., pozivom na broj spisa St-540/11. u koloni svrha uplate, jer u suprotnom neće moći pristupiti dražbovanju, a dokaz o uplati jamčevine trebaju predočiti stečajnom sucu prije početka dražbe.</w:t>
      </w:r>
    </w:p>
    <w:p w:rsidRDefault="00F77ACF" w:rsidP="00F77ACF" w:rsidR="00F77ACF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Kupac je dužan izvršiti uplatu jamčevine za one nekretnine za koje namjerava sudjelovati na javnoj dražbi. </w:t>
      </w:r>
    </w:p>
    <w:p w:rsidRDefault="00F77ACF" w:rsidP="00F77ACF" w:rsidR="00F77ACF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77ACF" w:rsidP="00F77ACF" w:rsidR="00F77ACF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4. Uplatitelju čija ponuda ne bude prihvaćena, jamčevina će se vratiti odmah nakon zaključenja javne dražbe. Jamčevinu nisu dužni položiti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kojima je to pravo upisano u zemljišnim knjigama ako njihove tražbine dostižu iznos jamčevine i ako bi se s obzirom na njihov </w:t>
      </w:r>
      <w:proofErr w:type="spellStart"/>
      <w:r>
        <w:rPr>
          <w:rFonts w:cs="Times New Roman"/>
        </w:rPr>
        <w:t>prednosni</w:t>
      </w:r>
      <w:proofErr w:type="spellEnd"/>
      <w:r>
        <w:rPr>
          <w:rFonts w:cs="Times New Roman"/>
        </w:rPr>
        <w:t xml:space="preserve"> red i utvrđenu vrijednost nekretnine, taj iznos mogao namiriti iz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>.</w:t>
      </w:r>
    </w:p>
    <w:p w:rsidRDefault="00F77ACF" w:rsidP="00F77ACF" w:rsidR="00F77ACF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77ACF" w:rsidP="00F77ACF" w:rsidR="00F77ACF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5. Kupac je dužan uplatiti razliku između jamčevine i postignute kupoprodajne cijene u roku od 30 dana od pravomoćnosti rješenja o dosudi. Ako kupac u tom roku ne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sud će posebnim rješenjem prodaju oglasiti nevažećom i odrediti novu prodaju uz uvjete određene za prodaju koja je oglašena nevažećom, a iz položene jamčevine namiriti će se troškovi  nove prodaje i nadoknaditi razlika između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postignute na prijašnjoj prodaji i novoj prodaji.</w:t>
      </w:r>
    </w:p>
    <w:p w:rsidRDefault="00F77ACF" w:rsidP="00F77ACF" w:rsidR="00F77ACF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77ACF" w:rsidP="00F77ACF" w:rsidR="00F77ACF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6. Ukoliko je kupac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vjerovnik koji se jedini namiruje iz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ili se namiruje prije tražbina ostalih vjerovnika koji imaju pravo na namirenje iz iste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nije dužan položiti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onom dijelu u kojem se može izvršiti prijeboj s njegovom tražbinom.</w:t>
      </w:r>
    </w:p>
    <w:p w:rsidRDefault="00F77ACF" w:rsidP="00F77ACF" w:rsidR="00F77ACF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Prodaja se obavlja po načelu viđeno-kupljeno, što isključuje sve naknadne prigovore kupca.</w:t>
      </w:r>
    </w:p>
    <w:p w:rsidRDefault="00F77ACF" w:rsidP="00F77ACF" w:rsidR="00F77ACF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77ACF" w:rsidP="00F77ACF" w:rsidR="00F77ACF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7. U rješenju o dosudi nekretnina sud će odrediti da će se nakon pravomoćnosti tog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, u zemljišnim knjigama upisati u njegovu korist pravo vlasništva na dosuđenim nekretninama, te brisati prava i tereti na nekretninama koji prestaju njihovom prodajom.</w:t>
      </w:r>
    </w:p>
    <w:p w:rsidRDefault="00F77ACF" w:rsidP="00F77ACF" w:rsidR="00F77ACF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77ACF" w:rsidP="00F77ACF" w:rsidR="00F77ACF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8. Nakon pravomoćnosti rješenja o dosudi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sud će donijeti zaključak o predaji nekretnina kupcu, čime kupac stupa u posjed istih.</w:t>
      </w:r>
    </w:p>
    <w:p w:rsidRDefault="00F77ACF" w:rsidP="00F77ACF" w:rsidR="00F77ACF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F77ACF" w:rsidP="00F77ACF" w:rsidR="00F77ACF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9. Sve zainteresirane osobe mogu razgledati imovinu stečajnog dužnika uz prethodnu najavu i dogovor putem slijedećeg broja telefona 098/ 491 627.</w:t>
      </w:r>
    </w:p>
    <w:p w:rsidRDefault="00F77ACF" w:rsidP="00F77ACF" w:rsidR="00F77ACF">
      <w:pPr>
        <w:pStyle w:val="Tijeloteksta2"/>
        <w:spacing w:after="0"/>
        <w:rPr>
          <w:rFonts w:cs="Times New Roman"/>
        </w:rPr>
      </w:pPr>
    </w:p>
    <w:p w:rsidRDefault="00F77ACF" w:rsidP="00F77ACF" w:rsidR="00F77ACF">
      <w:pPr>
        <w:pStyle w:val="Tijeloteksta2"/>
        <w:spacing w:after="0"/>
        <w:jc w:val="center"/>
        <w:rPr>
          <w:rFonts w:cs="Times New Roman"/>
        </w:rPr>
      </w:pPr>
      <w:r>
        <w:rPr>
          <w:rFonts w:cs="Times New Roman"/>
        </w:rPr>
        <w:t>U Varaždinu 22. veljače</w:t>
      </w:r>
      <w:r>
        <w:rPr>
          <w:rFonts w:cs="Times New Roman"/>
        </w:rPr>
        <w:t xml:space="preserve"> 2018.</w:t>
      </w:r>
    </w:p>
    <w:p w:rsidRDefault="00F77ACF" w:rsidP="00F77ACF" w:rsidR="00F77ACF">
      <w:pPr>
        <w:pStyle w:val="Tijeloteksta2"/>
        <w:spacing w:after="0"/>
        <w:rPr>
          <w:rFonts w:cs="Times New Roman"/>
        </w:rPr>
      </w:pPr>
    </w:p>
    <w:p w:rsidRDefault="00F77ACF" w:rsidP="00F77ACF" w:rsidR="00F77ACF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Sudac : </w:t>
      </w:r>
    </w:p>
    <w:p w:rsidRDefault="00F77ACF" w:rsidP="00F77ACF" w:rsidR="00F77ACF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Hugo Wedemeyer, v. r.</w:t>
      </w:r>
    </w:p>
    <w:p w:rsidRDefault="00F77ACF" w:rsidP="00F77ACF" w:rsidR="00F77ACF">
      <w:pPr>
        <w:pStyle w:val="Tijeloteksta2"/>
        <w:spacing w:after="0"/>
        <w:rPr>
          <w:rFonts w:cs="Times New Roman"/>
        </w:rPr>
      </w:pPr>
    </w:p>
    <w:p w:rsidRDefault="00F77ACF" w:rsidP="00F77ACF" w:rsidR="00F77ACF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Za točnost </w:t>
      </w:r>
      <w:proofErr w:type="spellStart"/>
      <w:r>
        <w:rPr>
          <w:rFonts w:cs="Times New Roman"/>
        </w:rPr>
        <w:t>otpravka</w:t>
      </w:r>
      <w:proofErr w:type="spellEnd"/>
      <w:r>
        <w:rPr>
          <w:rFonts w:cs="Times New Roman"/>
        </w:rPr>
        <w:t>-ovlašteni službenik :</w:t>
      </w:r>
    </w:p>
    <w:p w:rsidRDefault="00F77ACF" w:rsidP="00F77ACF" w:rsidR="00F77ACF">
      <w:pPr>
        <w:pStyle w:val="Tijeloteksta2"/>
        <w:spacing w:after="0"/>
        <w:rPr>
          <w:rFonts w:cs="Times New Roman"/>
        </w:rPr>
      </w:pPr>
    </w:p>
    <w:p w:rsidRDefault="00F77ACF" w:rsidP="00F77ACF" w:rsidR="00F77ACF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F77ACF" w:rsidP="00F77ACF" w:rsidR="00F77ACF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>Uputa o pravnom lijeku  :</w:t>
      </w:r>
    </w:p>
    <w:p w:rsidRDefault="00F77ACF" w:rsidP="00F77ACF" w:rsidR="00F77ACF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Protiv ovog zaključka nije dopuštena žalba (čl. 11. st. 9. Stečajnog zakona (Narodne novine br.  44/96., 29/99., 129/00., 123/03., 82/06., 116/10., 25/12., 133/12. i 45/13.). </w:t>
      </w:r>
    </w:p>
    <w:p w:rsidRDefault="00F77ACF" w:rsidP="00F77ACF" w:rsidR="00F77ACF">
      <w:pPr>
        <w:pStyle w:val="Tijeloteksta2"/>
        <w:spacing w:after="0"/>
        <w:rPr>
          <w:rFonts w:cs="Times New Roman"/>
        </w:rPr>
      </w:pPr>
    </w:p>
    <w:p w:rsidRDefault="00F77ACF" w:rsidP="00F77ACF" w:rsidR="00F77ACF">
      <w:pPr>
        <w:pStyle w:val="Tijeloteksta2"/>
        <w:spacing w:after="0"/>
        <w:rPr>
          <w:rFonts w:cs="Times New Roman"/>
        </w:rPr>
      </w:pPr>
      <w:r>
        <w:rPr>
          <w:rFonts w:cs="Times New Roman"/>
        </w:rPr>
        <w:t xml:space="preserve">DNA: </w:t>
      </w:r>
      <w:r>
        <w:rPr>
          <w:rFonts w:cs="Times New Roman"/>
        </w:rPr>
        <w:tab/>
      </w:r>
    </w:p>
    <w:p w:rsidRDefault="00F77ACF" w:rsidP="00F77ACF" w:rsidR="00F77ACF">
      <w:pPr>
        <w:pStyle w:val="Tijeloteksta2"/>
        <w:spacing w:lineRule="auto" w:line="240" w:after="0"/>
        <w:rPr>
          <w:rFonts w:cs="Times New Roman"/>
        </w:rPr>
      </w:pPr>
      <w:r>
        <w:rPr>
          <w:rFonts w:cs="Times New Roman"/>
        </w:rPr>
        <w:t xml:space="preserve">Stečajni upravitelj Marija </w:t>
      </w:r>
      <w:proofErr w:type="spellStart"/>
      <w:r>
        <w:rPr>
          <w:rFonts w:cs="Times New Roman"/>
        </w:rPr>
        <w:t>Domijan</w:t>
      </w:r>
      <w:proofErr w:type="spellEnd"/>
      <w:r>
        <w:rPr>
          <w:rFonts w:cs="Times New Roman"/>
        </w:rPr>
        <w:t>, dipl. oec., iz Preloga, Sajmišna br. 18.</w:t>
      </w:r>
    </w:p>
    <w:p w:rsidRDefault="00F77ACF" w:rsidP="00F77ACF" w:rsidR="00F77ACF">
      <w:pPr>
        <w:pStyle w:val="Tijeloteksta2"/>
        <w:spacing w:lineRule="auto" w:line="240" w:after="0"/>
        <w:rPr>
          <w:rFonts w:cs="Times New Roman"/>
          <w:bCs/>
        </w:rPr>
      </w:pPr>
    </w:p>
    <w:p w:rsidRDefault="00F77ACF" w:rsidP="00F77ACF" w:rsidR="00F77ACF">
      <w:pPr>
        <w:pStyle w:val="Tijeloteksta2"/>
        <w:spacing w:lineRule="auto" w:line="240" w:after="0"/>
        <w:rPr>
          <w:rFonts w:cs="Times New Roman"/>
          <w:bCs/>
        </w:rPr>
      </w:pPr>
      <w:r>
        <w:rPr>
          <w:rFonts w:cs="Times New Roman"/>
          <w:bCs/>
        </w:rPr>
        <w:t>e-Oglasna ploča ovog suda,</w:t>
      </w:r>
    </w:p>
    <w:p w:rsidRDefault="00F77ACF" w:rsidP="00F77ACF" w:rsidR="00F77ACF">
      <w:pPr>
        <w:pStyle w:val="Tijeloteksta2"/>
        <w:spacing w:lineRule="auto" w:line="240" w:after="0"/>
        <w:rPr>
          <w:rFonts w:cs="Times New Roman"/>
        </w:rPr>
      </w:pPr>
    </w:p>
    <w:p w:rsidRDefault="00F77ACF" w:rsidP="00F77ACF" w:rsidR="00AE649C" w:rsidRPr="00B76F3C">
      <w:pPr>
        <w:spacing w:after="0"/>
        <w:jc w:val="both"/>
      </w:pPr>
      <w:proofErr w:type="spellStart"/>
      <w:r>
        <w:rPr>
          <w:rFonts w:cs="Times New Roman"/>
          <w:bCs/>
        </w:rPr>
        <w:t>Razlučni</w:t>
      </w:r>
      <w:proofErr w:type="spellEnd"/>
      <w:r>
        <w:rPr>
          <w:rFonts w:cs="Times New Roman"/>
          <w:bCs/>
        </w:rPr>
        <w:t xml:space="preserve"> vjerovnik </w:t>
      </w:r>
      <w:proofErr w:type="spellStart"/>
      <w:r>
        <w:rPr>
          <w:color w:val="000000"/>
        </w:rPr>
        <w:t>Beming</w:t>
      </w:r>
      <w:proofErr w:type="spellEnd"/>
      <w:r>
        <w:rPr>
          <w:color w:val="000000"/>
        </w:rPr>
        <w:t xml:space="preserve"> d.o.o. iz Bjelovara, Juraja </w:t>
      </w:r>
      <w:proofErr w:type="spellStart"/>
      <w:r>
        <w:rPr>
          <w:color w:val="000000"/>
        </w:rPr>
        <w:t>Haulika</w:t>
      </w:r>
      <w:proofErr w:type="spellEnd"/>
      <w:r>
        <w:rPr>
          <w:color w:val="000000"/>
        </w:rPr>
        <w:t xml:space="preserve"> br. 20A.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F77ACF" w:rsidR="00AE649C" w:rsidRPr="00B76F3C">
      <w:headerReference w:type="default" r:id="rId13"/>
      <w:footerReference w:type="default" r:id="rId14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6E60" w:rsidP="00537B78" w:rsidR="009A6E60">
      <w:r>
        <w:separator/>
      </w:r>
    </w:p>
  </w:endnote>
  <w:endnote w:id="0" w:type="continuationSeparator">
    <w:p w:rsidRDefault="009A6E60" w:rsidP="00537B78" w:rsidR="009A6E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57746652"/>
      <w:docPartObj>
        <w:docPartGallery w:val="Page Numbers (Bottom of Page)"/>
        <w:docPartUnique/>
      </w:docPartObj>
    </w:sdtPr>
    <w:sdtContent>
      <w:p w:rsidRDefault="00F77ACF" w:rsidR="00F77AC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94E">
          <w:t>2</w:t>
        </w:r>
        <w:r>
          <w:fldChar w:fldCharType="end"/>
        </w:r>
      </w:p>
    </w:sdtContent>
  </w:sdt>
  <w:p w:rsidRDefault="00F77ACF" w:rsidR="00F77A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6E60" w:rsidP="00537B78" w:rsidR="009A6E60">
      <w:r>
        <w:separator/>
      </w:r>
    </w:p>
  </w:footnote>
  <w:footnote w:id="0" w:type="continuationSeparator">
    <w:p w:rsidRDefault="009A6E60" w:rsidP="00537B78" w:rsidR="009A6E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ACF" w:rsidR="008333A9">
    <w:pPr>
      <w:pStyle w:val="Zaglavlje"/>
    </w:pPr>
    <w:r>
      <w:rPr>
        <w:rStyle w:val="PozadinaSvijetloCrvena"/>
        <w:shd w:fill="auto" w:color="auto" w:val="clear"/>
      </w:rPr>
      <w:t>Poslovni broj : 6 St-540/2011-171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E74F3F"/>
    <w:multiLevelType w:val="hybridMultilevel"/>
    <w:tmpl w:val="AAA88E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94E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6E60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40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ACF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F77ACF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F77ACF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922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sudacka-mreza.hr/stecaj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St-540/2011-171</izvorni_sadrzaj>
    <derivirana_varijabla naziv="DomainObject.Oznaka_1">St-540/2011-171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St-180/12</izvorni_sadrzaj>
    <derivirana_varijabla naziv="DomainObject.Predmet.Opis_1">St-180/12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St-540/2011</izvorni_sadrzaj>
    <derivirana_varijabla naziv="DomainObject.Predmet.OznakaBroj_1">St-540/2011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VIKOCOMMERCE društvo s ograničenom odgovornošću za trgovinu i proizvodnju</izvorni_sadrzaj>
    <derivirana_varijabla naziv="DomainObject.Predmet.ProtustrankaFormated_1">  VIKOCOMMERCE društvo s ograničenom odgovornošću za trgovinu i proizvodnju</derivirana_varijabla>
  </DomainObject.Predmet.ProtustrankaFormated>
  <DomainObject.Predmet.ProtustrankaFormatedOIB>
    <izvorni_sadrzaj>  VIKOCOMMERCE društvo s ograničenom odgovornošću za trgovinu i proizvodnju, OIB 64821583409</izvorni_sadrzaj>
    <derivirana_varijabla naziv="DomainObject.Predmet.ProtustrankaFormatedOIB_1">  VIKOCOMMERCE društvo s ograničenom odgovornošću za trgovinu i proizvodnju, OIB 64821583409</derivirana_varijabla>
  </DomainObject.Predmet.ProtustrankaFormatedOIB>
  <DomainObject.Predmet.ProtustrankaFormatedWithAdress>
    <izvorni_sadrzaj> VIKOCOMMERCE društvo s ograničenom odgovornošću za trgovinu i proizvodnju, Pavleka Miškine 57, Varaždin</izvorni_sadrzaj>
    <derivirana_varijabla naziv="DomainObject.Predmet.ProtustrankaFormatedWithAdress_1"> VIKOCOMMERCE društvo s ograničenom odgovornošću za trgovinu i proizvodnju, Pavleka Miškine 57, Varaždin</derivirana_varijabla>
  </DomainObject.Predmet.ProtustrankaFormatedWithAdress>
  <DomainObject.Predmet.ProtustrankaFormatedWithAdressOIB>
    <izvorni_sadrzaj> VIKOCOMMERCE društvo s ograničenom odgovornošću za trgovinu i proizvodnju, OIB 64821583409, Pavleka Miškine 57, Varaždin</izvorni_sadrzaj>
    <derivirana_varijabla naziv="DomainObject.Predmet.ProtustrankaFormatedWithAdressOIB_1"> VIKOCOMMERCE društvo s ograničenom odgovornošću za trgovinu i proizvodnju, OIB 64821583409, Pavleka Miškine 57, Varaždin</derivirana_varijabla>
  </DomainObject.Predmet.ProtustrankaFormatedWithAdressOIB>
  <DomainObject.Predmet.ProtustrankaWithAdress>
    <izvorni_sadrzaj>VIKOCOMMERCE društvo s ograničenom odgovornošću za trgovinu i proizvodnju Pavleka Miškine 57, Varaždin</izvorni_sadrzaj>
    <derivirana_varijabla naziv="DomainObject.Predmet.ProtustrankaWithAdress_1">VIKOCOMMERCE društvo s ograničenom odgovornošću za trgovinu i proizvodnju Pavleka Miškine 57, Varaždin</derivirana_varijabla>
  </DomainObject.Predmet.ProtustrankaWithAdress>
  <DomainObject.Predmet.ProtustrankaWithAdressOIB>
    <izvorni_sadrzaj>VIKOCOMMERCE društvo s ograničenom odgovornošću za trgovinu i proizvodnju, OIB 64821583409, Pavleka Miškine 57, Varaždin</izvorni_sadrzaj>
    <derivirana_varijabla naziv="DomainObject.Predmet.ProtustrankaWithAdressOIB_1">VIKOCOMMERCE društvo s ograničenom odgovornošću za trgovinu i proizvodnju, OIB 64821583409, Pavleka Miškine 57, Varaždin</derivirana_varijabla>
  </DomainObject.Predmet.ProtustrankaWithAdressOIB>
  <DomainObject.Predmet.ProtustrankaNazivFormated>
    <izvorni_sadrzaj>VIKOCOMMERCE društvo s ograničenom odgovornošću za trgovinu i proizvodnju</izvorni_sadrzaj>
    <derivirana_varijabla naziv="DomainObject.Predmet.ProtustrankaNazivFormated_1">VIKOCOMMERCE društvo s ograničenom odgovornošću za trgovinu i proizvodnju</derivirana_varijabla>
  </DomainObject.Predmet.ProtustrankaNazivFormated>
  <DomainObject.Predmet.ProtustrankaNazivFormatedOIB>
    <izvorni_sadrzaj>VIKOCOMMERCE društvo s ograničenom odgovornošću za trgovinu i proizvodnju, OIB 64821583409</izvorni_sadrzaj>
    <derivirana_varijabla naziv="DomainObject.Predmet.ProtustrankaNazivFormatedOIB_1">VIKOCOMMERCE društvo s ograničenom odgovornošću za trgovinu i proizvodnju, OIB 64821583409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VIKOCOMMERCE društvo s ograničenom odgovornošću za trgovinu i proizvodnju</item>
    </izvorni_sadrzaj>
    <derivirana_varijabla naziv="DomainObject.Predmet.ProtuStrankaListFormated_1">
      <item>VIKOCOMMERCE društvo s ograničenom odgovornošću za trgovinu i proizvodnju</item>
    </derivirana_varijabla>
  </DomainObject.Predmet.ProtuStrankaListFormated>
  <DomainObject.Predmet.ProtuStrankaListFormatedOIB>
    <izvorni_sadrzaj>
      <item>VIKOCOMMERCE društvo s ograničenom odgovornošću za trgovinu i proizvodnju, OIB 64821583409</item>
    </izvorni_sadrzaj>
    <derivirana_varijabla naziv="DomainObject.Predmet.ProtuStrankaListFormatedOIB_1">
      <item>VIKOCOMMERCE društvo s ograničenom odgovornošću za trgovinu i proizvodnju, OIB 64821583409</item>
    </derivirana_varijabla>
  </DomainObject.Predmet.ProtuStrankaListFormatedOIB>
  <DomainObject.Predmet.ProtuStrankaListFormatedWithAdress>
    <izvorni_sadrzaj>
      <item>VIKOCOMMERCE društvo s ograničenom odgovornošću za trgovinu i proizvodnju, Pavleka Miškine 57, Varaždin</item>
    </izvorni_sadrzaj>
    <derivirana_varijabla naziv="DomainObject.Predmet.ProtuStrankaListFormatedWithAdress_1">
      <item>VIKOCOMMERCE društvo s ograničenom odgovornošću za trgovinu i proizvodnju, Pavleka Miškine 57, Varaždin</item>
    </derivirana_varijabla>
  </DomainObject.Predmet.ProtuStrankaListFormatedWithAdress>
  <DomainObject.Predmet.ProtuStrankaListFormatedWithAdressOIB>
    <izvorni_sadrzaj>
      <item>VIKOCOMMERCE društvo s ograničenom odgovornošću za trgovinu i proizvodnju, OIB 64821583409, Pavleka Miškine 57, Varaždin</item>
    </izvorni_sadrzaj>
    <derivirana_varijabla naziv="DomainObject.Predmet.ProtuStrankaListFormatedWithAdressOIB_1">
      <item>VIKOCOMMERCE društvo s ograničenom odgovornošću za trgovinu i proizvodnju, OIB 64821583409, Pavleka Miškine 57, Varaždin</item>
    </derivirana_varijabla>
  </DomainObject.Predmet.ProtuStrankaListFormatedWithAdressOIB>
  <DomainObject.Predmet.ProtuStrankaListNazivFormated>
    <izvorni_sadrzaj>
      <item>VIKOCOMMERCE društvo s ograničenom odgovornošću za trgovinu i proizvodnju</item>
    </izvorni_sadrzaj>
    <derivirana_varijabla naziv="DomainObject.Predmet.ProtuStrankaListNazivFormated_1">
      <item>VIKOCOMMERCE društvo s ograničenom odgovornošću za trgovinu i proizvodnju</item>
    </derivirana_varijabla>
  </DomainObject.Predmet.ProtuStrankaListNazivFormated>
  <DomainObject.Predmet.ProtuStrankaListNazivFormatedOIB>
    <izvorni_sadrzaj>
      <item>VIKOCOMMERCE društvo s ograničenom odgovornošću za trgovinu i proizvodnju, OIB 64821583409</item>
    </izvorni_sadrzaj>
    <derivirana_varijabla naziv="DomainObject.Predmet.ProtuStrankaListNazivFormatedOIB_1">
      <item>VIKOCOMMERCE društvo s ograničenom odgovornošću za trgovinu i proizvodnju, OIB 64821583409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</izvorni_sadrzaj>
    <derivirana_varijabla naziv="DomainObject.Predmet.OstaliListFormated_1"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</izvorni_sadrzaj>
    <derivirana_varijabla naziv="DomainObject.Predmet.OstaliListFormatedOIB_1"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  <item>zam. punomoćnika Sven Požgaj, za Hrvatske šume d.o.o.</item>
      <item>Odvjetnik Milan Ivanišević, Račićeva 16, 10000 Zagreb</item>
      <item>Odvjetnica Željka Mance, za Hrvatske šume d.o.o.</item>
      <item>Odvjetnik Hrvoje Petrić punomoćnik stečajne upraviteljice</item>
    </izvorni_sadrzaj>
    <derivirana_varijabla naziv="DomainObject.Predmet.OstaliListFormatedWithAdress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  <item>zam. punomoćnika Sven Požgaj, za Hrvatske šume d.o.o.</item>
      <item>Odvjetnik Milan Ivanišević, Račićeva 16, 10000 Zagreb</item>
      <item>Odvjetnica Željka Mance, za Hrvatske šume d.o.o.</item>
      <item>Odvjetnik Hrvoje Petrić punomoćnik stečajne upraviteljice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  <item>zam. punomoćnika Sven Požgaj, za Hrvatske šume d.o.o.</item>
      <item>Odvjetnik Milan Ivanišević, Račićeva 16, 10000 Zagreb</item>
      <item>Odvjetnica Željka Mance, za Hrvatske šume d.o.o.</item>
      <item>Odvjetnik Hrvoje Petrić punomoćnik stečajne upraviteljice</item>
    </izvorni_sadrzaj>
    <derivirana_varijabla naziv="DomainObject.Predmet.OstaliListFormatedWithAdressOIB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  <item>zam. punomoćnika Sven Požgaj, za Hrvatske šume d.o.o.</item>
      <item>Odvjetnik Milan Ivanišević, Račićeva 16, 10000 Zagreb</item>
      <item>Odvjetnica Željka Mance, za Hrvatske šume d.o.o.</item>
      <item>Odvjetnik Hrvoje Petrić punomoćnik stečajne upraviteljice</item>
    </derivirana_varijabla>
  </DomainObject.Predmet.OstaliListFormatedWithAdressOIB>
  <DomainObject.Predmet.OstaliListNazivFormated>
    <izvorni_sadrzaj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</izvorni_sadrzaj>
    <derivirana_varijabla naziv="DomainObject.Predmet.OstaliListNazivFormated_1"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</derivirana_varijabla>
  </DomainObject.Predmet.OstaliListNazivFormated>
  <DomainObject.Predmet.OstaliListNazivFormatedOIB>
    <izvorni_sadrzaj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</izvorni_sadrzaj>
    <derivirana_varijabla naziv="DomainObject.Predmet.OstaliListNazivFormatedOIB_1"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St-540/2011-171</izvorni_sadrzaj>
    <derivirana_varijabla naziv="DomainObject.PoslovniBrojDokumenta_1">St-540/2011-171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VIKOCOMMERCE društvo s ograničenom odgovornošću za trgovinu i proizvodnju</izvorni_sadrzaj>
    <derivirana_varijabla naziv="DomainObject.Predmet.ProtustrankaIDrugi_1">VIKOCOMMERCE društvo s ograničenom odgovornošću za trgovinu i proizvodnju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VIKOCOMMERCE društvo s ograničenom odgovornošću za trgovinu i proizvodnju, OIB 64821583409, Pavleka Miškine 57, Varaždin</izvorni_sadrzaj>
    <derivirana_varijabla naziv="DomainObject.Predmet.ProtustrankaIDrugiAdressOIB_1">VIKOCOMMERCE društvo s ograničenom odgovornošću za trgovinu i proizvodnju, OIB 64821583409, Pavleka Miškine 57,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</izvorni_sadrzaj>
    <derivirana_varijabla naziv="DomainObject.Predmet.SudioniciListNaziv_1"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</derivirana_varijabla>
  </DomainObject.Predmet.SudioniciListNaziv>
  <DomainObject.Predmet.SudioniciListAdressOIB>
    <izvorni_sadrzaj>
      <item>VIKOCOMMERCE društvo s ograničenom odgovornošću za trgovinu i proizvodnju, OIB 64821583409, Pavleka Miškine 57,Varaždin</item>
      <item>ŽUPANIJSKO DRŽAVNO ODVJETNIŠTVO U VARAŽDINU, 42000 Varaždin</item>
      <item>Porezna uprava Varaždin, OIB 18683136487,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161.,42230 Ludbreg</item>
      <item>DARKO DAKIĆ, Osječka br. 78C,43000 Bjelovar</item>
      <item>zam. punomoćnika Sven Požgaj, za Hrvatske šume d.o.o.</item>
      <item>Odvjetnik Milan Ivanišević, Račićeva 16,10000 Zagreb</item>
      <item>Odvjetnica Željka Mance, za Hrvatske šume d.o.o.</item>
      <item>Odvjetnik Hrvoje Petrić punomoćnik stečajne upraviteljice</item>
    </izvorni_sadrzaj>
    <derivirana_varijabla naziv="DomainObject.Predmet.SudioniciListAdressOIB_1">
      <item>VIKOCOMMERCE društvo s ograničenom odgovornošću za trgovinu i proizvodnju, OIB 64821583409, Pavleka Miškine 57,Varaždin</item>
      <item>ŽUPANIJSKO DRŽAVNO ODVJETNIŠTVO U VARAŽDINU, 42000 Varaždin</item>
      <item>Porezna uprava Varaždin, OIB 18683136487,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161.,42230 Ludbreg</item>
      <item>DARKO DAKIĆ, Osječka br. 78C,43000 Bjelovar</item>
      <item>zam. punomoćnika Sven Požgaj, za Hrvatske šume d.o.o.</item>
      <item>Odvjetnik Milan Ivanišević, Račićeva 16,10000 Zagreb</item>
      <item>Odvjetnica Željka Mance, za Hrvatske šume d.o.o.</item>
      <item>Odvjetnik Hrvoje Petrić punomoćnik stečajne upraviteljice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76A91E-A10C-47FE-B7EC-1BB216F418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865</properties:Words>
  <properties:Characters>4808</properties:Characters>
  <properties:Lines>114</properties:Lines>
  <properties:Paragraphs>38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2018-02-22T09:19:00Z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St-540/2011-171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