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d5cc" w14:paraId="56dd5cc" w:rsidRDefault="003B6819" w:rsidP="003B6819" w:rsidR="003B681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819" w:rsidP="003B6819" w:rsidR="003B681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B6819" w:rsidP="003B6819" w:rsidR="003B681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B6819" w:rsidP="003B6819" w:rsidR="003B681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B6819" w:rsidP="003B6819" w:rsidR="003B6819"/>
    <w:p w:rsidRDefault="003B6819" w:rsidP="003B6819" w:rsidR="003B681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B6819" w:rsidP="003B6819" w:rsidR="003B681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B6819" w:rsidP="003B6819" w:rsidR="003B681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B6819" w:rsidP="003B6819" w:rsidR="003B681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819" w:rsidP="00214797" w:rsidR="003B6819" w:rsidRPr="00214797">
      <w:pPr>
        <w:tabs>
          <w:tab w:pos="4116" w:val="left"/>
        </w:tabs>
        <w:ind w:firstLine="708"/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8989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</w:t>
      </w:r>
      <w:r w:rsidRPr="003B6819">
        <w:t xml:space="preserve"> </w:t>
      </w:r>
      <w:r w:rsidRPr="003B6819">
        <w:rPr>
          <w:rFonts w:cs="Times New Roman" w:eastAsia="Times New Roman"/>
          <w:szCs w:val="24"/>
          <w:lang w:eastAsia="hr-HR"/>
        </w:rPr>
        <w:t>HARDNET COMPUTERS d. o. o.</w:t>
      </w:r>
      <w:r>
        <w:rPr>
          <w:rFonts w:cs="Times New Roman" w:eastAsia="Times New Roman"/>
          <w:szCs w:val="24"/>
          <w:lang w:eastAsia="hr-HR"/>
        </w:rPr>
        <w:t xml:space="preserve"> Poreč, Mate Vlašića 21, OIB </w:t>
      </w:r>
      <w:r w:rsidRPr="003B6819">
        <w:rPr>
          <w:rFonts w:cs="Times New Roman" w:eastAsia="Times New Roman"/>
          <w:szCs w:val="24"/>
          <w:lang w:eastAsia="hr-HR"/>
        </w:rPr>
        <w:t>81339976871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B6819">
        <w:rPr>
          <w:rFonts w:cs="Times New Roman" w:eastAsia="Times New Roman"/>
          <w:szCs w:val="24"/>
          <w:lang w:eastAsia="hr-HR"/>
        </w:rPr>
        <w:t>040155410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6819" w:rsidP="003B6819" w:rsidR="003B681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819" w:rsidP="003B6819" w:rsidR="003B681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B6819" w:rsidP="003B6819" w:rsidR="003B681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819" w:rsidP="00214797" w:rsidR="0021479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214797" w:rsidRPr="003B6819">
        <w:rPr>
          <w:rFonts w:cs="Times New Roman" w:eastAsia="Times New Roman"/>
          <w:szCs w:val="24"/>
          <w:lang w:eastAsia="hr-HR"/>
        </w:rPr>
        <w:t>HARDNET COMPUTERS d. o. o.</w:t>
      </w:r>
      <w:r w:rsidR="00214797">
        <w:rPr>
          <w:rFonts w:cs="Times New Roman" w:eastAsia="Times New Roman"/>
          <w:szCs w:val="24"/>
          <w:lang w:eastAsia="hr-HR"/>
        </w:rPr>
        <w:t xml:space="preserve"> Poreč, Mate Vlašića 21, OIB </w:t>
      </w:r>
      <w:r w:rsidR="00214797" w:rsidRPr="003B6819">
        <w:rPr>
          <w:rFonts w:cs="Times New Roman" w:eastAsia="Times New Roman"/>
          <w:szCs w:val="24"/>
          <w:lang w:eastAsia="hr-HR"/>
        </w:rPr>
        <w:t>81339976871</w:t>
      </w:r>
      <w:r w:rsidR="00214797">
        <w:rPr>
          <w:rFonts w:cs="Times New Roman" w:eastAsia="Times New Roman"/>
          <w:szCs w:val="24"/>
          <w:lang w:eastAsia="hr-HR"/>
        </w:rPr>
        <w:t xml:space="preserve">, MBS </w:t>
      </w:r>
      <w:r w:rsidR="00214797" w:rsidRPr="003B6819">
        <w:rPr>
          <w:rFonts w:cs="Times New Roman" w:eastAsia="Times New Roman"/>
          <w:szCs w:val="24"/>
          <w:lang w:eastAsia="hr-HR"/>
        </w:rPr>
        <w:t>040155410</w:t>
      </w:r>
      <w:r w:rsidR="00214797">
        <w:rPr>
          <w:rFonts w:cs="Times New Roman" w:eastAsia="Times New Roman"/>
          <w:szCs w:val="24"/>
          <w:lang w:eastAsia="hr-HR"/>
        </w:rPr>
        <w:t>.</w:t>
      </w:r>
    </w:p>
    <w:p w:rsidRDefault="003B6819" w:rsidP="003B6819" w:rsidR="003B681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6819" w:rsidP="003B6819" w:rsidR="003B681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B6819" w:rsidP="003B6819" w:rsidR="003B681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6819" w:rsidP="003B6819" w:rsidR="003B681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214797" w:rsidRPr="003B6819">
        <w:rPr>
          <w:rFonts w:cs="Times New Roman" w:eastAsia="Times New Roman"/>
          <w:szCs w:val="24"/>
          <w:lang w:eastAsia="hr-HR"/>
        </w:rPr>
        <w:t>HARDNET COMPUTERS d. o. o.</w:t>
      </w:r>
      <w:r w:rsidR="00214797">
        <w:rPr>
          <w:rFonts w:cs="Times New Roman" w:eastAsia="Times New Roman"/>
          <w:szCs w:val="24"/>
          <w:lang w:eastAsia="hr-HR"/>
        </w:rPr>
        <w:t xml:space="preserve"> Poreč.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14797">
        <w:rPr>
          <w:rFonts w:cs="Times New Roman" w:eastAsia="Times New Roman"/>
          <w:szCs w:val="24"/>
          <w:lang w:eastAsia="hr-HR"/>
        </w:rPr>
        <w:t>3024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214797">
        <w:t>62.524,06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B6819" w:rsidP="003B6819" w:rsidR="003B681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B6819" w:rsidP="003B6819" w:rsidR="003B681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B6819" w:rsidP="003B6819" w:rsidR="003B681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819" w:rsidP="003B6819" w:rsidR="003B681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6819" w:rsidP="003B6819" w:rsidR="003B681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B6819" w:rsidP="00214797" w:rsidR="003B681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804CD">
        <w:rPr>
          <w:rFonts w:cs="Times New Roman" w:eastAsia="Times New Roman"/>
          <w:szCs w:val="24"/>
          <w:lang w:eastAsia="hr-HR"/>
        </w:rPr>
        <w:t>, v. r.</w:t>
      </w:r>
    </w:p>
    <w:p w:rsidRDefault="003B6819" w:rsidP="003B6819" w:rsidR="003B681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B6819" w:rsidP="003B6819" w:rsidR="003B681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B6819" w:rsidP="003B6819" w:rsidR="003B681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B6819" w:rsidP="003B6819" w:rsidR="003B681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B6819" w:rsidP="003B6819" w:rsidR="003B681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>
      <w:pPr>
        <w:tabs>
          <w:tab w:pos="4116" w:val="left"/>
        </w:tabs>
      </w:pPr>
    </w:p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 w:rsidRPr="00D05CA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3B6819" w:rsidP="003B6819" w:rsidR="003B6819"/>
    <w:p w:rsidRDefault="007E5BC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13A" w:rsidP="003B6819" w:rsidR="0063213A">
      <w:r>
        <w:separator/>
      </w:r>
    </w:p>
  </w:endnote>
  <w:endnote w:id="0" w:type="continuationSeparator">
    <w:p w:rsidRDefault="0063213A" w:rsidP="003B6819" w:rsidR="00632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13A" w:rsidP="003B6819" w:rsidR="0063213A">
      <w:r>
        <w:separator/>
      </w:r>
    </w:p>
  </w:footnote>
  <w:footnote w:id="0" w:type="continuationSeparator">
    <w:p w:rsidRDefault="0063213A" w:rsidP="003B6819" w:rsidR="00632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3A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7E5BC7">
      <w:rPr>
        <w:noProof/>
      </w:rPr>
      <w:t>2</w:t>
    </w:r>
    <w:r>
      <w:fldChar w:fldCharType="end"/>
    </w:r>
    <w:r>
      <w:tab/>
    </w:r>
    <w:r w:rsidRPr="00F65D9B">
      <w:t>11 St-</w:t>
    </w:r>
    <w:r w:rsidR="003B6819">
      <w:t>401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3A" w:rsidP="0021081C" w:rsidR="00A81E97">
    <w:pPr>
      <w:pStyle w:val="Zaglavlje"/>
      <w:jc w:val="right"/>
    </w:pPr>
    <w:r>
      <w:t>11 St-</w:t>
    </w:r>
    <w:r w:rsidR="003B6819">
      <w:t>401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621"/>
    <w:rsid w:val="00214797"/>
    <w:rsid w:val="003B6819"/>
    <w:rsid w:val="004C7621"/>
    <w:rsid w:val="0063213A"/>
    <w:rsid w:val="007E5BC7"/>
    <w:rsid w:val="009A6044"/>
    <w:rsid w:val="00BF033F"/>
    <w:rsid w:val="00C8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68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8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681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81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8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681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5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B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BC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B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B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68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8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681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81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8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681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5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B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BC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B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B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HARDNET COMPUTERS  d. o. o. POREČ</izvorni_sadrzaj>
    <derivirana_varijabla naziv="DomainObject.Predmet.ProtustrankaFormated_1">  HARDNET COMPUTERS  d. o. o. POREČ</derivirana_varijabla>
  </DomainObject.Predmet.ProtustrankaFormated>
  <DomainObject.Predmet.ProtustrankaFormatedOIB>
    <izvorni_sadrzaj>  HARDNET COMPUTERS  d. o. o. POREČ, OIB 81339976871</izvorni_sadrzaj>
    <derivirana_varijabla naziv="DomainObject.Predmet.ProtustrankaFormatedOIB_1">  HARDNET COMPUTERS  d. o. o. POREČ, OIB 81339976871</derivirana_varijabla>
  </DomainObject.Predmet.ProtustrankaFormatedOIB>
  <DomainObject.Predmet.ProtustrankaFormatedWithAdress>
    <izvorni_sadrzaj> HARDNET COMPUTERS  d. o. o. POREČ, Mate Vlašića 21, 52440 Poreč</izvorni_sadrzaj>
    <derivirana_varijabla naziv="DomainObject.Predmet.ProtustrankaFormatedWithAdress_1"> HARDNET COMPUTERS  d. o. o. POREČ, Mate Vlašića 21, 52440 Poreč</derivirana_varijabla>
  </DomainObject.Predmet.ProtustrankaFormatedWithAdress>
  <DomainObject.Predmet.ProtustrankaFormatedWithAdressOIB>
    <izvorni_sadrzaj> HARDNET COMPUTERS  d. o. o. POREČ, OIB 81339976871, Mate Vlašića 21, 52440 Poreč</izvorni_sadrzaj>
    <derivirana_varijabla naziv="DomainObject.Predmet.ProtustrankaFormatedWithAdressOIB_1"> HARDNET COMPUTERS  d. o. o. POREČ, OIB 81339976871, Mate Vlašića 21, 52440 Poreč</derivirana_varijabla>
  </DomainObject.Predmet.ProtustrankaFormatedWithAdressOIB>
  <DomainObject.Predmet.ProtustrankaWithAdress>
    <izvorni_sadrzaj>HARDNET COMPUTERS  d. o. o. POREČ Mate Vlašića 21, 52440 Poreč</izvorni_sadrzaj>
    <derivirana_varijabla naziv="DomainObject.Predmet.ProtustrankaWithAdress_1">HARDNET COMPUTERS  d. o. o. POREČ Mate Vlašića 21, 52440 Poreč</derivirana_varijabla>
  </DomainObject.Predmet.ProtustrankaWithAdress>
  <DomainObject.Predmet.ProtustrankaWithAdressOIB>
    <izvorni_sadrzaj>HARDNET COMPUTERS  d. o. o. POREČ, OIB 81339976871, Mate Vlašića 21, 52440 Poreč</izvorni_sadrzaj>
    <derivirana_varijabla naziv="DomainObject.Predmet.ProtustrankaWithAdressOIB_1">HARDNET COMPUTERS  d. o. o. POREČ, OIB 81339976871, Mate Vlašića 21, 52440 Poreč</derivirana_varijabla>
  </DomainObject.Predmet.ProtustrankaWithAdressOIB>
  <DomainObject.Predmet.ProtustrankaNazivFormated>
    <izvorni_sadrzaj>HARDNET COMPUTERS  d. o. o. POREČ</izvorni_sadrzaj>
    <derivirana_varijabla naziv="DomainObject.Predmet.ProtustrankaNazivFormated_1">HARDNET COMPUTERS  d. o. o. POREČ</derivirana_varijabla>
  </DomainObject.Predmet.ProtustrankaNazivFormated>
  <DomainObject.Predmet.ProtustrankaNazivFormatedOIB>
    <izvorni_sadrzaj>HARDNET COMPUTERS  d. o. o. POREČ, OIB 81339976871</izvorni_sadrzaj>
    <derivirana_varijabla naziv="DomainObject.Predmet.ProtustrankaNazivFormatedOIB_1">HARDNET COMPUTERS  d. o. o. POREČ, OIB 81339976871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62524.06</izvorni_sadrzaj>
    <derivirana_varijabla naziv="DomainObject.Predmet.TrenutnaVrijednost_1">62524.06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HARDNET COMPUTERS  d. o. o. POREČ</item>
    </izvorni_sadrzaj>
    <derivirana_varijabla naziv="DomainObject.Predmet.ProtuStrankaListFormated_1">
      <item>HARDNET COMPUTERS  d. o. o. POREČ</item>
    </derivirana_varijabla>
  </DomainObject.Predmet.ProtuStrankaListFormated>
  <DomainObject.Predmet.ProtuStrankaListFormatedOIB>
    <izvorni_sadrzaj>
      <item>HARDNET COMPUTERS  d. o. o. POREČ, OIB 81339976871</item>
    </izvorni_sadrzaj>
    <derivirana_varijabla naziv="DomainObject.Predmet.ProtuStrankaListFormatedOIB_1">
      <item>HARDNET COMPUTERS  d. o. o. POREČ, OIB 81339976871</item>
    </derivirana_varijabla>
  </DomainObject.Predmet.ProtuStrankaListFormatedOIB>
  <DomainObject.Predmet.ProtuStrankaListFormatedWithAdress>
    <izvorni_sadrzaj>
      <item>HARDNET COMPUTERS  d. o. o. POREČ, Mate Vlašića 21, 52440 Poreč</item>
    </izvorni_sadrzaj>
    <derivirana_varijabla naziv="DomainObject.Predmet.ProtuStrankaListFormatedWithAdress_1">
      <item>HARDNET COMPUTERS  d. o. o. POREČ, Mate Vlašića 21, 52440 Poreč</item>
    </derivirana_varijabla>
  </DomainObject.Predmet.ProtuStrankaListFormatedWithAdress>
  <DomainObject.Predmet.ProtuStrankaListFormatedWithAdressOIB>
    <izvorni_sadrzaj>
      <item>HARDNET COMPUTERS  d. o. o. POREČ, OIB 81339976871, Mate Vlašića 21, 52440 Poreč</item>
    </izvorni_sadrzaj>
    <derivirana_varijabla naziv="DomainObject.Predmet.ProtuStrankaListFormatedWithAdressOIB_1">
      <item>HARDNET COMPUTERS  d. o. o. POREČ, OIB 81339976871, Mate Vlašića 21, 52440 Poreč</item>
    </derivirana_varijabla>
  </DomainObject.Predmet.ProtuStrankaListFormatedWithAdressOIB>
  <DomainObject.Predmet.ProtuStrankaListNazivFormated>
    <izvorni_sadrzaj>
      <item>HARDNET COMPUTERS  d. o. o. POREČ</item>
    </izvorni_sadrzaj>
    <derivirana_varijabla naziv="DomainObject.Predmet.ProtuStrankaListNazivFormated_1">
      <item>HARDNET COMPUTERS  d. o. o. POREČ</item>
    </derivirana_varijabla>
  </DomainObject.Predmet.ProtuStrankaListNazivFormated>
  <DomainObject.Predmet.ProtuStrankaListNazivFormatedOIB>
    <izvorni_sadrzaj>
      <item>HARDNET COMPUTERS  d. o. o. POREČ, OIB 81339976871</item>
    </izvorni_sadrzaj>
    <derivirana_varijabla naziv="DomainObject.Predmet.ProtuStrankaListNazivFormatedOIB_1">
      <item>HARDNET COMPUTERS  d. o. o. POREČ, OIB 81339976871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HARDNET COMPUTERS  d. o. o. POREČ</izvorni_sadrzaj>
    <derivirana_varijabla naziv="DomainObject.Predmet.ProtustrankaIDrugi_1">HARDNET COMPUTERS 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HARDNET COMPUTERS  d. o. o. POREČ, OIB 81339976871, Mate Vlašića 21, 52440 Poreč</izvorni_sadrzaj>
    <derivirana_varijabla naziv="DomainObject.Predmet.ProtustrankaIDrugiAdressOIB_1">HARDNET COMPUTERS  d. o. o. POREČ, OIB 81339976871, Mate Vlašića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HARDNET COMPUTERS  d. o. o. POREČ</item>
    </izvorni_sadrzaj>
    <derivirana_varijabla naziv="DomainObject.Predmet.SudioniciListNaziv_1">
      <item>FINANCIJSKA AGENCIJA, RC RIJEKA, PODRUŽNICA PULA, PULA</item>
      <item>HARDNET COMPUTERS 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HARDNET COMPUTERS  d. o. o. POREČ, OIB 81339976871, Mate Vlašića 21,52440 Poreč</item>
    </izvorni_sadrzaj>
    <derivirana_varijabla naziv="DomainObject.Predmet.SudioniciListAdressOIB_1">
      <item>FINANCIJSKA AGENCIJA, RC RIJEKA, PODRUŽNICA PULA, PULA, OIB 85821130368, Ulica grada Vukovara 70,Zagreb</item>
      <item>HARDNET COMPUTERS  d. o. o. POREČ, OIB 81339976871, Mate Vlašića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81339976871</item>
    </izvorni_sadrzaj>
    <derivirana_varijabla naziv="DomainObject.Predmet.SudioniciListNazivOIB_1">
      <item>, OIB 85821130368</item>
      <item>, OIB 81339976871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2027</properties:Characters>
  <properties:Lines>95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2015-11-30T08:29:00Z</dcterms:created>
  <dc:creator>Mihaela Kaligari</dc:creator>
  <dc:description/>
  <cp:keywords/>
  <cp:lastModifiedBy>Meri Simičić Beato</cp:lastModifiedBy>
  <cp:lastPrinted>2015-11-30T08:53:00Z</cp:lastPrinted>
  <dcterms:modified xmlns:xsi="http://www.w3.org/2001/XMLSchema-instance" xsi:type="dcterms:W3CDTF">2015-12-15T09:46:00Z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