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de08" w14:paraId="c1fde08" w:rsidRDefault="00C56A67" w:rsidP="00C56A67" w:rsidR="00C56A6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C56A67" w:rsidP="00C56A67" w:rsidR="00C56A6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20. St-59/11</w:t>
      </w:r>
      <w:r w:rsidR="009C4CD4">
        <w:rPr>
          <w:rFonts w:hAnsi="Times New Roman" w:ascii="Times New Roman"/>
          <w:szCs w:val="24"/>
        </w:rPr>
        <w:t>-211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C56A67" w:rsidP="00C56A67" w:rsidR="00C56A67">
      <w:pPr>
        <w:jc w:val="right"/>
        <w:rPr>
          <w:rFonts w:hAnsi="Times New Roman" w:ascii="Times New Roman"/>
          <w:szCs w:val="24"/>
        </w:rPr>
      </w:pP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C56A67" w:rsidP="00C56A67" w:rsidR="00C56A6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GUMARA-ČAVIĆ d.d., Zagreb, Ivanečka 1, MBS: 080009343, OIB: 87878590994, dana </w:t>
      </w:r>
      <w:r w:rsidR="009D174B">
        <w:rPr>
          <w:rFonts w:hAnsi="Times New Roman" w:ascii="Times New Roman"/>
          <w:sz w:val="24"/>
          <w:szCs w:val="24"/>
        </w:rPr>
        <w:t>19. studenog</w:t>
      </w:r>
      <w:r>
        <w:rPr>
          <w:rFonts w:hAnsi="Times New Roman" w:ascii="Times New Roman"/>
          <w:sz w:val="24"/>
          <w:szCs w:val="24"/>
        </w:rPr>
        <w:t xml:space="preserve"> 2015. </w:t>
      </w:r>
    </w:p>
    <w:p w:rsidRDefault="00C56A67" w:rsidP="00C56A67" w:rsidR="00C56A6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 xml:space="preserve">GUMARA-ČAVIĆ d.d., Zagreb, Ivanečka 1, MBS: 080009343, OIB: 87878590994, </w:t>
      </w:r>
      <w:r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   nekretnina upisana u z.k.ul. 285, k.o. Vaganac,  Općinski sud u Gospiću, zemljišno knjižni odjel Korenica, kat. čes. br. 73/K- Oranica Podkućnica, površine 344 čhv, kat. čet. br. 75/B2- kuća i dvor podkućnica površine 51 čhv, kat. čes. br. 555- pašnjak podkućnica površine 245 čhv, kat. čes. br. 556- pašnjak podkućnica površine 278 čhv, kat. čes. br. 561- oranica podkućnica površine 5 jutara i 1071 čhv, kat. čes. br. 1455- oranice Drage površine 1 jutro i 65 čhv, kat. čes. br. 1456- oranica Drage površine 1153 čhv.</w:t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Švicarska, u iznosu od 3.163.443,66 EUR-a i u iznosu od 2.918.749,39 EUR-a.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(PROCIJENJENA) VRIJEDNOST nekretnina iz točke I. ovog Zaključka iznosi 675.641,75 kn.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 ovog Zaključka iznosi </w:t>
      </w:r>
      <w:r w:rsidR="009D174B">
        <w:rPr>
          <w:rFonts w:hAnsi="Times New Roman" w:ascii="Times New Roman"/>
          <w:bCs/>
          <w:szCs w:val="24"/>
        </w:rPr>
        <w:t>225.213,91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</w:t>
      </w:r>
      <w:r w:rsidR="009D174B">
        <w:rPr>
          <w:rFonts w:hAnsi="Times New Roman" w:ascii="Times New Roman"/>
          <w:bCs/>
          <w:szCs w:val="24"/>
        </w:rPr>
        <w:t>petom</w:t>
      </w:r>
      <w:r>
        <w:rPr>
          <w:rFonts w:hAnsi="Times New Roman" w:ascii="Times New Roman"/>
          <w:bCs/>
          <w:szCs w:val="24"/>
        </w:rPr>
        <w:t xml:space="preserve"> ročištu ne mogu prodati ispod početne vrijednosti cijene u iznosu od </w:t>
      </w:r>
      <w:r w:rsidR="009D174B">
        <w:rPr>
          <w:rFonts w:hAnsi="Times New Roman" w:ascii="Times New Roman"/>
          <w:bCs/>
          <w:szCs w:val="24"/>
        </w:rPr>
        <w:t xml:space="preserve">225.213,91 </w:t>
      </w:r>
      <w:r>
        <w:rPr>
          <w:rFonts w:hAnsi="Times New Roman" w:ascii="Times New Roman"/>
          <w:bCs/>
          <w:szCs w:val="24"/>
        </w:rPr>
        <w:t xml:space="preserve">kn. 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</w:t>
      </w:r>
      <w:r w:rsidR="009D174B">
        <w:rPr>
          <w:rFonts w:hAnsi="Times New Roman" w:ascii="Times New Roman"/>
          <w:bCs/>
          <w:szCs w:val="24"/>
        </w:rPr>
        <w:t>petoj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D174B" w:rsidP="00C56A67" w:rsidR="00C56A67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dana   17</w:t>
      </w:r>
      <w:r w:rsidR="00C56A67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prosinca</w:t>
      </w:r>
      <w:r w:rsidR="00C56A67">
        <w:rPr>
          <w:rFonts w:hAnsi="Times New Roman" w:ascii="Times New Roman"/>
          <w:bCs/>
          <w:szCs w:val="24"/>
        </w:rPr>
        <w:t xml:space="preserve"> </w:t>
      </w:r>
      <w:r w:rsidR="00C56A67">
        <w:rPr>
          <w:rFonts w:hAnsi="Times New Roman" w:ascii="Times New Roman"/>
          <w:b/>
          <w:bCs/>
          <w:szCs w:val="24"/>
        </w:rPr>
        <w:t xml:space="preserve"> 2015.  u 11,</w:t>
      </w:r>
      <w:r>
        <w:rPr>
          <w:rFonts w:hAnsi="Times New Roman" w:ascii="Times New Roman"/>
          <w:b/>
          <w:bCs/>
          <w:szCs w:val="24"/>
        </w:rPr>
        <w:t>00</w:t>
      </w:r>
      <w:r w:rsidR="00C56A67">
        <w:rPr>
          <w:rFonts w:hAnsi="Times New Roman" w:ascii="Times New Roman"/>
          <w:b/>
          <w:bCs/>
          <w:szCs w:val="24"/>
        </w:rPr>
        <w:t xml:space="preserve"> sati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javnoj dražbi kao kupci mogu sudjelovati samo osobe koje najka</w:t>
      </w:r>
      <w:r w:rsidR="009D174B">
        <w:rPr>
          <w:rFonts w:hAnsi="Times New Roman" w:ascii="Times New Roman"/>
          <w:bCs/>
          <w:szCs w:val="24"/>
        </w:rPr>
        <w:t>snije do 15</w:t>
      </w:r>
      <w:r>
        <w:rPr>
          <w:rFonts w:hAnsi="Times New Roman" w:ascii="Times New Roman"/>
          <w:bCs/>
          <w:szCs w:val="24"/>
        </w:rPr>
        <w:t xml:space="preserve">. </w:t>
      </w:r>
      <w:r w:rsidR="009D174B">
        <w:rPr>
          <w:rFonts w:hAnsi="Times New Roman" w:ascii="Times New Roman"/>
          <w:bCs/>
          <w:szCs w:val="24"/>
        </w:rPr>
        <w:t>prosinca</w:t>
      </w:r>
      <w:r>
        <w:rPr>
          <w:rFonts w:hAnsi="Times New Roman" w:ascii="Times New Roman"/>
          <w:bCs/>
          <w:szCs w:val="24"/>
        </w:rPr>
        <w:t xml:space="preserve">  2015.   uplate osiguranje u iznosu od 10 % početne vrijednosti nekretnina navedenih u točki II. ovog zaključka, a opisanih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>St-59/11  i dokaz o tome dostave u sudski spi</w:t>
      </w:r>
      <w:r w:rsidR="009D174B">
        <w:rPr>
          <w:rFonts w:hAnsi="Times New Roman" w:ascii="Times New Roman"/>
          <w:bCs/>
          <w:szCs w:val="24"/>
        </w:rPr>
        <w:t>s prije početka dražbe ili do 15</w:t>
      </w:r>
      <w:r>
        <w:rPr>
          <w:rFonts w:hAnsi="Times New Roman" w:ascii="Times New Roman"/>
          <w:bCs/>
          <w:szCs w:val="24"/>
        </w:rPr>
        <w:t xml:space="preserve">. </w:t>
      </w:r>
      <w:r w:rsidR="009D174B">
        <w:rPr>
          <w:rFonts w:hAnsi="Times New Roman" w:ascii="Times New Roman"/>
          <w:bCs/>
          <w:szCs w:val="24"/>
        </w:rPr>
        <w:t>prosinca</w:t>
      </w:r>
      <w:r>
        <w:rPr>
          <w:rFonts w:hAnsi="Times New Roman" w:ascii="Times New Roman"/>
          <w:bCs/>
          <w:szCs w:val="24"/>
        </w:rPr>
        <w:t xml:space="preserve"> 2015. dostave bankarsku garanciju na odgovarajući iznos osiguranja, izdanu u korist stečajnog dužnik</w:t>
      </w:r>
      <w:r w:rsidR="009D174B">
        <w:rPr>
          <w:rFonts w:hAnsi="Times New Roman" w:ascii="Times New Roman"/>
          <w:bCs/>
          <w:szCs w:val="24"/>
        </w:rPr>
        <w:t>a s rokom važenja najmanje do 29</w:t>
      </w:r>
      <w:r>
        <w:rPr>
          <w:rFonts w:hAnsi="Times New Roman" w:ascii="Times New Roman"/>
          <w:bCs/>
          <w:szCs w:val="24"/>
        </w:rPr>
        <w:t>. siječnja  2016.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stečajnom upraviteljicom a uz prethodni dogovor na tel. br. 01 6152-555.</w:t>
      </w:r>
    </w:p>
    <w:p w:rsidRDefault="00C56A67" w:rsidP="00C56A67" w:rsidR="00C56A67">
      <w:pPr>
        <w:pStyle w:val="Naslov1"/>
        <w:rPr>
          <w:rFonts w:hAnsi="Times New Roman" w:ascii="Times New Roman"/>
          <w:sz w:val="24"/>
          <w:szCs w:val="24"/>
        </w:rPr>
      </w:pPr>
    </w:p>
    <w:p w:rsidRDefault="004D3058" w:rsidP="00C56A67" w:rsidR="004D3058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4D3058" w:rsidP="004D3058" w:rsidR="004D3058" w:rsidRPr="004D3058"/>
    <w:p w:rsidRDefault="004D3058" w:rsidP="00C56A67" w:rsidR="004D3058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C56A67" w:rsidP="00C56A67" w:rsidR="00C56A67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4D3058" w:rsidP="00C56A67" w:rsidR="004D305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St-59/11 od 08. srpnja 2011. otvoren je stečajni postupak nad dužnikom GUMARA-ČAVIĆ d.d., Zagreb, Ivanečka 1, MBS: 080009343, OIB: 87878590994.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 je upisano razlučno pravo u korist razlučnog vjerovnika NLB INTERFINANZ A.G., CH-8002 ZURICH, BEETHOVENSTRASSE 48, Švicarska, u iznosu od 3.163.443,66 EUR-a i u iznosu od 2.918.749,39 EUR-a..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upraviteljica podnijela je ovom sudu prijedlog da se nekretnine opisane u točci I. ovog Zaključka prodaju uz odgovarajuću primjenu pravila o ovrsi na nekretninama, sve sukladno članku 164. stavak 1. Stečajnog zakona (Narodne novine br. 44/96, 161/98, 29/99, 129/00, 123/03, 197/03, 187/04, 82/06, 116/10, 125/12, 133/12; dalje SZ), pa je doneseno Rješenje o prodaji predmetnih nekretnina br. St-59/11 od 17. srpnja 2015</w:t>
      </w:r>
      <w:r>
        <w:rPr>
          <w:rFonts w:hAnsi="Times New Roman" w:ascii="Times New Roman"/>
          <w:color w:val="FF0000"/>
          <w:szCs w:val="24"/>
        </w:rPr>
        <w:t xml:space="preserve">. 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98, 100, 100a, 101 i 101aOZ, a u svezi s člankom 164. SZ.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9D174B">
        <w:rPr>
          <w:rFonts w:hAnsi="Times New Roman" w:ascii="Times New Roman"/>
          <w:szCs w:val="24"/>
        </w:rPr>
        <w:t>19. studenog</w:t>
      </w:r>
      <w:r>
        <w:rPr>
          <w:rFonts w:hAnsi="Times New Roman" w:ascii="Times New Roman"/>
          <w:szCs w:val="24"/>
        </w:rPr>
        <w:t xml:space="preserve">  2015. 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LUCIJA BUTIGAN</w:t>
      </w:r>
      <w:r w:rsidR="00AA24FC">
        <w:rPr>
          <w:rFonts w:hAnsi="Times New Roman" w:ascii="Times New Roman"/>
          <w:szCs w:val="24"/>
        </w:rPr>
        <w:t>,v.r.</w:t>
      </w:r>
    </w:p>
    <w:p w:rsidRDefault="00AA24FC" w:rsidP="00C56A67" w:rsidR="00AA24FC">
      <w:pPr>
        <w:rPr>
          <w:rFonts w:hAnsi="Times New Roman" w:ascii="Times New Roman"/>
          <w:szCs w:val="24"/>
        </w:rPr>
      </w:pPr>
    </w:p>
    <w:p w:rsidRDefault="00AA24FC" w:rsidP="00AA24FC" w:rsidR="00AA24FC" w:rsidRPr="006866B6">
      <w:pPr>
        <w:ind w:firstLine="708" w:left="354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AA24FC" w:rsidR="00AA24F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 xml:space="preserve">  (Valentina Kranjčić)</w:t>
      </w:r>
    </w:p>
    <w:p w:rsidRDefault="00AA24FC" w:rsidP="00C56A67" w:rsidR="00AA24FC">
      <w:pPr>
        <w:rPr>
          <w:rFonts w:hAnsi="Times New Roman" w:ascii="Times New Roman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C56A67" w:rsidP="00C56A67" w:rsidR="00C56A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C56A67" w:rsidP="00C56A67" w:rsidR="00C56A67">
      <w:pPr>
        <w:jc w:val="both"/>
        <w:rPr>
          <w:rFonts w:hAnsi="Times New Roman" w:ascii="Times New Roman"/>
          <w:szCs w:val="24"/>
        </w:rPr>
      </w:pPr>
    </w:p>
    <w:p w:rsidRDefault="009D174B" w:rsidP="00C56A67" w:rsidR="009D174B" w:rsidRPr="00AA24FC">
      <w:pPr>
        <w:rPr>
          <w:rFonts w:hAnsi="Times New Roman" w:ascii="Times New Roman"/>
          <w:color w:val="FFFFFF"/>
          <w:szCs w:val="24"/>
        </w:rPr>
      </w:pPr>
    </w:p>
    <w:p w:rsidRDefault="00C56A67" w:rsidP="00C56A67" w:rsidR="00C56A67" w:rsidRPr="00AA24FC">
      <w:pPr>
        <w:rPr>
          <w:rFonts w:hAnsi="Times New Roman" w:ascii="Times New Roman"/>
          <w:color w:val="FFFFFF"/>
          <w:szCs w:val="24"/>
        </w:rPr>
      </w:pPr>
      <w:r w:rsidRPr="00AA24FC">
        <w:rPr>
          <w:rFonts w:hAnsi="Times New Roman" w:ascii="Times New Roman"/>
          <w:color w:val="FFFFFF"/>
          <w:szCs w:val="24"/>
        </w:rPr>
        <w:t>DNA:</w:t>
      </w:r>
    </w:p>
    <w:p w:rsidRDefault="009D174B" w:rsidP="00C56A67" w:rsidR="00C56A67" w:rsidRPr="00AA24F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 w:rsidRPr="00AA24FC">
        <w:rPr>
          <w:rFonts w:hAnsi="Times New Roman" w:ascii="Times New Roman"/>
          <w:color w:val="FFFFFF"/>
          <w:szCs w:val="24"/>
        </w:rPr>
        <w:t>stečajna</w:t>
      </w:r>
      <w:r w:rsidR="00C56A67" w:rsidRPr="00AA24FC">
        <w:rPr>
          <w:rFonts w:hAnsi="Times New Roman" w:ascii="Times New Roman"/>
          <w:color w:val="FFFFFF"/>
          <w:szCs w:val="24"/>
        </w:rPr>
        <w:t xml:space="preserve"> upravitelj</w:t>
      </w:r>
      <w:r w:rsidRPr="00AA24FC">
        <w:rPr>
          <w:rFonts w:hAnsi="Times New Roman" w:ascii="Times New Roman"/>
          <w:color w:val="FFFFFF"/>
          <w:szCs w:val="24"/>
        </w:rPr>
        <w:t>ica</w:t>
      </w:r>
    </w:p>
    <w:p w:rsidRDefault="00C56A67" w:rsidP="00C56A67" w:rsidR="00C56A67" w:rsidRPr="00AA24F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 w:rsidRPr="00AA24FC">
        <w:rPr>
          <w:rFonts w:hAnsi="Times New Roman" w:ascii="Times New Roman"/>
          <w:color w:val="FFFFFF"/>
          <w:szCs w:val="24"/>
        </w:rPr>
        <w:t>razlučni vjerovnik: NLB Interfinanz AG, Švicarska, po punomoćniku Ivan Oršolić, odvjetnik u Odvjetničkom društvu Ilić, Orehovec i partneri, Zagreb, Smičiklasova 18</w:t>
      </w:r>
    </w:p>
    <w:p w:rsidRDefault="009D174B" w:rsidP="009D174B" w:rsidR="00C56A67" w:rsidRPr="00AA24F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 w:rsidRPr="00AA24FC">
        <w:rPr>
          <w:rFonts w:hAnsi="Times New Roman" w:ascii="Times New Roman"/>
          <w:color w:val="FFFFFF"/>
          <w:szCs w:val="24"/>
        </w:rPr>
        <w:t>e-oglasna ploča do 15.12.15.</w:t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DA5881" w:rsidR="00DA5881"/>
    <w:sectPr w:rsidSect="004D3058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4AB" w:rsidP="007C14AB" w:rsidR="007C14AB">
      <w:r>
        <w:separator/>
      </w:r>
    </w:p>
  </w:endnote>
  <w:endnote w:id="0" w:type="continuationSeparator">
    <w:p w:rsidRDefault="007C14AB" w:rsidP="007C14AB" w:rsidR="007C1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4AB" w:rsidP="007C14AB" w:rsidR="007C14AB">
      <w:r>
        <w:separator/>
      </w:r>
    </w:p>
  </w:footnote>
  <w:footnote w:id="0" w:type="continuationSeparator">
    <w:p w:rsidRDefault="007C14AB" w:rsidP="007C14AB" w:rsidR="007C1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7715014"/>
      <w:docPartObj>
        <w:docPartGallery w:val="Page Numbers (Top of Page)"/>
        <w:docPartUnique/>
      </w:docPartObj>
    </w:sdtPr>
    <w:sdtEndPr/>
    <w:sdtContent>
      <w:p w:rsidRDefault="007C14AB" w:rsidP="007C14AB" w:rsidR="007C14A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CD4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 w:rsidRPr="007C14AB">
          <w:rPr>
            <w:rFonts w:hAnsi="Times New Roman" w:ascii="Times New Roman"/>
          </w:rPr>
          <w:t>20. St-59/11</w:t>
        </w:r>
      </w:p>
    </w:sdtContent>
  </w:sdt>
  <w:p w:rsidRDefault="007C14AB" w:rsidR="007C14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A67"/>
    <w:rsid w:val="0045625A"/>
    <w:rsid w:val="004D3058"/>
    <w:rsid w:val="007C14AB"/>
    <w:rsid w:val="009C4CD4"/>
    <w:rsid w:val="009D174B"/>
    <w:rsid w:val="00AA24FC"/>
    <w:rsid w:val="00C56A67"/>
    <w:rsid w:val="00CD0162"/>
    <w:rsid w:val="00D26FF1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A67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6A67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6A67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56A67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C56A67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6A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A6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14A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14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F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A67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6A67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6A67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56A67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C56A67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6A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A6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14A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14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F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21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(2)</izvorni_sadrzaj>
    <derivirana_varijabla naziv="DomainObject.Primjedba_1">(2)</derivirana_varijabla>
  </DomainObject.Primjedba>
  <DomainObject.Oznaka>
    <izvorni_sadrzaj>St-59/2011-211</izvorni_sadrzaj>
    <derivirana_varijabla naziv="DomainObject.Oznaka_1">St-59/2011-211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BOMAR COMMERCE d.o.o. zastupanog po punomoćniku LJILJANA SINANOVIĆ</izvorni_sadrzaj>
    <derivirana_varijabla naziv="DomainObject.Predmet.StrankaFormated_1">  VJEROVNICI; BOMAR COMMERCE d.o.o. zastupanog po punomoćniku LJILJANA SINANOVIĆ</derivirana_varijabla>
  </DomainObject.Predmet.StrankaFormated>
  <DomainObject.Predmet.StrankaFormatedOIB>
    <izvorni_sadrzaj>  VJEROVNICI; BOMAR COMMERCE d.o.o., OIB 11486991303 zastupanog po punomoćniku LJILJANA SINANOVIĆ</izvorni_sadrzaj>
    <derivirana_varijabla naziv="DomainObject.Predmet.StrankaFormatedOIB_1">  VJEROVNICI; BOMAR COMMERCE d.o.o., OIB 11486991303 zastupanog po punomoćniku LJILJANA SINANOVIĆ</derivirana_varijabla>
  </DomainObject.Predmet.StrankaFormatedOIB>
  <DomainObject.Predmet.StrankaFormatedWithAdress>
    <izvorni_sadrzaj> VJEROVNICI; BOMAR COMMERCE d.o.o., MOLINDRIO 13, 52440 POREČ zastupanog po punomoćniku LJILJANA SINANOVIĆ</izvorni_sadrzaj>
    <derivirana_varijabla naziv="DomainObject.Predmet.StrankaFormatedWithAdress_1"> VJEROVNICI; BOMAR COMMERCE d.o.o., MOLINDRIO 13, 52440 POREČ zastupanog po punomoćniku LJILJANA SINANOVIĆ</derivirana_varijabla>
  </DomainObject.Predmet.StrankaFormatedWithAdress>
  <DomainObject.Predmet.StrankaFormatedWithAdressOIB>
    <izvorni_sadrzaj> VJEROVNICI; BOMAR COMMERCE d.o.o., OIB 11486991303, MOLINDRIO 13, 52440 POREČ zastupanog po punomoćniku LJILJANA SINANOVIĆ</izvorni_sadrzaj>
    <derivirana_varijabla naziv="DomainObject.Predmet.StrankaFormatedWithAdressOIB_1"> VJEROVNICI; BOMAR COMMERCE d.o.o., OIB 11486991303, MOLINDRIO 13, 52440 POREČ zastupanog po punomoćniku LJILJANA SINANOVIĆ</derivirana_varijabla>
  </DomainObject.Predmet.StrankaFormatedWithAdressOIB>
  <DomainObject.Predmet.StrankaWithAdress>
    <izvorni_sadrzaj>VJEROVNICI ,BOMAR COMMERCE d.o.o. MOLINDRIO 13,52440 POREČ</izvorni_sadrzaj>
    <derivirana_varijabla naziv="DomainObject.Predmet.StrankaWithAdress_1">VJEROVNICI ,BOMAR COMMERCE d.o.o. MOLINDRIO 13,52440 POREČ</derivirana_varijabla>
  </DomainObject.Predmet.StrankaWithAdress>
  <DomainObject.Predmet.StrankaWithAdressOIB>
    <izvorni_sadrzaj>VJEROVNICI,BOMAR COMMERCE d.o.o., OIB 11486991303, MOLINDRIO 13,52440 POREČ</izvorni_sadrzaj>
    <derivirana_varijabla naziv="DomainObject.Predmet.StrankaWithAdressOIB_1">VJEROVNICI,BOMAR COMMERCE d.o.o., OIB 11486991303, MOLINDRIO 13,52440 POREČ</derivirana_varijabla>
  </DomainObject.Predmet.StrankaWithAdressOIB>
  <DomainObject.Predmet.StrankaNazivFormated>
    <izvorni_sadrzaj>VJEROVNICI,BOMAR COMMERCE d.o.o.</izvorni_sadrzaj>
    <derivirana_varijabla naziv="DomainObject.Predmet.StrankaNazivFormated_1">VJEROVNICI,BOMAR COMMERCE d.o.o.</derivirana_varijabla>
  </DomainObject.Predmet.StrankaNazivFormated>
  <DomainObject.Predmet.StrankaNazivFormatedOIB>
    <izvorni_sadrzaj>VJEROVNICI,BOMAR COMMERCE d.o.o., OIB 11486991303</izvorni_sadrzaj>
    <derivirana_varijabla naziv="DomainObject.Predmet.StrankaNazivFormatedOIB_1">VJEROVNICI,BOMAR COMMERCE d.o.o., OIB 11486991303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St-59/2011-211</izvorni_sadrzaj>
    <derivirana_varijabla naziv="DomainObject.PoslovniBrojDokumenta_1">St-59/2011-211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5408</properties:Characters>
  <properties:Lines>141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2015-11-19T10:36:00Z</dcterms:created>
  <dc:creator>Valentina Kranjčić</dc:creator>
  <cp:lastModifiedBy>Valentina Kranjčić</cp:lastModifiedBy>
  <cp:lastPrinted>2015-11-19T12:05:00Z</cp:lastPrinted>
  <dcterms:modified xmlns:xsi="http://www.w3.org/2001/XMLSchema-instance" xsi:type="dcterms:W3CDTF">2015-11-19T12:05:00Z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St-59/2011-211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