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f02e" w14:paraId="d84f02e" w:rsidRDefault="00F605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054D" w:rsidP="00F6054D" w:rsidR="00AE649C">
      <w:pPr>
        <w:pStyle w:val="NormaleSPIS"/>
        <w:spacing w:after="0"/>
      </w:pPr>
      <w:r>
        <w:t xml:space="preserve">        Republika Hrvatska</w:t>
      </w:r>
    </w:p>
    <w:p w:rsidRDefault="00F6054D" w:rsidP="00F6054D" w:rsidR="00F6054D">
      <w:pPr>
        <w:pStyle w:val="NormaleSPIS"/>
        <w:spacing w:after="0"/>
      </w:pPr>
      <w:r>
        <w:t xml:space="preserve">     Trgovački sud u Bjelovaru</w:t>
      </w:r>
    </w:p>
    <w:p w:rsidRDefault="00F6054D" w:rsidP="00F6054D" w:rsidR="00F6054D" w:rsidRPr="00B76F3C">
      <w:pPr>
        <w:pStyle w:val="NormaleSPIS"/>
        <w:spacing w:after="0"/>
      </w:pPr>
      <w:r>
        <w:t>Bjelovar, Šetalište dr.I.Lebovića 42.</w:t>
      </w:r>
    </w:p>
    <w:p w:rsidRDefault="00F6054D" w:rsidP="00F6054D" w:rsidR="00F6054D">
      <w:pPr>
        <w:jc w:val="right"/>
        <w:outlineLvl w:val="0"/>
        <w:rPr>
          <w:noProof/>
        </w:rPr>
      </w:pPr>
      <w:r>
        <w:rPr>
          <w:noProof/>
        </w:rPr>
        <w:t>Poslovni broj: 7 St-647/2018-10</w:t>
      </w:r>
    </w:p>
    <w:p w:rsidRDefault="00F6054D" w:rsidP="00F6054D" w:rsidR="00F6054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F6054D" w:rsidP="00F6054D" w:rsidR="00F6054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F6054D" w:rsidP="00F6054D" w:rsidR="00F6054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MIA j.d.o.o. za usluge i trgovinu iz Daruvara, Trg kralja Petra Krešimira IV 3, MBS 010099978, OIB 74940062723, 09. kolovoza</w:t>
      </w:r>
      <w:r>
        <w:rPr>
          <w:noProof/>
        </w:rPr>
        <w:t xml:space="preserve"> 2018.</w:t>
      </w:r>
    </w:p>
    <w:p w:rsidRDefault="00F6054D" w:rsidP="00F6054D" w:rsidR="00F6054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F6054D" w:rsidP="00F6054D" w:rsidR="00F605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MIA j.d.o.o. za usluge i trgovinu iz Daruvara, Trg kralja Petra Krešimira IV 3, MBS 010099978, OIB 74940062723.</w:t>
      </w:r>
    </w:p>
    <w:p w:rsidRDefault="00F6054D" w:rsidP="00F6054D" w:rsidR="00F605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F6054D" w:rsidP="00F6054D" w:rsidR="00F6054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kolovoza 2018. godine u 09,30 sati, u ovome sudu u Bjelovaru, Šetalište dr. Ivše Lebovića 42, sudnica br. 2, na koje se pozivaju dostavom ovoga rješenja:</w:t>
      </w:r>
    </w:p>
    <w:p w:rsidRDefault="00F6054D" w:rsidP="00F6054D" w:rsidR="00F6054D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F6054D" w:rsidP="00F6054D" w:rsidR="00F6054D">
      <w:pPr>
        <w:ind w:left="851"/>
        <w:jc w:val="both"/>
        <w:rPr>
          <w:noProof/>
        </w:rPr>
      </w:pPr>
      <w:r>
        <w:rPr>
          <w:noProof/>
        </w:rPr>
        <w:t>-zakonski zastupnik dužnika Jasna Fiala-Teodorčević iz Daruvara, Trg kralja Petra Krešimira IV 3.</w:t>
      </w:r>
    </w:p>
    <w:p w:rsidRDefault="00F6054D" w:rsidP="00F6054D" w:rsidR="00F6054D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F6054D" w:rsidP="00F6054D" w:rsidR="00F6054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F6054D" w:rsidP="00F6054D" w:rsidR="00F6054D">
      <w:pPr>
        <w:ind w:firstLine="720"/>
        <w:jc w:val="both"/>
      </w:pPr>
      <w:r>
        <w:rPr>
          <w:noProof/>
        </w:rPr>
        <w:t xml:space="preserve">Financijska agencija je, temeljem odredbe čl.110. st.1. Stečajnog zakona (Narodne novine br. 71/15. dalje: SZ) podnijela Trgovačkom sudu u Bjelovaru, prijedlog za pokretanje stečajnog postupka nad dužnikom. </w:t>
      </w:r>
      <w:r>
        <w:t xml:space="preserve">U prijedlogu navodi da na dan 03.05.2018. dužnik u Očevidniku redoslijeda osnova za plaćanje ima evidentirane neizvršene osnove za plaćanje u neprekinutom razdoblju od 120 dana, u ukupnom iznosu od 14.291,07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F6054D" w:rsidP="00F6054D" w:rsidR="00F6054D">
      <w:pPr>
        <w:ind w:firstLine="720"/>
        <w:jc w:val="both"/>
      </w:pPr>
    </w:p>
    <w:p w:rsidRDefault="00F6054D" w:rsidP="00F6054D" w:rsidR="00F6054D">
      <w:pPr>
        <w:spacing w:after="0"/>
        <w:ind w:firstLine="720"/>
        <w:jc w:val="center"/>
      </w:pPr>
      <w:r>
        <w:lastRenderedPageBreak/>
        <w:t>2</w:t>
      </w:r>
      <w:bookmarkStart w:name="_GoBack" w:id="0"/>
      <w:bookmarkEnd w:id="0"/>
    </w:p>
    <w:p w:rsidRDefault="00F6054D" w:rsidP="00F6054D" w:rsidR="00F6054D">
      <w:pPr>
        <w:ind w:firstLine="720"/>
        <w:jc w:val="right"/>
      </w:pPr>
      <w:r>
        <w:t>Poslovni broj:7 St-647/2018-10</w:t>
      </w:r>
    </w:p>
    <w:p w:rsidRDefault="00F6054D" w:rsidP="00F6054D" w:rsidR="00F6054D">
      <w:pPr>
        <w:ind w:firstLine="720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F6054D" w:rsidP="00F6054D" w:rsidR="00F6054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F6054D" w:rsidP="00F6054D" w:rsidR="00F6054D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</w:t>
      </w:r>
    </w:p>
    <w:p w:rsidRDefault="00F6054D" w:rsidP="00F6054D" w:rsidR="00F6054D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F6054D" w:rsidP="00F6054D" w:rsidR="00F6054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F6054D" w:rsidP="00F6054D" w:rsidR="00F6054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F6054D" w:rsidP="00F6054D" w:rsidR="00F6054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F6054D" w:rsidP="00F6054D" w:rsidR="00F6054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Jasmina Tubić</w:t>
      </w:r>
    </w:p>
    <w:p w:rsidRDefault="00F6054D" w:rsidP="00F6054D" w:rsidR="00F6054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F6054D" w:rsidP="00F6054D" w:rsidR="00F6054D">
      <w:pPr>
        <w:jc w:val="both"/>
      </w:pPr>
    </w:p>
    <w:p w:rsidRDefault="00F6054D" w:rsidP="00F6054D" w:rsidR="00F6054D">
      <w:pPr>
        <w:jc w:val="both"/>
        <w:rPr>
          <w:noProof/>
        </w:rPr>
      </w:pPr>
    </w:p>
    <w:p w:rsidRDefault="00F6054D" w:rsidP="00F6054D" w:rsidR="00F6054D">
      <w:pPr>
        <w:jc w:val="both"/>
        <w:rPr>
          <w:noProof/>
        </w:rPr>
      </w:pPr>
    </w:p>
    <w:p w:rsidRDefault="00F6054D" w:rsidP="00F6054D" w:rsidR="00F6054D"/>
    <w:p w:rsidRDefault="00F6054D" w:rsidP="00F6054D" w:rsidR="00F6054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54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393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St-647/2018-10</izvorni_sadrzaj>
    <derivirana_varijabla naziv="DomainObject.Oznaka_1">St-647/2018-10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St-647/2018</izvorni_sadrzaj>
    <derivirana_varijabla naziv="DomainObject.Predmet.OznakaBroj_1">St-647/2018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jednostavno društvo s ograničenom odgovornošću za usluge i trgovinu</izvorni_sadrzaj>
    <derivirana_varijabla naziv="DomainObject.Predmet.ProtustrankaFormated_1">  MIA jednostavno društvo s ograničenom odgovornošću za usluge i trgovinu</derivirana_varijabla>
  </DomainObject.Predmet.ProtustrankaFormated>
  <DomainObject.Predmet.ProtustrankaFormatedOIB>
    <izvorni_sadrzaj>  MIA jednostavno društvo s ograničenom odgovornošću za usluge i trgovinu, OIB 74940062723</izvorni_sadrzaj>
    <derivirana_varijabla naziv="DomainObject.Predmet.ProtustrankaFormatedOIB_1">  MIA jednostavno društvo s ograničenom odgovornošću za usluge i trgovinu, OIB 74940062723</derivirana_varijabla>
  </DomainObject.Predmet.ProtustrankaFormatedOIB>
  <DomainObject.Predmet.ProtustrankaFormatedWithAdress>
    <izvorni_sadrzaj> MIA jednostavno društvo s ograničenom odgovornošću za usluge i trgovinu, Trg kralja Petra Krešimira IV 3, 43500 Daruvar</izvorni_sadrzaj>
    <derivirana_varijabla naziv="DomainObject.Predmet.ProtustrankaFormatedWithAdress_1"> MIA jednostavno društvo s ograničenom odgovornošću za usluge i trgovinu, Trg kralja Petra Krešimira IV 3, 43500 Daruvar</derivirana_varijabla>
  </DomainObject.Predmet.ProtustrankaFormatedWithAdress>
  <DomainObject.Predmet.ProtustrankaFormatedWithAdressOIB>
    <izvorni_sadrzaj> MIA jednostavno društvo s ograničenom odgovornošću za usluge i trgovinu, OIB 74940062723, Trg kralja Petra Krešimira IV 3, 43500 Daruvar</izvorni_sadrzaj>
    <derivirana_varijabla naziv="DomainObject.Predmet.ProtustrankaFormatedWithAdressOIB_1"> MIA jednostavno društvo s ograničenom odgovornošću za usluge i trgovinu, OIB 74940062723, Trg kralja Petra Krešimira IV 3, 43500 Daruvar</derivirana_varijabla>
  </DomainObject.Predmet.ProtustrankaFormatedWithAdressOIB>
  <DomainObject.Predmet.ProtustrankaWithAdress>
    <izvorni_sadrzaj>MIA jednostavno društvo s ograničenom odgovornošću za usluge i trgovinu Trg kralja Petra Krešimira IV 3, 43500 Daruvar</izvorni_sadrzaj>
    <derivirana_varijabla naziv="DomainObject.Predmet.ProtustrankaWithAdress_1">MIA jednostavno društvo s ograničenom odgovornošću za usluge i trgovinu Trg kralja Petra Krešimira IV 3, 43500 Daruvar</derivirana_varijabla>
  </DomainObject.Predmet.ProtustrankaWithAdress>
  <DomainObject.Predmet.ProtustrankaWithAdressOIB>
    <izvorni_sadrzaj>MIA jednostavno društvo s ograničenom odgovornošću za usluge i trgovinu, OIB 74940062723, Trg kralja Petra Krešimira IV 3, 43500 Daruvar</izvorni_sadrzaj>
    <derivirana_varijabla naziv="DomainObject.Predmet.ProtustrankaWithAdressOIB_1">MIA jednostavno društvo s ograničenom odgovornošću za usluge i trgovinu, OIB 74940062723, Trg kralja Petra Krešimira IV 3, 43500 Daruvar</derivirana_varijabla>
  </DomainObject.Predmet.ProtustrankaWithAdressOIB>
  <DomainObject.Predmet.ProtustrankaNazivFormated>
    <izvorni_sadrzaj>MIA jednostavno društvo s ograničenom odgovornošću za usluge i trgovinu</izvorni_sadrzaj>
    <derivirana_varijabla naziv="DomainObject.Predmet.ProtustrankaNazivFormated_1">MIA jednostavno društvo s ograničenom odgovornošću za usluge i trgovinu</derivirana_varijabla>
  </DomainObject.Predmet.ProtustrankaNazivFormated>
  <DomainObject.Predmet.ProtustrankaNazivFormatedOIB>
    <izvorni_sadrzaj>MIA jednostavno društvo s ograničenom odgovornošću za usluge i trgovinu, OIB 74940062723</izvorni_sadrzaj>
    <derivirana_varijabla naziv="DomainObject.Predmet.ProtustrankaNazivFormatedOIB_1">MIA jednostavno društvo s ograničenom odgovornošću za usluge i trgovinu, OIB 74940062723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MIA jednostavno društvo s ograničenom odgovornošću za usluge i trgovinu</item>
    </izvorni_sadrzaj>
    <derivirana_varijabla naziv="DomainObject.Predmet.ProtuStrankaListFormated_1">
      <item>MIA jednostavno društvo s ograničenom odgovornošću za usluge i trgovinu</item>
    </derivirana_varijabla>
  </DomainObject.Predmet.ProtuStrankaListFormated>
  <DomainObject.Predmet.ProtuStrankaListFormatedOIB>
    <izvorni_sadrzaj>
      <item>MIA jednostavno društvo s ograničenom odgovornošću za usluge i trgovinu, OIB 74940062723</item>
    </izvorni_sadrzaj>
    <derivirana_varijabla naziv="DomainObject.Predmet.ProtuStrankaListFormatedOIB_1">
      <item>MIA jednostavno društvo s ograničenom odgovornošću za usluge i trgovinu, OIB 74940062723</item>
    </derivirana_varijabla>
  </DomainObject.Predmet.ProtuStrankaListFormatedOIB>
  <DomainObject.Predmet.ProtuStrankaListFormatedWithAdress>
    <izvorni_sadrzaj>
      <item>MIA jednostavno društvo s ograničenom odgovornošću za usluge i trgovinu, Trg kralja Petra Krešimira IV 3, 43500 Daruvar</item>
    </izvorni_sadrzaj>
    <derivirana_varijabla naziv="DomainObject.Predmet.ProtuStrankaListFormatedWithAdress_1">
      <item>MIA jednostavno društvo s ograničenom odgovornošću za usluge i trgovinu, Trg kralja Petra Krešimira IV 3, 43500 Daruvar</item>
    </derivirana_varijabla>
  </DomainObject.Predmet.ProtuStrankaListFormatedWithAdress>
  <DomainObject.Predmet.ProtuStrankaListFormatedWithAdressOIB>
    <izvorni_sadrzaj>
      <item>MIA jednostavno društvo s ograničenom odgovornošću za usluge i trgovinu, OIB 74940062723, Trg kralja Petra Krešimira IV 3, 43500 Daruvar</item>
    </izvorni_sadrzaj>
    <derivirana_varijabla naziv="DomainObject.Predmet.ProtuStrankaListFormatedWithAdressOIB_1">
      <item>MIA jednostavno društvo s ograničenom odgovornošću za usluge i trgovinu, OIB 74940062723, Trg kralja Petra Krešimira IV 3, 43500 Daruvar</item>
    </derivirana_varijabla>
  </DomainObject.Predmet.ProtuStrankaListFormatedWithAdressOIB>
  <DomainObject.Predmet.ProtuStrankaListNazivFormated>
    <izvorni_sadrzaj>
      <item>MIA jednostavno društvo s ograničenom odgovornošću za usluge i trgovinu</item>
    </izvorni_sadrzaj>
    <derivirana_varijabla naziv="DomainObject.Predmet.ProtuStrankaListNazivFormated_1">
      <item>MIA jednostavno društvo s ograničenom odgovornošću za usluge i trgovinu</item>
    </derivirana_varijabla>
  </DomainObject.Predmet.ProtuStrankaListNazivFormated>
  <DomainObject.Predmet.ProtuStrankaListNazivFormatedOIB>
    <izvorni_sadrzaj>
      <item>MIA jednostavno društvo s ograničenom odgovornošću za usluge i trgovinu, OIB 74940062723</item>
    </izvorni_sadrzaj>
    <derivirana_varijabla naziv="DomainObject.Predmet.ProtuStrankaListNazivFormatedOIB_1">
      <item>MIA jednostavno društvo s ograničenom odgovornošću za usluge i trgovinu, OIB 74940062723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St-647/2018-10</izvorni_sadrzaj>
    <derivirana_varijabla naziv="DomainObject.PoslovniBrojDokumenta_1">St-647/2018-10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MIA jednostavno društvo s ograničenom odgovornošću za usluge i trgovinu</izvorni_sadrzaj>
    <derivirana_varijabla naziv="DomainObject.Predmet.ProtustrankaIDrugi_1">MIA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MIA jednostavno društvo s ograničenom odgovornošću za usluge i trgovinu, OIB 74940062723, Trg kralja Petra Krešimira IV 3, 43500 Daruvar</izvorni_sadrzaj>
    <derivirana_varijabla naziv="DomainObject.Predmet.ProtustrankaIDrugiAdressOIB_1">MIA jednostavno društvo s ograničenom odgovornošću za usluge i trgovinu, OIB 74940062723, Trg kralja Petra Krešimira IV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MIA jednostavno društvo s ograničenom odgovornošću za usluge i trgovinu</item>
    </izvorni_sadrzaj>
    <derivirana_varijabla naziv="DomainObject.Predmet.SudioniciListNaziv_1">
      <item>FINA, RC ZAGREB, Podružnica BJELOVAR</item>
      <item>MIA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MIA jednostavno društvo s ograničenom odgovornošću za usluge i trgovinu, OIB 74940062723, Trg kralja Petra Krešimira IV 3,43500 Daruvar</item>
    </izvorni_sadrzaj>
    <derivirana_varijabla naziv="DomainObject.Predmet.SudioniciListAdressOIB_1">
      <item>FINA, RC ZAGREB, Podružnica BJELOVAR, OIB 85821130368, F. Supila 4,43000 Bjelovar</item>
      <item>MIA jednostavno društvo s ograničenom odgovornošću za usluge i trgovinu, OIB 74940062723, Trg kralja Petra Krešimira IV 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FD89F-9E32-45BB-AED4-9D3281671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2806</properties:Characters>
  <properties:Lines>63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2018-08-09T05:36:00Z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St-647/2018-10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