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ED1E3C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ED1E3C">
              <w:rPr>
                <w:noProof/>
                <w:sz w:val="24"/>
              </w:rPr>
              <w:t>1010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6b68741" w14:paraId="6b68741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ED1E3C" w:rsidRPr="00ED1E3C">
        <w:rPr>
          <w:rFonts w:cs="Times New Roman" w:hAnsi="Times New Roman" w:ascii="Times New Roman"/>
          <w:sz w:val="24"/>
          <w:szCs w:val="24"/>
        </w:rPr>
        <w:t>PUŠIĆ j.d.o.o., OIB: 37386185499, Split, Ivana Gudelja 21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B90F8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ED1E3C" w:rsidRPr="00ED1E3C">
        <w:rPr>
          <w:rFonts w:cs="Times New Roman" w:hAnsi="Times New Roman" w:ascii="Times New Roman"/>
          <w:sz w:val="24"/>
          <w:szCs w:val="24"/>
        </w:rPr>
        <w:t>PUŠIĆ j.d.o.o., OIB: 37386185499, Split, Ivana Gudelja 21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B90F8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ED1E3C" w:rsidRPr="00ED1E3C">
        <w:rPr>
          <w:rFonts w:cs="Times New Roman" w:hAnsi="Times New Roman" w:ascii="Times New Roman"/>
          <w:sz w:val="24"/>
          <w:szCs w:val="24"/>
          <w:lang w:val="en-US"/>
        </w:rPr>
        <w:t>PUŠIĆ j.d.o.o., OIB: 37386185499, Split, Ivana Gudelja 21</w:t>
      </w:r>
      <w:r w:rsidR="00ED1E3C">
        <w:rPr>
          <w:rFonts w:cs="Times New Roman" w:hAnsi="Times New Roman" w:ascii="Times New Roman"/>
          <w:sz w:val="24"/>
          <w:szCs w:val="24"/>
          <w:lang w:val="en-US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ED1E3C">
        <w:rPr>
          <w:lang w:val="hr-HR"/>
        </w:rPr>
        <w:t>3</w:t>
      </w:r>
      <w:r w:rsidR="00DA28BE">
        <w:rPr>
          <w:lang w:val="hr-HR"/>
        </w:rPr>
        <w:t>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>. zahtjev za provedbu skraćenog stečajnog postupka nad</w:t>
      </w:r>
      <w:r w:rsidR="00ED1E3C" w:rsidRPr="00ED1E3C">
        <w:t xml:space="preserve"> </w:t>
      </w:r>
      <w:r w:rsidR="00ED1E3C" w:rsidRPr="00ED1E3C">
        <w:rPr>
          <w:lang w:val="hr-HR"/>
        </w:rPr>
        <w:t>PUŠIĆ j.d.o.o., OIB: 37386185499, Split, Ivana Gudelja 21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D27E1E">
        <w:rPr>
          <w:lang w:val="hr-HR"/>
        </w:rPr>
        <w:t>9</w:t>
      </w:r>
      <w:r w:rsidR="00ED1E3C">
        <w:rPr>
          <w:lang w:val="hr-HR"/>
        </w:rPr>
        <w:t>+1</w:t>
      </w:r>
      <w:r w:rsidR="002A1EF4">
        <w:rPr>
          <w:lang w:val="hr-HR"/>
        </w:rPr>
        <w:t>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A28BE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ED1E3C">
        <w:rPr>
          <w:lang w:val="hr-HR"/>
        </w:rPr>
        <w:t>23.837,96</w:t>
      </w:r>
      <w:r w:rsidR="00D44CAC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B90F8A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72D" w:rsidRPr="0083172D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ED1E3C">
          <w:t>1010</w:t>
        </w:r>
        <w:r w:rsidR="00237652">
          <w:t>/</w:t>
        </w:r>
        <w:r>
          <w:t>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615DD"/>
    <w:rsid w:val="00226957"/>
    <w:rsid w:val="00237652"/>
    <w:rsid w:val="0024181F"/>
    <w:rsid w:val="002A1EF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172D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90F8A"/>
    <w:rsid w:val="00BA2339"/>
    <w:rsid w:val="00CF4AD9"/>
    <w:rsid w:val="00D27E1E"/>
    <w:rsid w:val="00D44CAC"/>
    <w:rsid w:val="00D8632A"/>
    <w:rsid w:val="00DA28BE"/>
    <w:rsid w:val="00DD0D50"/>
    <w:rsid w:val="00DF09E1"/>
    <w:rsid w:val="00EB6A52"/>
    <w:rsid w:val="00ED1E3C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1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72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172D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172D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172D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1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72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172D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172D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172D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St-1010/2017</izvorni_sadrzaj>
    <derivirana_varijabla naziv="DomainObject.Predmet.OznakaBroj_1">St-1010/2017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PUŠIĆ j.d.o.o. za ugostiteljstvo i turizam</izvorni_sadrzaj>
    <derivirana_varijabla naziv="DomainObject.Predmet.ProtustrankaFormated_1">  PUŠIĆ j.d.o.o. za ugostiteljstvo i turizam</derivirana_varijabla>
  </DomainObject.Predmet.ProtustrankaFormated>
  <DomainObject.Predmet.ProtustrankaFormatedOIB>
    <izvorni_sadrzaj>  PUŠIĆ j.d.o.o. za ugostiteljstvo i turizam, OIB 37386185499</izvorni_sadrzaj>
    <derivirana_varijabla naziv="DomainObject.Predmet.ProtustrankaFormatedOIB_1">  PUŠIĆ j.d.o.o. za ugostiteljstvo i turizam, OIB 37386185499</derivirana_varijabla>
  </DomainObject.Predmet.ProtustrankaFormatedOIB>
  <DomainObject.Predmet.ProtustrankaFormatedWithAdress>
    <izvorni_sadrzaj> PUŠIĆ j.d.o.o. za ugostiteljstvo i turizam, Ivana Gudelja 21, 21000 Split</izvorni_sadrzaj>
    <derivirana_varijabla naziv="DomainObject.Predmet.ProtustrankaFormatedWithAdress_1"> PUŠIĆ j.d.o.o. za ugostiteljstvo i turizam, Ivana Gudelja 21, 21000 Split</derivirana_varijabla>
  </DomainObject.Predmet.ProtustrankaFormatedWithAdress>
  <DomainObject.Predmet.ProtustrankaFormatedWithAdressOIB>
    <izvorni_sadrzaj> PUŠIĆ j.d.o.o. za ugostiteljstvo i turizam, OIB 37386185499, Ivana Gudelja 21, 21000 Split</izvorni_sadrzaj>
    <derivirana_varijabla naziv="DomainObject.Predmet.ProtustrankaFormatedWithAdressOIB_1"> PUŠIĆ j.d.o.o. za ugostiteljstvo i turizam, OIB 37386185499, Ivana Gudelja 21, 21000 Split</derivirana_varijabla>
  </DomainObject.Predmet.ProtustrankaFormatedWithAdressOIB>
  <DomainObject.Predmet.ProtustrankaWithAdress>
    <izvorni_sadrzaj>PUŠIĆ j.d.o.o. za ugostiteljstvo i turizam Ivana Gudelja 21, 21000 Split</izvorni_sadrzaj>
    <derivirana_varijabla naziv="DomainObject.Predmet.ProtustrankaWithAdress_1">PUŠIĆ j.d.o.o. za ugostiteljstvo i turizam Ivana Gudelja 21, 21000 Split</derivirana_varijabla>
  </DomainObject.Predmet.ProtustrankaWithAdress>
  <DomainObject.Predmet.ProtustrankaWithAdressOIB>
    <izvorni_sadrzaj>PUŠIĆ j.d.o.o. za ugostiteljstvo i turizam, OIB 37386185499, Ivana Gudelja 21, 21000 Split</izvorni_sadrzaj>
    <derivirana_varijabla naziv="DomainObject.Predmet.ProtustrankaWithAdressOIB_1">PUŠIĆ j.d.o.o. za ugostiteljstvo i turizam, OIB 37386185499, Ivana Gudelja 21, 21000 Split</derivirana_varijabla>
  </DomainObject.Predmet.ProtustrankaWithAdressOIB>
  <DomainObject.Predmet.ProtustrankaNazivFormated>
    <izvorni_sadrzaj>PUŠIĆ j.d.o.o. za ugostiteljstvo i turizam</izvorni_sadrzaj>
    <derivirana_varijabla naziv="DomainObject.Predmet.ProtustrankaNazivFormated_1">PUŠIĆ j.d.o.o. za ugostiteljstvo i turizam</derivirana_varijabla>
  </DomainObject.Predmet.ProtustrankaNazivFormated>
  <DomainObject.Predmet.ProtustrankaNazivFormatedOIB>
    <izvorni_sadrzaj>PUŠIĆ j.d.o.o. za ugostiteljstvo i turizam, OIB 37386185499</izvorni_sadrzaj>
    <derivirana_varijabla naziv="DomainObject.Predmet.ProtustrankaNazivFormatedOIB_1">PUŠIĆ j.d.o.o. za ugostiteljstvo i turizam, OIB 37386185499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23837.96</izvorni_sadrzaj>
    <derivirana_varijabla naziv="DomainObject.Predmet.TrenutnaVrijednost_1">23837.96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PUŠIĆ j.d.o.o. za ugostiteljstvo i turizam</item>
    </izvorni_sadrzaj>
    <derivirana_varijabla naziv="DomainObject.Predmet.ProtuStrankaListFormated_1">
      <item>PUŠIĆ j.d.o.o. za ugostiteljstvo i turizam</item>
    </derivirana_varijabla>
  </DomainObject.Predmet.ProtuStrankaListFormated>
  <DomainObject.Predmet.ProtuStrankaListFormatedOIB>
    <izvorni_sadrzaj>
      <item>PUŠIĆ j.d.o.o. za ugostiteljstvo i turizam, OIB 37386185499</item>
    </izvorni_sadrzaj>
    <derivirana_varijabla naziv="DomainObject.Predmet.ProtuStrankaListFormatedOIB_1">
      <item>PUŠIĆ j.d.o.o. za ugostiteljstvo i turizam, OIB 37386185499</item>
    </derivirana_varijabla>
  </DomainObject.Predmet.ProtuStrankaListFormatedOIB>
  <DomainObject.Predmet.ProtuStrankaListFormatedWithAdress>
    <izvorni_sadrzaj>
      <item>PUŠIĆ j.d.o.o. za ugostiteljstvo i turizam, Ivana Gudelja 21, 21000 Split</item>
    </izvorni_sadrzaj>
    <derivirana_varijabla naziv="DomainObject.Predmet.ProtuStrankaListFormatedWithAdress_1">
      <item>PUŠIĆ j.d.o.o. za ugostiteljstvo i turizam, Ivana Gudelja 21, 21000 Split</item>
    </derivirana_varijabla>
  </DomainObject.Predmet.ProtuStrankaListFormatedWithAdress>
  <DomainObject.Predmet.ProtuStrankaListFormatedWithAdressOIB>
    <izvorni_sadrzaj>
      <item>PUŠIĆ j.d.o.o. za ugostiteljstvo i turizam, OIB 37386185499, Ivana Gudelja 21, 21000 Split</item>
    </izvorni_sadrzaj>
    <derivirana_varijabla naziv="DomainObject.Predmet.ProtuStrankaListFormatedWithAdressOIB_1">
      <item>PUŠIĆ j.d.o.o. za ugostiteljstvo i turizam, OIB 37386185499, Ivana Gudelja 21, 21000 Split</item>
    </derivirana_varijabla>
  </DomainObject.Predmet.ProtuStrankaListFormatedWithAdressOIB>
  <DomainObject.Predmet.ProtuStrankaListNazivFormated>
    <izvorni_sadrzaj>
      <item>PUŠIĆ j.d.o.o. za ugostiteljstvo i turizam</item>
    </izvorni_sadrzaj>
    <derivirana_varijabla naziv="DomainObject.Predmet.ProtuStrankaListNazivFormated_1">
      <item>PUŠIĆ j.d.o.o. za ugostiteljstvo i turizam</item>
    </derivirana_varijabla>
  </DomainObject.Predmet.ProtuStrankaListNazivFormated>
  <DomainObject.Predmet.ProtuStrankaListNazivFormatedOIB>
    <izvorni_sadrzaj>
      <item>PUŠIĆ j.d.o.o. za ugostiteljstvo i turizam, OIB 37386185499</item>
    </izvorni_sadrzaj>
    <derivirana_varijabla naziv="DomainObject.Predmet.ProtuStrankaListNazivFormatedOIB_1">
      <item>PUŠIĆ j.d.o.o. za ugostiteljstvo i turizam, OIB 37386185499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PUŠIĆ j.d.o.o. za ugostiteljstvo i turizam</izvorni_sadrzaj>
    <derivirana_varijabla naziv="DomainObject.Predmet.ProtustrankaIDrugi_1">PUŠIĆ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PUŠIĆ j.d.o.o. za ugostiteljstvo i turizam, OIB 37386185499, Ivana Gudelja 21, 21000 Split</izvorni_sadrzaj>
    <derivirana_varijabla naziv="DomainObject.Predmet.ProtustrankaIDrugiAdressOIB_1">PUŠIĆ j.d.o.o. za ugostiteljstvo i turizam, OIB 37386185499, Ivana Gudelja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PUŠIĆ j.d.o.o. za ugostiteljstvo i turizam</item>
      <item>FINANCIJSKA AGENCIJA, RC SPLIT</item>
    </izvorni_sadrzaj>
    <derivirana_varijabla naziv="DomainObject.Predmet.SudioniciListNaziv_1">
      <item>PUŠIĆ j.d.o.o. za ugostiteljstvo i turizam</item>
      <item>FINANCIJSKA AGENCIJA, RC SPLIT</item>
    </derivirana_varijabla>
  </DomainObject.Predmet.SudioniciListNaziv>
  <DomainObject.Predmet.SudioniciListAdressOIB>
    <izvorni_sadrzaj>
      <item>PUŠIĆ j.d.o.o. za ugostiteljstvo i turizam, OIB 37386185499, Ivana Gudelja 21,21000 Split</item>
      <item>FINANCIJSKA AGENCIJA, RC SPLIT, OIB 85821130368, Mažuranićevo šetalište 24 b,21000 Split</item>
    </izvorni_sadrzaj>
    <derivirana_varijabla naziv="DomainObject.Predmet.SudioniciListAdressOIB_1">
      <item>PUŠIĆ j.d.o.o. za ugostiteljstvo i turizam, OIB 37386185499, Ivana Gudelja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37386185499</item>
      <item>, OIB 85821130368</item>
    </izvorni_sadrzaj>
    <derivirana_varijabla naziv="DomainObject.Predmet.SudioniciListNazivOIB_1">
      <item>, OIB 37386185499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445E1-6C2A-4288-8CF1-FCA7F0528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4055</properties:Characters>
  <properties:Lines>90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2018-02-19T11:33:00Z</cp:lastPrinted>
  <dcterms:modified xmlns:xsi="http://www.w3.org/2001/XMLSchema-instance" xsi:type="dcterms:W3CDTF">2018-02-19T12:36:00Z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St-1010-2017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