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4718" w14:paraId="da8471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15B63">
        <w:t>1575</w:t>
      </w:r>
      <w:r w:rsidR="00EF45E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15B63">
        <w:t xml:space="preserve"> DR. RICKY LEE KIROPRAKTIKA d.o.o. Zagreb, Derenčinova 1, OIB: 50685592406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564D4">
        <w:t>16</w:t>
      </w:r>
      <w:r w:rsidR="00C82343">
        <w:t xml:space="preserve">. </w:t>
      </w:r>
      <w:r w:rsidR="00B564D4">
        <w:t>rujna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0CD">
        <w:rPr>
          <w:bCs/>
        </w:rPr>
        <w:t xml:space="preserve"> </w:t>
      </w:r>
      <w:r w:rsidR="00615B63">
        <w:t>DR. RICKY LEE KIROPRAKTIKA d.o.o. Zagreb, Derenčinova 1, OIB: 50685592406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15B63">
        <w:t xml:space="preserve"> 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450D3">
        <w:t>30</w:t>
      </w:r>
      <w:r w:rsidR="00F7152E">
        <w:t xml:space="preserve">. </w:t>
      </w:r>
      <w:r w:rsidR="00C450D3">
        <w:t>studenog</w:t>
      </w:r>
      <w:r w:rsidR="00DB097D">
        <w:t xml:space="preserve"> 201</w:t>
      </w:r>
      <w:r w:rsidR="009A60C1">
        <w:t>5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450D3">
        <w:t>1575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C450D3">
        <w:t>1575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70141">
        <w:t>16</w:t>
      </w:r>
      <w:r w:rsidR="00C82343">
        <w:t xml:space="preserve">. </w:t>
      </w:r>
      <w:r w:rsidR="00670141">
        <w:t>rujna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70141">
        <w:t>16.10.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971" w:rsidP="00FD0D3C" w:rsidR="00CD5971">
      <w:r>
        <w:separator/>
      </w:r>
    </w:p>
  </w:endnote>
  <w:endnote w:id="0" w:type="continuationSeparator">
    <w:p w:rsidRDefault="00CD5971" w:rsidP="00FD0D3C" w:rsidR="00CD5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971" w:rsidP="00FD0D3C" w:rsidR="00CD5971">
      <w:r>
        <w:separator/>
      </w:r>
    </w:p>
  </w:footnote>
  <w:footnote w:id="0" w:type="continuationSeparator">
    <w:p w:rsidRDefault="00CD5971" w:rsidP="00FD0D3C" w:rsidR="00CD5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0AE4"/>
    <w:rsid w:val="0005140E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3E1C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5971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3E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3E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RICKY LEE KIROPRAKTIKA d.o.o.</izvorni_sadrzaj>
    <derivirana_varijabla naziv="DomainObject.Predmet.ProtustrankaFormated_1">  DR. RICKY LEE KIROPRAKTIKA d.o.o.</derivirana_varijabla>
  </DomainObject.Predmet.ProtustrankaFormated>
  <DomainObject.Predmet.ProtustrankaFormatedOIB>
    <izvorni_sadrzaj>  DR. RICKY LEE KIROPRAKTIKA d.o.o., OIB 50685592406</izvorni_sadrzaj>
    <derivirana_varijabla naziv="DomainObject.Predmet.ProtustrankaFormatedOIB_1">  DR. RICKY LEE KIROPRAKTIKA d.o.o., OIB 50685592406</derivirana_varijabla>
  </DomainObject.Predmet.ProtustrankaFormatedOIB>
  <DomainObject.Predmet.ProtustrankaFormatedWithAdress>
    <izvorni_sadrzaj> DR. RICKY LEE KIROPRAKTIKA d.o.o., Derenčinova 1, 10000 Zagreb</izvorni_sadrzaj>
    <derivirana_varijabla naziv="DomainObject.Predmet.ProtustrankaFormatedWithAdress_1"> DR. RICKY LEE KIROPRAKTIKA d.o.o., Derenčinova 1, 10000 Zagreb</derivirana_varijabla>
  </DomainObject.Predmet.ProtustrankaFormatedWithAdress>
  <DomainObject.Predmet.ProtustrankaFormatedWithAdressOIB>
    <izvorni_sadrzaj> DR. RICKY LEE KIROPRAKTIKA d.o.o., OIB 50685592406, Derenčinova 1, 10000 Zagreb</izvorni_sadrzaj>
    <derivirana_varijabla naziv="DomainObject.Predmet.ProtustrankaFormatedWithAdressOIB_1"> DR. RICKY LEE KIROPRAKTIKA d.o.o., OIB 50685592406, Derenčinova 1, 10000 Zagreb</derivirana_varijabla>
  </DomainObject.Predmet.ProtustrankaFormatedWithAdressOIB>
  <DomainObject.Predmet.ProtustrankaWithAdress>
    <izvorni_sadrzaj>DR. RICKY LEE KIROPRAKTIKA d.o.o. Derenčinova 1, 10000 Zagreb</izvorni_sadrzaj>
    <derivirana_varijabla naziv="DomainObject.Predmet.ProtustrankaWithAdress_1">DR. RICKY LEE KIROPRAKTIKA d.o.o. Derenčinova 1, 10000 Zagreb</derivirana_varijabla>
  </DomainObject.Predmet.ProtustrankaWithAdress>
  <DomainObject.Predmet.ProtustrankaWithAdressOIB>
    <izvorni_sadrzaj>DR. RICKY LEE KIROPRAKTIKA d.o.o., OIB 50685592406, Derenčinova 1, 10000 Zagreb</izvorni_sadrzaj>
    <derivirana_varijabla naziv="DomainObject.Predmet.ProtustrankaWithAdressOIB_1">DR. RICKY LEE KIROPRAKTIKA d.o.o., OIB 50685592406, Derenčinova 1, 10000 Zagreb</derivirana_varijabla>
  </DomainObject.Predmet.ProtustrankaWithAdressOIB>
  <DomainObject.Predmet.ProtustrankaNazivFormated>
    <izvorni_sadrzaj>DR. RICKY LEE KIROPRAKTIKA d.o.o.</izvorni_sadrzaj>
    <derivirana_varijabla naziv="DomainObject.Predmet.ProtustrankaNazivFormated_1">DR. RICKY LEE KIROPRAKTIKA d.o.o.</derivirana_varijabla>
  </DomainObject.Predmet.ProtustrankaNazivFormated>
  <DomainObject.Predmet.ProtustrankaNazivFormatedOIB>
    <izvorni_sadrzaj>DR. RICKY LEE KIROPRAKTIKA d.o.o., OIB 50685592406</izvorni_sadrzaj>
    <derivirana_varijabla naziv="DomainObject.Predmet.ProtustrankaNazivFormatedOIB_1">DR. RICKY LEE KIROPRAKTIKA d.o.o., OIB 50685592406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RICKY LEE KIROPRAKTIKA d.o.o.</item>
    </izvorni_sadrzaj>
    <derivirana_varijabla naziv="DomainObject.Predmet.ProtuStrankaListFormated_1">
      <item>DR. RICKY LEE KIROPRAKTIKA d.o.o.</item>
    </derivirana_varijabla>
  </DomainObject.Predmet.ProtuStrankaListFormated>
  <DomainObject.Predmet.ProtuStrankaListFormatedOIB>
    <izvorni_sadrzaj>
      <item>DR. RICKY LEE KIROPRAKTIKA d.o.o., OIB 50685592406</item>
    </izvorni_sadrzaj>
    <derivirana_varijabla naziv="DomainObject.Predmet.ProtuStrankaListFormatedOIB_1">
      <item>DR. RICKY LEE KIROPRAKTIKA d.o.o., OIB 50685592406</item>
    </derivirana_varijabla>
  </DomainObject.Predmet.ProtuStrankaListFormatedOIB>
  <DomainObject.Predmet.ProtuStrankaListFormatedWithAdress>
    <izvorni_sadrzaj>
      <item>DR. RICKY LEE KIROPRAKTIKA d.o.o., Derenčinova 1, 10000 Zagreb</item>
    </izvorni_sadrzaj>
    <derivirana_varijabla naziv="DomainObject.Predmet.ProtuStrankaListFormatedWithAdress_1">
      <item>DR. RICKY LEE KIROPRAKTIKA d.o.o., Derenčinova 1, 10000 Zagreb</item>
    </derivirana_varijabla>
  </DomainObject.Predmet.ProtuStrankaListFormatedWithAdress>
  <DomainObject.Predmet.ProtuStrankaListFormatedWithAdressOIB>
    <izvorni_sadrzaj>
      <item>DR. RICKY LEE KIROPRAKTIKA d.o.o., OIB 50685592406, Derenčinova 1, 10000 Zagreb</item>
    </izvorni_sadrzaj>
    <derivirana_varijabla naziv="DomainObject.Predmet.ProtuStrankaListFormatedWithAdressOIB_1">
      <item>DR. RICKY LEE KIROPRAKTIKA d.o.o., OIB 50685592406, Derenčinova 1, 10000 Zagreb</item>
    </derivirana_varijabla>
  </DomainObject.Predmet.ProtuStrankaListFormatedWithAdressOIB>
  <DomainObject.Predmet.ProtuStrankaListNazivFormated>
    <izvorni_sadrzaj>
      <item>DR. RICKY LEE KIROPRAKTIKA d.o.o.</item>
    </izvorni_sadrzaj>
    <derivirana_varijabla naziv="DomainObject.Predmet.ProtuStrankaListNazivFormated_1">
      <item>DR. RICKY LEE KIROPRAKTIKA d.o.o.</item>
    </derivirana_varijabla>
  </DomainObject.Predmet.ProtuStrankaListNazivFormated>
  <DomainObject.Predmet.ProtuStrankaListNazivFormatedOIB>
    <izvorni_sadrzaj>
      <item>DR. RICKY LEE KIROPRAKTIKA d.o.o., OIB 50685592406</item>
    </izvorni_sadrzaj>
    <derivirana_varijabla naziv="DomainObject.Predmet.ProtuStrankaListNazivFormatedOIB_1">
      <item>DR. RICKY LEE KIROPRAKTIKA d.o.o., OIB 50685592406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RICKY LEE KIROPRAKTIKA d.o.o.</izvorni_sadrzaj>
    <derivirana_varijabla naziv="DomainObject.Predmet.ProtustrankaIDrugi_1">DR. RICKY LEE KIROPRAKTIKA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DR. RICKY LEE KIROPRAKTIKA d.o.o., OIB 50685592406, Derenčinova 1, 10000 Zagreb</izvorni_sadrzaj>
    <derivirana_varijabla naziv="DomainObject.Predmet.ProtustrankaIDrugiAdressOIB_1">DR. RICKY LEE KIROPRAKTIKA d.o.o., OIB 50685592406, Derenčinova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DR. RICKY LEE KIROPRAKTIKA d.o.o.</item>
      <item>FINA Regionalni centar Zagreb</item>
    </izvorni_sadrzaj>
    <derivirana_varijabla naziv="DomainObject.Predmet.SudioniciListNaziv_1">
      <item>DR. RICKY LEE KIROPRAKTIKA d.o.o.</item>
      <item>FINA Regionalni centar Zagreb</item>
    </derivirana_varijabla>
  </DomainObject.Predmet.SudioniciListNaziv>
  <DomainObject.Predmet.SudioniciListAdressOIB>
    <izvorni_sadrzaj>
      <item>DR. RICKY LEE KIROPRAKTIKA d.o.o., OIB 50685592406, Derenčinova 1,10000 Zagreb</item>
      <item>FINA Regionalni centar Zagreb, OIB 85821130368, Trg svibanjskih žrtava 1995. br 1,10000 Zagreb</item>
    </izvorni_sadrzaj>
    <derivirana_varijabla naziv="DomainObject.Predmet.SudioniciListAdressOIB_1">
      <item>DR. RICKY LEE KIROPRAKTIKA d.o.o., OIB 50685592406, Derenčinova 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50685592406</item>
      <item>, OIB 85821130368</item>
    </izvorni_sadrzaj>
    <derivirana_varijabla naziv="DomainObject.Predmet.SudioniciListNazivOIB_1">
      <item>, OIB 50685592406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0F95A-F957-434B-8A75-11F981FD5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1965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2016-09-16T07:42:00Z</dcterms:created>
  <dc:creator>wsadmin</dc:creator>
  <cp:lastModifiedBy>Sanda Gučić</cp:lastModifiedBy>
  <cp:lastPrinted>2016-09-16T07:43:00Z</cp:lastPrinted>
  <dcterms:modified xmlns:xsi="http://www.w3.org/2001/XMLSchema-instance" xsi:type="dcterms:W3CDTF">2016-09-19T06:09:00Z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