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bec7" w14:paraId="314bec7" w:rsidRDefault="001036B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36B0" w:rsidP="001036B0" w:rsidR="001036B0">
      <w:pPr>
        <w:pStyle w:val="Bezproreda"/>
      </w:pPr>
    </w:p>
    <w:p w:rsidRDefault="001036B0" w:rsidP="001036B0" w:rsidR="001036B0">
      <w:pPr>
        <w:pStyle w:val="Bezproreda"/>
      </w:pPr>
    </w:p>
    <w:p w:rsidRDefault="001036B0" w:rsidP="001036B0" w:rsidR="00AE649C">
      <w:pPr>
        <w:pStyle w:val="Bezproreda"/>
      </w:pPr>
      <w:r>
        <w:t xml:space="preserve">    Republika Hrvatska</w:t>
      </w:r>
    </w:p>
    <w:p w:rsidRDefault="001036B0" w:rsidP="001036B0" w:rsidR="001036B0">
      <w:pPr>
        <w:pStyle w:val="Bezproreda"/>
      </w:pPr>
      <w:r>
        <w:t>Trgovački sud u Bjelovaru</w:t>
      </w:r>
    </w:p>
    <w:p w:rsidRDefault="001036B0" w:rsidP="001036B0" w:rsidR="001036B0">
      <w:pPr>
        <w:pStyle w:val="Bezproreda"/>
      </w:pPr>
      <w:r>
        <w:t>Bjelovar, Dr. I. Lebovića 42.</w:t>
      </w:r>
    </w:p>
    <w:p w:rsidRDefault="001036B0" w:rsidP="001036B0" w:rsidR="001036B0">
      <w:pPr>
        <w:pStyle w:val="Bezproreda"/>
      </w:pPr>
    </w:p>
    <w:p w:rsidRDefault="001036B0" w:rsidP="001036B0" w:rsidR="001036B0">
      <w:pPr>
        <w:ind w:firstLine="720" w:left="4320"/>
      </w:pPr>
      <w:r>
        <w:t>Poslovni broj: 1 St-307/2018-3</w:t>
      </w:r>
    </w:p>
    <w:p w:rsidRDefault="001036B0" w:rsidP="001036B0" w:rsidR="001036B0">
      <w:pPr>
        <w:ind w:firstLine="720" w:left="4320"/>
      </w:pPr>
    </w:p>
    <w:p w:rsidRDefault="001036B0" w:rsidP="001036B0" w:rsidR="001036B0">
      <w:pPr>
        <w:ind w:firstLine="720" w:left="4320"/>
      </w:pPr>
    </w:p>
    <w:p w:rsidRDefault="001036B0" w:rsidP="001036B0" w:rsidR="001036B0"/>
    <w:p w:rsidRDefault="001036B0" w:rsidP="001036B0" w:rsidR="001036B0">
      <w:pPr>
        <w:jc w:val="center"/>
      </w:pPr>
      <w:r>
        <w:t>U     I M E     R E P U B L I K E     H R V A T S K E</w:t>
      </w:r>
    </w:p>
    <w:p w:rsidRDefault="001036B0" w:rsidP="001036B0" w:rsidR="001036B0"/>
    <w:p w:rsidRDefault="001036B0" w:rsidP="001036B0" w:rsidR="001036B0"/>
    <w:p w:rsidRDefault="001036B0" w:rsidP="001036B0" w:rsidR="001036B0">
      <w:pPr>
        <w:jc w:val="center"/>
      </w:pPr>
      <w:r>
        <w:t>R J E Š E N J E</w:t>
      </w:r>
    </w:p>
    <w:p w:rsidRDefault="001036B0" w:rsidP="001036B0" w:rsidR="001036B0"/>
    <w:p w:rsidRDefault="001036B0" w:rsidP="001036B0" w:rsidR="001036B0"/>
    <w:p w:rsidRDefault="001036B0" w:rsidP="001036B0" w:rsidR="001036B0">
      <w:pPr>
        <w:ind w:firstLine="720"/>
      </w:pPr>
      <w:r>
        <w:t xml:space="preserve">Trgovački sud u Bjelovaru, po  sucu Branki Pleskalt, kao sucu pojedincu, u stečajnom postupku povodom prijedloga predlagatelja GEOTEHNIKA d.o.o. Umag, Ulica Tribje 26, OIB: 65231602058,  radi pokretanja stečajnog postupka nad dužnikom EURO CONSTRUCT d.o.o. za graditeljstvo, transport, trgovinu, ugostiteljstvo, turizam i usluge  Zagreb, </w:t>
      </w:r>
      <w:r w:rsidR="00512040">
        <w:t>Zavojna 8, OIB: 08689560722,   7</w:t>
      </w:r>
      <w:r>
        <w:t>.  svibnja  2018.</w:t>
      </w:r>
    </w:p>
    <w:p w:rsidRDefault="001036B0" w:rsidP="001036B0" w:rsidR="001036B0"/>
    <w:p w:rsidRDefault="001036B0" w:rsidP="001036B0" w:rsidR="001036B0"/>
    <w:p w:rsidRDefault="001036B0" w:rsidP="001036B0" w:rsidR="001036B0">
      <w:pPr>
        <w:jc w:val="center"/>
      </w:pPr>
      <w:r>
        <w:t>r i j e š i o     j e</w:t>
      </w:r>
    </w:p>
    <w:p w:rsidRDefault="001036B0" w:rsidP="001036B0" w:rsidR="001036B0"/>
    <w:p w:rsidRDefault="001036B0" w:rsidP="001036B0" w:rsidR="001036B0"/>
    <w:p w:rsidRDefault="001036B0" w:rsidP="001036B0" w:rsidR="001036B0">
      <w:pPr>
        <w:ind w:firstLine="720"/>
      </w:pPr>
      <w:r>
        <w:t>Prijedlog predlagatelja GEOTEHNIKA d.o.o. Umag, Ulica Tribje 26, OIB: 65231602058  od dana 1. prosinca 2017. godine radi otvaranja stečajnog postupka nad dužnikom EURO CONSTRUCT d.o.o. za graditeljstvo, transport, trgovinu, ugostiteljstvo, turizam i usluge Zagreb, Zavojna 8, OIB: 08689560722,  se odbacuje.</w:t>
      </w:r>
    </w:p>
    <w:p w:rsidRDefault="001036B0" w:rsidP="001036B0" w:rsidR="001036B0"/>
    <w:p w:rsidRDefault="001036B0" w:rsidP="001036B0" w:rsidR="001036B0"/>
    <w:p w:rsidRDefault="001036B0" w:rsidP="001036B0" w:rsidR="001036B0">
      <w:pPr>
        <w:jc w:val="center"/>
      </w:pPr>
      <w:r>
        <w:t>Obrazloženje</w:t>
      </w:r>
    </w:p>
    <w:p w:rsidRDefault="001036B0" w:rsidP="001036B0" w:rsidR="001036B0"/>
    <w:p w:rsidRDefault="001036B0" w:rsidP="001036B0" w:rsidR="001036B0">
      <w:pPr>
        <w:ind w:firstLine="720"/>
      </w:pPr>
      <w:r>
        <w:t>Dana 1. prosinca 2017. godine predlagatelj GEOTEHNIKA d.o.o. Umag, Ulica Tribje 26, OIB: 65231602058  je kod ovog suda podnijela prijedlog za otvaranje stečajnog postupka nad dužnikom EURO CONSTRUCT d.o.o. za graditeljstvo, transport, trgovinu, ugostiteljstvo, turizam i usluge  Zagreb, Zavojna 8, OIB: 08689560722.</w:t>
      </w:r>
    </w:p>
    <w:p w:rsidRDefault="001036B0" w:rsidP="001036B0" w:rsidR="001036B0"/>
    <w:p w:rsidRDefault="001036B0" w:rsidP="001036B0" w:rsidR="001036B0">
      <w:pPr>
        <w:ind w:firstLine="720"/>
      </w:pPr>
      <w:r>
        <w:t>Podneskom od 23. travnja 2018. godine zastupnik po zakonu dužnika EURO CONSTRUCT d.o.o. za graditeljstvo, transport, trgovinu, ugostiteljstvo, turizam i usluge  Zagreb, Zavojna 8, OIB: 08689560722, Višnja Vokić, je obavijestila sud da je nad dužnikom kod Trgovačkog suda u Zagrebu pod brojem St-1485/2017. pravomoćno završen stečajni postupak te je dužnik brisan iz sudskog registra.</w:t>
      </w:r>
    </w:p>
    <w:p w:rsidRDefault="001036B0" w:rsidP="001036B0" w:rsidR="001036B0">
      <w:pPr>
        <w:ind w:firstLine="720"/>
      </w:pPr>
    </w:p>
    <w:p w:rsidRDefault="001036B0" w:rsidP="001036B0" w:rsidR="001036B0">
      <w:pPr>
        <w:ind w:firstLine="720"/>
      </w:pPr>
      <w:r>
        <w:t xml:space="preserve">Uvidom u spis Trgovačkog suda u Zagrebu,  sudskog registra poslovni broj: Tt-18/2531-1 od 18. siječnja 2018. godine  utvrđeno je da je u navedenom spisu izvršeno brisanje dužnika iz sudskog registra, pa je sud temeljem čl. 15. st. 1. Stečajnog zakona (NN br.44/96, </w:t>
      </w:r>
      <w:r>
        <w:lastRenderedPageBreak/>
        <w:t xml:space="preserve">29/99, 129/00, 123/03, 82/06, 116/10, 25/12, 133/12, 45/13 i 71/15, dalje SZ),   prijedlog predlagatelja odbacio te je riješeno kao u izreci ovog rješenja. </w:t>
      </w:r>
    </w:p>
    <w:p w:rsidRDefault="001036B0" w:rsidP="001036B0" w:rsidR="001036B0"/>
    <w:p w:rsidRDefault="00512040" w:rsidP="001036B0" w:rsidR="001036B0">
      <w:pPr>
        <w:ind w:firstLine="720"/>
      </w:pPr>
      <w:r>
        <w:t>U Bjelovaru,  7.  svibnja  2018</w:t>
      </w:r>
      <w:r w:rsidR="001036B0">
        <w:t>.</w:t>
      </w:r>
    </w:p>
    <w:p w:rsidRDefault="001036B0" w:rsidP="001036B0" w:rsidR="001036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1036B0" w:rsidP="001036B0" w:rsidR="001036B0"/>
    <w:p w:rsidRDefault="001036B0" w:rsidP="001036B0" w:rsidR="001036B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v.r.</w:t>
      </w:r>
    </w:p>
    <w:p w:rsidRDefault="001036B0" w:rsidP="001036B0" w:rsidR="001036B0"/>
    <w:p w:rsidRDefault="001036B0" w:rsidP="001036B0" w:rsidR="001036B0"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1036B0" w:rsidP="001036B0" w:rsidR="001036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1036B0" w:rsidP="001036B0" w:rsidR="001036B0"/>
    <w:p w:rsidRDefault="001036B0" w:rsidP="001036B0" w:rsidR="001036B0"/>
    <w:p w:rsidRDefault="001036B0" w:rsidP="001036B0" w:rsidR="001036B0">
      <w:pPr>
        <w:ind w:firstLine="720"/>
      </w:pPr>
      <w:r>
        <w:t>POUKA O PRAVNOM LIJEKU: Protiv ovog rješenja dopuštena je žalba u roku od 8 dana, računajući od dana primitka pisanog otpravka na Visoki trgovački sud RH u Zagrebu, a putem ovog suda. Žalba se podnosi u 3 primjerka.</w:t>
      </w:r>
    </w:p>
    <w:p w:rsidRDefault="001036B0" w:rsidP="001036B0" w:rsidR="001036B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036B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4417328"/>
      <w:docPartObj>
        <w:docPartGallery w:val="Page Numbers (Top of Page)"/>
        <w:docPartUnique/>
      </w:docPartObj>
    </w:sdtPr>
    <w:sdtEndPr/>
    <w:sdtContent>
      <w:p w:rsidRDefault="001036B0" w:rsidR="001036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777">
          <w:t>2</w:t>
        </w:r>
        <w:r>
          <w:fldChar w:fldCharType="end"/>
        </w:r>
      </w:p>
    </w:sdtContent>
  </w:sdt>
  <w:p w:rsidRDefault="001036B0" w:rsidR="008333A9">
    <w:pPr>
      <w:pStyle w:val="Zaglavlje"/>
    </w:pPr>
    <w:r>
      <w:t>Poslovni broj: 1 St-307/2018-3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6B0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040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77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D63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036B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036B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218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St-307/2018-3</izvorni_sadrzaj>
    <derivirana_varijabla naziv="DomainObject.Oznaka_1">St-307/2018-3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CONSTRUCT d.o.o.</izvorni_sadrzaj>
    <derivirana_varijabla naziv="DomainObject.Predmet.ProtustrankaFormated_1">  EURO CONSTRUCT d.o.o.</derivirana_varijabla>
  </DomainObject.Predmet.ProtustrankaFormated>
  <DomainObject.Predmet.ProtustrankaFormatedOIB>
    <izvorni_sadrzaj>  EURO CONSTRUCT d.o.o., OIB 08689560722</izvorni_sadrzaj>
    <derivirana_varijabla naziv="DomainObject.Predmet.ProtustrankaFormatedOIB_1">  EURO CONSTRUCT d.o.o., OIB 08689560722</derivirana_varijabla>
  </DomainObject.Predmet.ProtustrankaFormatedOIB>
  <DomainObject.Predmet.ProtustrankaFormatedWithAdress>
    <izvorni_sadrzaj> EURO CONSTRUCT d.o.o., Zavojna 8, 10000 Zagreb</izvorni_sadrzaj>
    <derivirana_varijabla naziv="DomainObject.Predmet.ProtustrankaFormatedWithAdress_1"> EURO CONSTRUCT d.o.o., Zavojna 8, 10000 Zagreb</derivirana_varijabla>
  </DomainObject.Predmet.ProtustrankaFormatedWithAdress>
  <DomainObject.Predmet.ProtustrankaFormatedWithAdressOIB>
    <izvorni_sadrzaj> EURO CONSTRUCT d.o.o., OIB 08689560722, Zavojna 8, 10000 Zagreb</izvorni_sadrzaj>
    <derivirana_varijabla naziv="DomainObject.Predmet.ProtustrankaFormatedWithAdressOIB_1"> EURO CONSTRUCT d.o.o., OIB 08689560722, Zavojna 8, 10000 Zagreb</derivirana_varijabla>
  </DomainObject.Predmet.ProtustrankaFormatedWithAdressOIB>
  <DomainObject.Predmet.ProtustrankaWithAdress>
    <izvorni_sadrzaj>EURO CONSTRUCT d.o.o. Zavojna 8, 10000 Zagreb</izvorni_sadrzaj>
    <derivirana_varijabla naziv="DomainObject.Predmet.ProtustrankaWithAdress_1">EURO CONSTRUCT d.o.o. Zavojna 8, 10000 Zagreb</derivirana_varijabla>
  </DomainObject.Predmet.ProtustrankaWithAdress>
  <DomainObject.Predmet.ProtustrankaWithAdressOIB>
    <izvorni_sadrzaj>EURO CONSTRUCT d.o.o., OIB 08689560722, Zavojna 8, 10000 Zagreb</izvorni_sadrzaj>
    <derivirana_varijabla naziv="DomainObject.Predmet.ProtustrankaWithAdressOIB_1">EURO CONSTRUCT d.o.o., OIB 08689560722, Zavojna 8, 10000 Zagreb</derivirana_varijabla>
  </DomainObject.Predmet.ProtustrankaWithAdressOIB>
  <DomainObject.Predmet.ProtustrankaNazivFormated>
    <izvorni_sadrzaj>EURO CONSTRUCT d.o.o.</izvorni_sadrzaj>
    <derivirana_varijabla naziv="DomainObject.Predmet.ProtustrankaNazivFormated_1">EURO CONSTRUCT d.o.o.</derivirana_varijabla>
  </DomainObject.Predmet.ProtustrankaNazivFormated>
  <DomainObject.Predmet.ProtustrankaNazivFormatedOIB>
    <izvorni_sadrzaj>EURO CONSTRUCT d.o.o., OIB 08689560722</izvorni_sadrzaj>
    <derivirana_varijabla naziv="DomainObject.Predmet.ProtustrankaNazivFormatedOIB_1">EURO CONSTRUCT d.o.o., OIB 08689560722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d. o. o. zastupanog po punomoćniku Nadija Benolić</izvorni_sadrzaj>
    <derivirana_varijabla naziv="DomainObject.Predmet.StrankaFormated_1">  GEOTEHNIKA d. o. o. zastupanog po punomoćniku Nadija Benolić</derivirana_varijabla>
  </DomainObject.Predmet.StrankaFormated>
  <DomainObject.Predmet.StrankaFormatedOIB>
    <izvorni_sadrzaj>  GEOTEHNIKA d. o. o., OIB 65231602058 zastupanog po punomoćniku Nadija Benolić</izvorni_sadrzaj>
    <derivirana_varijabla naziv="DomainObject.Predmet.StrankaFormatedOIB_1">  GEOTEHNIKA d. o. o., OIB 65231602058 zastupanog po punomoćniku Nadija Benolić</derivirana_varijabla>
  </DomainObject.Predmet.StrankaFormatedOIB>
  <DomainObject.Predmet.StrankaFormatedWithAdress>
    <izvorni_sadrzaj> GEOTEHNIKA d. o. o., Ulica Tribje 26, 52470 Umag zastupanog po punomoćniku Nadija Benolić</izvorni_sadrzaj>
    <derivirana_varijabla naziv="DomainObject.Predmet.StrankaFormatedWithAdress_1"> GEOTEHNIKA d. o. o., Ulica Tribje 26, 52470 Umag zastupanog po punomoćniku Nadija Benolić</derivirana_varijabla>
  </DomainObject.Predmet.StrankaFormatedWithAdress>
  <DomainObject.Predmet.StrankaFormatedWithAdressOIB>
    <izvorni_sadrzaj> GEOTEHNIKA d. o. o., OIB 65231602058, Ulica Tribje 26, 52470 Umag zastupanog po punomoćniku Nadija Benolić</izvorni_sadrzaj>
    <derivirana_varijabla naziv="DomainObject.Predmet.StrankaFormatedWithAdressOIB_1"> GEOTEHNIKA d. o. o., OIB 65231602058, Ulica Tribje 26, 52470 Umag zastupanog po punomoćniku Nadija Benolić</derivirana_varijabla>
  </DomainObject.Predmet.StrankaFormatedWithAdressOIB>
  <DomainObject.Predmet.StrankaWithAdress>
    <izvorni_sadrzaj>GEOTEHNIKA d. o. o. Ulica Tribje 26,52470 Umag</izvorni_sadrzaj>
    <derivirana_varijabla naziv="DomainObject.Predmet.StrankaWithAdress_1">GEOTEHNIKA d. o. o. Ulica Tribje 26,52470 Umag</derivirana_varijabla>
  </DomainObject.Predmet.StrankaWithAdress>
  <DomainObject.Predmet.StrankaWithAdressOIB>
    <izvorni_sadrzaj>GEOTEHNIKA d. o. o., OIB 65231602058, Ulica Tribje 26,52470 Umag</izvorni_sadrzaj>
    <derivirana_varijabla naziv="DomainObject.Predmet.StrankaWithAdressOIB_1">GEOTEHNIKA d. o. o., OIB 65231602058, Ulica Tribje 26,52470 Umag</derivirana_varijabla>
  </DomainObject.Predmet.StrankaWithAdressOIB>
  <DomainObject.Predmet.StrankaNazivFormated>
    <izvorni_sadrzaj>GEOTEHNIKA d. o. o.</izvorni_sadrzaj>
    <derivirana_varijabla naziv="DomainObject.Predmet.StrankaNazivFormated_1">GEOTEHNIKA d. o. o.</derivirana_varijabla>
  </DomainObject.Predmet.StrankaNazivFormated>
  <DomainObject.Predmet.StrankaNazivFormatedOIB>
    <izvorni_sadrzaj>GEOTEHNIKA d. o. o., OIB 65231602058</izvorni_sadrzaj>
    <derivirana_varijabla naziv="DomainObject.Predmet.StrankaNazivFormatedOIB_1">GEOTEHNIKA d. o. o., OIB 65231602058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GEOTEHNIKA d. o. o. zastupanog po punomoćniku Nadija Benolić</item>
    </izvorni_sadrzaj>
    <derivirana_varijabla naziv="DomainObject.Predmet.StrankaListFormated_1">
      <item>GEOTEHNIKA d. o. o. zastupanog po punomoćniku Nadija Benolić</item>
    </derivirana_varijabla>
  </DomainObject.Predmet.StrankaListFormated>
  <DomainObject.Predmet.StrankaListFormatedOIB>
    <izvorni_sadrzaj>
      <item>GEOTEHNIKA d. o. o., OIB 65231602058 zastupanog po punomoćniku Nadija Benolić</item>
    </izvorni_sadrzaj>
    <derivirana_varijabla naziv="DomainObject.Predmet.StrankaListFormatedOIB_1">
      <item>GEOTEHNIKA d. o. o., OIB 65231602058 zastupanog po punomoćniku Nadija Benolić</item>
    </derivirana_varijabla>
  </DomainObject.Predmet.StrankaListFormatedOIB>
  <DomainObject.Predmet.StrankaListFormatedWithAdress>
    <izvorni_sadrzaj>
      <item>GEOTEHNIKA d. o. o., Ulica Tribje 26, 52470 Umag zastupanog po punomoćniku Nadija Benolić</item>
    </izvorni_sadrzaj>
    <derivirana_varijabla naziv="DomainObject.Predmet.StrankaListFormatedWithAdress_1">
      <item>GEOTEHNIKA d. o. o., Ulica Tribje 26, 52470 Umag zastupanog po punomoćniku Nadija Benolić</item>
    </derivirana_varijabla>
  </DomainObject.Predmet.StrankaListFormatedWithAdress>
  <DomainObject.Predmet.StrankaListFormatedWithAdressOIB>
    <izvorni_sadrzaj>
      <item>GEOTEHNIKA d. o. o., OIB 65231602058, Ulica Tribje 26, 52470 Umag zastupanog po punomoćniku Nadija Benolić</item>
    </izvorni_sadrzaj>
    <derivirana_varijabla naziv="DomainObject.Predmet.StrankaListFormatedWithAdressOIB_1">
      <item>GEOTEHNIKA d. o. o., OIB 65231602058, Ulica Tribje 26, 52470 Umag zastupanog po punomoćniku Nadija Benolić</item>
    </derivirana_varijabla>
  </DomainObject.Predmet.StrankaListFormatedWithAdressOIB>
  <DomainObject.Predmet.StrankaListNazivFormated>
    <izvorni_sadrzaj>
      <item>GEOTEHNIKA d. o. o.</item>
    </izvorni_sadrzaj>
    <derivirana_varijabla naziv="DomainObject.Predmet.StrankaListNazivFormated_1">
      <item>GEOTEHNIKA d. o. o.</item>
    </derivirana_varijabla>
  </DomainObject.Predmet.StrankaListNazivFormated>
  <DomainObject.Predmet.StrankaListNazivFormatedOIB>
    <izvorni_sadrzaj>
      <item>GEOTEHNIKA d. o. o., OIB 65231602058</item>
    </izvorni_sadrzaj>
    <derivirana_varijabla naziv="DomainObject.Predmet.StrankaListNazivFormatedOIB_1">
      <item>GEOTEHNIKA d. o. o., OIB 65231602058</item>
    </derivirana_varijabla>
  </DomainObject.Predmet.StrankaListNazivFormatedOIB>
  <DomainObject.Predmet.ProtuStrankaListFormated>
    <izvorni_sadrzaj>
      <item>EURO CONSTRUCT d.o.o.</item>
    </izvorni_sadrzaj>
    <derivirana_varijabla naziv="DomainObject.Predmet.ProtuStrankaListFormated_1">
      <item>EURO CONSTRUCT d.o.o.</item>
    </derivirana_varijabla>
  </DomainObject.Predmet.ProtuStrankaListFormated>
  <DomainObject.Predmet.ProtuStrankaListFormatedOIB>
    <izvorni_sadrzaj>
      <item>EURO CONSTRUCT d.o.o., OIB 08689560722</item>
    </izvorni_sadrzaj>
    <derivirana_varijabla naziv="DomainObject.Predmet.ProtuStrankaListFormatedOIB_1">
      <item>EURO CONSTRUCT d.o.o., OIB 08689560722</item>
    </derivirana_varijabla>
  </DomainObject.Predmet.ProtuStrankaListFormatedOIB>
  <DomainObject.Predmet.ProtuStrankaListFormatedWithAdress>
    <izvorni_sadrzaj>
      <item>EURO CONSTRUCT d.o.o., Zavojna 8, 10000 Zagreb</item>
    </izvorni_sadrzaj>
    <derivirana_varijabla naziv="DomainObject.Predmet.ProtuStrankaListFormatedWithAdress_1">
      <item>EURO CONSTRUCT d.o.o., Zavojna 8, 10000 Zagreb</item>
    </derivirana_varijabla>
  </DomainObject.Predmet.ProtuStrankaListFormatedWithAdress>
  <DomainObject.Predmet.ProtuStrankaListFormatedWithAdressOIB>
    <izvorni_sadrzaj>
      <item>EURO CONSTRUCT d.o.o., OIB 08689560722, Zavojna 8, 10000 Zagreb</item>
    </izvorni_sadrzaj>
    <derivirana_varijabla naziv="DomainObject.Predmet.ProtuStrankaListFormatedWithAdressOIB_1">
      <item>EURO CONSTRUCT d.o.o., OIB 08689560722, Zavojna 8, 10000 Zagreb</item>
    </derivirana_varijabla>
  </DomainObject.Predmet.ProtuStrankaListFormatedWithAdressOIB>
  <DomainObject.Predmet.ProtuStrankaListNazivFormated>
    <izvorni_sadrzaj>
      <item>EURO CONSTRUCT d.o.o.</item>
    </izvorni_sadrzaj>
    <derivirana_varijabla naziv="DomainObject.Predmet.ProtuStrankaListNazivFormated_1">
      <item>EURO CONSTRUCT d.o.o.</item>
    </derivirana_varijabla>
  </DomainObject.Predmet.ProtuStrankaListNazivFormated>
  <DomainObject.Predmet.ProtuStrankaListNazivFormatedOIB>
    <izvorni_sadrzaj>
      <item>EURO CONSTRUCT d.o.o., OIB 08689560722</item>
    </izvorni_sadrzaj>
    <derivirana_varijabla naziv="DomainObject.Predmet.ProtuStrankaListNazivFormatedOIB_1">
      <item>EURO CONSTRUCT d.o.o., OIB 08689560722</item>
    </derivirana_varijabla>
  </DomainObject.Predmet.ProtuStrankaListNazivFormatedOIB>
  <DomainObject.Predmet.OstaliListFormated>
    <izvorni_sadrzaj>
      <item>Nadija Benolić punomoćnik sudionika u postupku GEOTEHNIKA d. o. o.</item>
    </izvorni_sadrzaj>
    <derivirana_varijabla naziv="DomainObject.Predmet.OstaliListFormated_1">
      <item>Nadija Benolić punomoćnik sudionika u postupku GEOTEHNIKA d. o. o.</item>
    </derivirana_varijabla>
  </DomainObject.Predmet.OstaliListFormated>
  <DomainObject.Predmet.OstaliListFormatedOIB>
    <izvorni_sadrzaj>
      <item>Nadija Benolić, OIB 30870764620 punomoćnik sudionika u postupku GEOTEHNIKA d. o. o.</item>
    </izvorni_sadrzaj>
    <derivirana_varijabla naziv="DomainObject.Predmet.OstaliListFormatedOIB_1">
      <item>Nadija Benolić, OIB 30870764620 punomoćnik sudionika u postupku GEOTEHNIKA d. o. o.</item>
    </derivirana_varijabla>
  </DomainObject.Predmet.OstaliListFormatedOIB>
  <DomainObject.Predmet.OstaliListFormatedWithAdress>
    <izvorni_sadrzaj>
      <item>Nadija Benolić, Trgovačka 2A, 52470 Umag punomoćnik sudionika u postupku GEOTEHNIKA d. o. o.</item>
    </izvorni_sadrzaj>
    <derivirana_varijabla naziv="DomainObject.Predmet.OstaliListFormatedWithAdress_1">
      <item>Nadija Benolić, Trgovačka 2A, 52470 Umag punomoćnik sudionika u postupku GEOTEHNIKA d. o. o.</item>
    </derivirana_varijabla>
  </DomainObject.Predmet.OstaliListFormatedWithAdress>
  <DomainObject.Predmet.OstaliListFormatedWithAdressOIB>
    <izvorni_sadrzaj>
      <item>Nadija Benolić, OIB 30870764620, Trgovačka 2A, 52470 Umag punomoćnik sudionika u postupku GEOTEHNIKA d. o. o.</item>
    </izvorni_sadrzaj>
    <derivirana_varijabla naziv="DomainObject.Predmet.OstaliListFormatedWithAdressOIB_1">
      <item>Nadija Benolić, OIB 30870764620, Trgovačka 2A, 52470 Umag punomoćnik sudionika u postupku GEOTEHNIKA d. o. o.</item>
    </derivirana_varijabla>
  </DomainObject.Predmet.OstaliListFormatedWithAdressOIB>
  <DomainObject.Predmet.OstaliListNazivFormated>
    <izvorni_sadrzaj>
      <item>Nadija Benolić</item>
    </izvorni_sadrzaj>
    <derivirana_varijabla naziv="DomainObject.Predmet.OstaliListNazivFormated_1">
      <item>Nadija Benolić</item>
    </derivirana_varijabla>
  </DomainObject.Predmet.OstaliListNazivFormated>
  <DomainObject.Predmet.OstaliListNazivFormatedOIB>
    <izvorni_sadrzaj>
      <item>Nadija Benolić, OIB 30870764620</item>
    </izvorni_sadrzaj>
    <derivirana_varijabla naziv="DomainObject.Predmet.OstaliListNazivFormatedOIB_1"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St-307/2018-3</izvorni_sadrzaj>
    <derivirana_varijabla naziv="DomainObject.PoslovniBrojDokumenta_1">St-307/2018-3</derivirana_varijabla>
  </DomainObject.PoslovniBrojDokumenta>
  <DomainObject.Predmet.StrankaIDrugi>
    <izvorni_sadrzaj>GEOTEHNIKA d. o. o.</izvorni_sadrzaj>
    <derivirana_varijabla naziv="DomainObject.Predmet.StrankaIDrugi_1">GEOTEHNIKA d. o. o.</derivirana_varijabla>
  </DomainObject.Predmet.StrankaIDrugi>
  <DomainObject.Predmet.ProtustrankaIDrugi>
    <izvorni_sadrzaj>EURO CONSTRUCT d.o.o.</izvorni_sadrzaj>
    <derivirana_varijabla naziv="DomainObject.Predmet.ProtustrankaIDrugi_1">EURO CONSTRUCT d.o.o.</derivirana_varijabla>
  </DomainObject.Predmet.ProtustrankaIDrugi>
  <DomainObject.Predmet.StrankaIDrugiAdressOIB>
    <izvorni_sadrzaj>GEOTEHNIKA d. o. o., OIB 65231602058, Ulica Tribje 26, 52470 Umag</izvorni_sadrzaj>
    <derivirana_varijabla naziv="DomainObject.Predmet.StrankaIDrugiAdressOIB_1">GEOTEHNIKA d. o. o., OIB 65231602058, Ulica Tribje 26, 52470 Umag</derivirana_varijabla>
  </DomainObject.Predmet.StrankaIDrugiAdressOIB>
  <DomainObject.Predmet.ProtustrankaIDrugiAdressOIB>
    <izvorni_sadrzaj>EURO CONSTRUCT d.o.o., OIB 08689560722, Zavojna 8, 10000 Zagreb</izvorni_sadrzaj>
    <derivirana_varijabla naziv="DomainObject.Predmet.ProtustrankaIDrugiAdressOIB_1">EURO CONSTRUCT d.o.o., OIB 08689560722, Zavojna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CONSTRUCT d.o.o.</item>
      <item>GEOTEHNIKA d. o. o.</item>
      <item>Nadija Benolić</item>
    </izvorni_sadrzaj>
    <derivirana_varijabla naziv="DomainObject.Predmet.SudioniciListNaziv_1">
      <item>EURO CONSTRUCT d.o.o.</item>
      <item>GEOTEHNIKA d. o. o.</item>
      <item>Nadija Benolić</item>
    </derivirana_varijabla>
  </DomainObject.Predmet.SudioniciListNaziv>
  <DomainObject.Predmet.SudioniciListAdressOIB>
    <izvorni_sadrzaj>
      <item>EURO CONSTRUCT d.o.o., OIB 08689560722, Zavojna 8,10000 Zagreb</item>
      <item>GEOTEHNIKA d. o. o., OIB 65231602058, Ulica Tribje 26,52470 Umag</item>
      <item>Nadija Benolić, OIB 30870764620, Trgovačka 2A,52470 Umag</item>
    </izvorni_sadrzaj>
    <derivirana_varijabla naziv="DomainObject.Predmet.SudioniciListAdressOIB_1">
      <item>EURO CONSTRUCT d.o.o., OIB 08689560722, Zavojna 8,10000 Zagreb</item>
      <item>GEOTEHNIKA d. o. o., OIB 65231602058, Ulica Tribje 26,52470 Umag</item>
      <item>Nadija Benolić, OIB 30870764620,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2DCBB-268A-4D71-B340-47D9278B3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1966</properties:Characters>
  <properties:Lines>65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2018-05-07T08:52:00Z</cp:lastPrinted>
  <dcterms:modified xmlns:xsi="http://www.w3.org/2001/XMLSchema-instance" xsi:type="dcterms:W3CDTF">2018-05-07T08:53:00Z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St-307/2018-3 / Odluka - Rješenje - odbačen zahtjev/prijedlog (odluka_St-307_2018-3.docx)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