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c085" w14:paraId="9f2c085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E3451B">
        <w:t>497</w:t>
      </w:r>
      <w:r w:rsidR="00173753">
        <w:t>/2017-</w:t>
      </w:r>
      <w:r w:rsidR="00E3451B">
        <w:t>3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E3451B">
        <w:t>SAY HOTEL</w:t>
      </w:r>
      <w:r>
        <w:t xml:space="preserve"> </w:t>
      </w:r>
      <w:r w:rsidR="00173753">
        <w:t>d.o.o.</w:t>
      </w:r>
      <w:r>
        <w:t xml:space="preserve"> </w:t>
      </w:r>
      <w:r w:rsidR="00E3451B">
        <w:t>za turizam, Jezera, Općina Tisno</w:t>
      </w:r>
      <w:r>
        <w:t xml:space="preserve">, </w:t>
      </w:r>
      <w:r w:rsidR="00E3451B">
        <w:t>Put jezerskih pomoraca 3 A</w:t>
      </w:r>
      <w:r>
        <w:t xml:space="preserve">, OIB: </w:t>
      </w:r>
      <w:r w:rsidR="00E3451B">
        <w:t>84558639632</w:t>
      </w:r>
      <w:r>
        <w:t xml:space="preserve">, zastupanog po </w:t>
      </w:r>
      <w:r w:rsidR="00E3451B">
        <w:t>osobama ovlaštenim</w:t>
      </w:r>
      <w:r w:rsidR="00173753">
        <w:t xml:space="preserve"> za zastupanje </w:t>
      </w:r>
      <w:r w:rsidR="00E3451B">
        <w:t>Pavolu Kertesz i Jasmini Bilonić</w:t>
      </w:r>
      <w:r>
        <w:t xml:space="preserve"> od </w:t>
      </w:r>
      <w:r w:rsidR="00E3451B">
        <w:t>13</w:t>
      </w:r>
      <w:r w:rsidR="00FA6222">
        <w:t xml:space="preserve">. </w:t>
      </w:r>
      <w:r w:rsidR="00E3451B">
        <w:t>prosinca</w:t>
      </w:r>
      <w:r w:rsidR="00FA6222">
        <w:t xml:space="preserve"> 2017.</w:t>
      </w:r>
      <w:r>
        <w:t xml:space="preserve"> za otvaranje predstečajnog</w:t>
      </w:r>
      <w:r w:rsidR="00FA6222">
        <w:t>a</w:t>
      </w:r>
      <w:r>
        <w:t xml:space="preserve"> postupka, </w:t>
      </w:r>
      <w:r w:rsidR="00D15D37">
        <w:t>20</w:t>
      </w:r>
      <w:r w:rsidR="00FA6222">
        <w:t xml:space="preserve">. </w:t>
      </w:r>
      <w:r w:rsidR="00E3451B">
        <w:t>prosinca</w:t>
      </w:r>
      <w:r w:rsidR="00FA6222">
        <w:t xml:space="preserve"> 2017.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>
        <w:t>u roku od 8 dana od dana dostave ovog zaključka,</w:t>
      </w:r>
      <w:r w:rsidR="00BD4980">
        <w:t xml:space="preserve"> dopuniti svoj prijedlog za otvaranje predstečajnoga postupka od </w:t>
      </w:r>
      <w:r w:rsidR="00D15D37">
        <w:t>13</w:t>
      </w:r>
      <w:r w:rsidR="00BD4980">
        <w:t xml:space="preserve">. </w:t>
      </w:r>
      <w:r w:rsidR="00D15D37">
        <w:t>prosinca</w:t>
      </w:r>
      <w:r w:rsidR="001849F6">
        <w:t xml:space="preserve"> 2017. na način da:</w:t>
      </w:r>
    </w:p>
    <w:p w:rsidRDefault="001849F6" w:rsidP="00FA6222" w:rsidR="00FA6222">
      <w:pPr>
        <w:ind w:firstLine="705"/>
        <w:jc w:val="both"/>
      </w:pPr>
      <w:r>
        <w:t xml:space="preserve">- </w:t>
      </w:r>
      <w:r w:rsidR="00BD4980">
        <w:t>dostavi</w:t>
      </w:r>
      <w:r w:rsidR="00FA6222">
        <w:t xml:space="preserve"> u spis predmeta </w:t>
      </w:r>
      <w:r w:rsidR="00E063F7">
        <w:t xml:space="preserve">izvornik potvrde </w:t>
      </w:r>
      <w:r w:rsidR="00FA6222" w:rsidRPr="00721BE7">
        <w:t>Financijske agencije</w:t>
      </w:r>
      <w:r w:rsidR="00FA6222" w:rsidRPr="00FA6222">
        <w:t xml:space="preserve"> </w:t>
      </w:r>
      <w:r w:rsidR="00FA6222">
        <w:t xml:space="preserve">radi utvrđivanja prijeteće nesposobnosti </w:t>
      </w:r>
      <w:r w:rsidR="00E063F7">
        <w:t xml:space="preserve">dužnika </w:t>
      </w:r>
      <w:r w:rsidR="00FA6222">
        <w:t xml:space="preserve">za plaćanje i postojanja okolnosti </w:t>
      </w:r>
      <w:r w:rsidR="00E063F7">
        <w:t xml:space="preserve">pobliže navedenih u članku </w:t>
      </w:r>
      <w:r w:rsidR="00FA6222">
        <w:t xml:space="preserve"> </w:t>
      </w:r>
      <w:r w:rsidR="00E063F7">
        <w:t>4. stavku 2. podstavku</w:t>
      </w:r>
      <w:r w:rsidR="00FA6222">
        <w:t xml:space="preserve"> 1. Stečajnog zakona (Narodne novine</w:t>
      </w:r>
      <w:r w:rsidR="00173753">
        <w:t xml:space="preserve"> broj 71/15 i 104/17</w:t>
      </w:r>
      <w:r w:rsidR="00FA6222">
        <w:t xml:space="preserve"> dalje: SZ)</w:t>
      </w:r>
      <w:r w:rsidR="00BD4980">
        <w:t>.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SZ-a,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1849F6" w:rsidR="001849F6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1849F6" w:rsidP="001849F6" w:rsidR="001849F6">
      <w:pPr>
        <w:ind w:firstLine="705"/>
        <w:jc w:val="both"/>
      </w:pPr>
      <w:r>
        <w:t xml:space="preserve">- uplati predujam za troškove predstečajnog postupka u iznosu od 5.000,00 kuna u roku od 8 dana od dostave </w:t>
      </w:r>
      <w:r w:rsidRPr="001849F6">
        <w:t xml:space="preserve">ovog zaključka </w:t>
      </w:r>
      <w:r>
        <w:t xml:space="preserve">na </w:t>
      </w:r>
      <w:r w:rsidRPr="001849F6">
        <w:t xml:space="preserve">depozitni račun suda HR4323900011300000857, s pozivom na model 00, pozivom na broj 221 – </w:t>
      </w:r>
      <w:r w:rsidR="00344211">
        <w:t>497-17</w:t>
      </w:r>
      <w:r>
        <w:t>.</w:t>
      </w:r>
    </w:p>
    <w:p w:rsidRDefault="001849F6" w:rsidP="00BD4980" w:rsidR="00BD4980">
      <w:pPr>
        <w:ind w:firstLine="705"/>
        <w:jc w:val="both"/>
      </w:pPr>
      <w:r>
        <w:t>II</w:t>
      </w:r>
      <w:r w:rsidR="00BD4980">
        <w:t>. Ako dužnik ne dopuni svoj prijedlog za otvaranje predstečajnoga postupka u skladu s uputom suda iz točke I.</w:t>
      </w:r>
      <w:r>
        <w:t xml:space="preserve"> ovog zaključka, odnosno ako ne uplati zatraženi predujam sud će  </w:t>
      </w:r>
      <w:r w:rsidR="00BD4980">
        <w:t xml:space="preserve">odbaciti isti kao nepotpun sukladno odredbi čl. 31. st. 3. SZ-a. 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D15D37">
        <w:t>20</w:t>
      </w:r>
      <w:r w:rsidR="00BD4980">
        <w:t xml:space="preserve">. </w:t>
      </w:r>
      <w:r w:rsidR="00E3451B">
        <w:t>prosinca</w:t>
      </w:r>
      <w:r w:rsidR="00BD4980">
        <w:t xml:space="preserve"> 2017.</w:t>
      </w:r>
    </w:p>
    <w:p w:rsidRDefault="00BD4980" w:rsidP="00BD4980" w:rsidR="00BD4980"/>
    <w:p w:rsidRDefault="00FA403B" w:rsidP="00FA403B" w:rsidR="00FA403B">
      <w:pPr>
        <w:jc w:val="center"/>
      </w:pPr>
    </w:p>
    <w:p w:rsidRDefault="00FA403B" w:rsidP="00FA403B" w:rsidR="00FA403B">
      <w:pPr>
        <w:ind w:firstLine="708"/>
        <w:jc w:val="right"/>
      </w:pPr>
      <w:r>
        <w:t xml:space="preserve">                                           Sutkinja</w:t>
      </w:r>
    </w:p>
    <w:p w:rsidRDefault="00FA403B" w:rsidP="00FA403B" w:rsidR="00FA403B">
      <w:pPr>
        <w:ind w:firstLine="708"/>
        <w:jc w:val="right"/>
      </w:pPr>
      <w:r>
        <w:t xml:space="preserve">                                                                               </w:t>
      </w:r>
      <w:r w:rsidR="00173753">
        <w:t>Ardena Bajlo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A403B" w:rsidRPr="0022146E">
      <w:pPr>
        <w:tabs>
          <w:tab w:pos="0" w:val="left"/>
        </w:tabs>
      </w:pPr>
      <w:r>
        <w:tab/>
      </w:r>
      <w:r w:rsidR="00E3451B">
        <w:t>Pouka o pravnom lijeku</w:t>
      </w:r>
      <w:r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 putem e-Oglasne ploče suda</w:t>
      </w:r>
    </w:p>
    <w:p w:rsidRDefault="00D15D37" w:rsidR="00D15D37"/>
    <w:sectPr w:rsidSect="00FA6222" w:rsidR="00D15D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91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344211">
          <w:t>497/2017-3</w:t>
        </w:r>
      </w:p>
      <w:p w:rsidRDefault="00B171C7" w:rsidP="00FA6222" w:rsidR="00B171C7" w:rsidRPr="008C3132">
        <w:pPr>
          <w:jc w:val="center"/>
        </w:pPr>
      </w:p>
      <w:p w:rsidRDefault="002F3191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73753"/>
    <w:rsid w:val="001849F6"/>
    <w:rsid w:val="002F3191"/>
    <w:rsid w:val="00344211"/>
    <w:rsid w:val="004901DF"/>
    <w:rsid w:val="004D2225"/>
    <w:rsid w:val="00503234"/>
    <w:rsid w:val="0052527F"/>
    <w:rsid w:val="0079293D"/>
    <w:rsid w:val="008222BA"/>
    <w:rsid w:val="00836FCC"/>
    <w:rsid w:val="008D48A1"/>
    <w:rsid w:val="009E1014"/>
    <w:rsid w:val="00A57BE4"/>
    <w:rsid w:val="00AB387D"/>
    <w:rsid w:val="00B171C7"/>
    <w:rsid w:val="00BD4980"/>
    <w:rsid w:val="00CB0B72"/>
    <w:rsid w:val="00CB43E9"/>
    <w:rsid w:val="00D15D37"/>
    <w:rsid w:val="00E063F7"/>
    <w:rsid w:val="00E253A8"/>
    <w:rsid w:val="00E3451B"/>
    <w:rsid w:val="00E3741B"/>
    <w:rsid w:val="00E80148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St-433/17 (riješen) i 
          St-440/17 (u radu)</izvorni_sadrzaj>
    <derivirana_varijabla naziv="DomainObject.Predmet.Opis_1">Veza: St-433/17 (riješen) i 
          St-440/17 (u radu)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SAY HOTEL d.o.o. za turizam</izvorni_sadrzaj>
    <derivirana_varijabla naziv="DomainObject.Predmet.StrankaFormated_1">  SAY HOTEL d.o.o. za turizam</derivirana_varijabla>
  </DomainObject.Predmet.StrankaFormated>
  <DomainObject.Predmet.StrankaFormatedOIB>
    <izvorni_sadrzaj>  SAY HOTEL d.o.o. za turizam, OIB 84558639632</izvorni_sadrzaj>
    <derivirana_varijabla naziv="DomainObject.Predmet.StrankaFormatedOIB_1">  SAY HOTEL d.o.o. za turizam, OIB 84558639632</derivirana_varijabla>
  </DomainObject.Predmet.StrankaFormatedOIB>
  <DomainObject.Predmet.StrankaFormatedWithAdress>
    <izvorni_sadrzaj> SAY HOTEL d.o.o. za turizam, Put jezerskih pomoraca 3 A , 22240 Jezera</izvorni_sadrzaj>
    <derivirana_varijabla naziv="DomainObject.Predmet.StrankaFormatedWithAdress_1"> SAY HOTEL d.o.o. za turizam, Put jezerskih pomoraca 3 A , 22240 Jezera</derivirana_varijabla>
  </DomainObject.Predmet.StrankaFormatedWithAdress>
  <DomainObject.Predmet.StrankaFormatedWithAdressOIB>
    <izvorni_sadrzaj> SAY HOTEL d.o.o. za turizam, OIB 84558639632, Put jezerskih pomoraca 3 A , 22240 Jezera</izvorni_sadrzaj>
    <derivirana_varijabla naziv="DomainObject.Predmet.StrankaFormatedWithAdressOIB_1"> SAY HOTEL d.o.o. za turizam, OIB 84558639632, Put jezerskih pomoraca 3 A , 22240 Jezera</derivirana_varijabla>
  </DomainObject.Predmet.StrankaFormatedWithAdressOIB>
  <DomainObject.Predmet.StrankaWithAdress>
    <izvorni_sadrzaj>SAY HOTEL d.o.o. za turizam Put jezerskih pomoraca 3 A ,22240 Jezera</izvorni_sadrzaj>
    <derivirana_varijabla naziv="DomainObject.Predmet.StrankaWithAdress_1">SAY HOTEL d.o.o. za turizam Put jezerskih pomoraca 3 A ,22240 Jezera</derivirana_varijabla>
  </DomainObject.Predmet.StrankaWithAdress>
  <DomainObject.Predmet.StrankaWithAdressOIB>
    <izvorni_sadrzaj>SAY HOTEL d.o.o. za turizam, OIB 84558639632, Put jezerskih pomoraca 3 A ,22240 Jezera</izvorni_sadrzaj>
    <derivirana_varijabla naziv="DomainObject.Predmet.StrankaWithAdressOIB_1">SAY HOTEL d.o.o. za turizam, OIB 84558639632, Put jezerskih pomoraca 3 A ,22240 Jezera</derivirana_varijabla>
  </DomainObject.Predmet.StrankaWithAdressOIB>
  <DomainObject.Predmet.StrankaNazivFormated>
    <izvorni_sadrzaj>SAY HOTEL d.o.o. za turizam</izvorni_sadrzaj>
    <derivirana_varijabla naziv="DomainObject.Predmet.StrankaNazivFormated_1">SAY HOTEL d.o.o. za turizam</derivirana_varijabla>
  </DomainObject.Predmet.StrankaNazivFormated>
  <DomainObject.Predmet.StrankaNazivFormatedOIB>
    <izvorni_sadrzaj>SAY HOTEL d.o.o. za turizam, OIB 84558639632</izvorni_sadrzaj>
    <derivirana_varijabla naziv="DomainObject.Predmet.StrankaNazivFormatedOIB_1">SAY HOTEL d.o.o. za turizam, OIB 84558639632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SAY HOTEL d.o.o. za turizam</item>
    </izvorni_sadrzaj>
    <derivirana_varijabla naziv="DomainObject.Predmet.StrankaListFormated_1">
      <item>SAY HOTEL d.o.o. za turizam</item>
    </derivirana_varijabla>
  </DomainObject.Predmet.StrankaListFormated>
  <DomainObject.Predmet.StrankaListFormatedOIB>
    <izvorni_sadrzaj>
      <item>SAY HOTEL d.o.o. za turizam, OIB 84558639632</item>
    </izvorni_sadrzaj>
    <derivirana_varijabla naziv="DomainObject.Predmet.StrankaListFormatedOIB_1">
      <item>SAY HOTEL d.o.o. za turizam, OIB 84558639632</item>
    </derivirana_varijabla>
  </DomainObject.Predmet.StrankaListFormatedOIB>
  <DomainObject.Predmet.StrankaListFormatedWithAdress>
    <izvorni_sadrzaj>
      <item>SAY HOTEL d.o.o. za turizam, Put jezerskih pomoraca 3 A , 22240 Jezera</item>
    </izvorni_sadrzaj>
    <derivirana_varijabla naziv="DomainObject.Predmet.StrankaListFormatedWithAdress_1">
      <item>SAY HOTEL d.o.o. za turizam, Put jezerskih pomoraca 3 A , 22240 Jezera</item>
    </derivirana_varijabla>
  </DomainObject.Predmet.StrankaListFormatedWithAdress>
  <DomainObject.Predmet.StrankaListFormatedWithAdressOIB>
    <izvorni_sadrzaj>
      <item>SAY HOTEL d.o.o. za turizam, OIB 84558639632, Put jezerskih pomoraca 3 A , 22240 Jezera</item>
    </izvorni_sadrzaj>
    <derivirana_varijabla naziv="DomainObject.Predmet.StrankaListFormatedWithAdressOIB_1">
      <item>SAY HOTEL d.o.o. za turizam, OIB 84558639632, Put jezerskih pomoraca 3 A , 22240 Jezera</item>
    </derivirana_varijabla>
  </DomainObject.Predmet.StrankaListFormatedWithAdressOIB>
  <DomainObject.Predmet.StrankaListNazivFormated>
    <izvorni_sadrzaj>
      <item>SAY HOTEL d.o.o. za turizam</item>
    </izvorni_sadrzaj>
    <derivirana_varijabla naziv="DomainObject.Predmet.StrankaListNazivFormated_1">
      <item>SAY HOTEL d.o.o. za turizam</item>
    </derivirana_varijabla>
  </DomainObject.Predmet.StrankaListNazivFormated>
  <DomainObject.Predmet.StrankaListNazivFormatedOIB>
    <izvorni_sadrzaj>
      <item>SAY HOTEL d.o.o. za turizam, OIB 84558639632</item>
    </izvorni_sadrzaj>
    <derivirana_varijabla naziv="DomainObject.Predmet.StrankaListNazivFormatedOIB_1">
      <item>SAY HOTEL d.o.o. za turizam, OIB 84558639632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Vlado Rebić</item>
    </izvorni_sadrzaj>
    <derivirana_varijabla naziv="DomainObject.Predmet.OstaliListFormated_1">
      <item>Vlado Rebić</item>
    </derivirana_varijabla>
  </DomainObject.Predmet.OstaliListFormated>
  <DomainObject.Predmet.OstaliListFormatedOIB>
    <izvorni_sadrzaj>
      <item>Vlado Rebić, OIB 64365379725</item>
    </izvorni_sadrzaj>
    <derivirana_varijabla naziv="DomainObject.Predmet.OstaliListFormatedOIB_1">
      <item>Vlado Rebić, OIB 64365379725</item>
    </derivirana_varijabla>
  </DomainObject.Predmet.OstaliListFormatedOIB>
  <DomainObject.Predmet.OstaliListFormatedWithAdress>
    <izvorni_sadrzaj>
      <item>Vlado Rebić, Cankarova 1, 10000 Zagreb</item>
    </izvorni_sadrzaj>
    <derivirana_varijabla naziv="DomainObject.Predmet.OstaliListFormatedWithAdress_1">
      <item>Vlado Rebić, Cankarova 1, 10000 Zagreb</item>
    </derivirana_varijabla>
  </DomainObject.Predmet.OstaliListFormatedWithAdress>
  <DomainObject.Predmet.OstaliListFormatedWithAdressOIB>
    <izvorni_sadrzaj>
      <item>Vlado Rebić, OIB 64365379725, Cankarova 1, 10000 Zagreb</item>
    </izvorni_sadrzaj>
    <derivirana_varijabla naziv="DomainObject.Predmet.OstaliListFormatedWithAdressOIB_1">
      <item>Vlado Rebić, OIB 64365379725, Cankarova 1, 10000 Zagreb</item>
    </derivirana_varijabla>
  </DomainObject.Predmet.OstaliListFormatedWithAdressOIB>
  <DomainObject.Predmet.OstaliListNazivFormated>
    <izvorni_sadrzaj>
      <item>Vlado Rebić</item>
    </izvorni_sadrzaj>
    <derivirana_varijabla naziv="DomainObject.Predmet.OstaliListNazivFormated_1">
      <item>Vlado Rebić</item>
    </derivirana_varijabla>
  </DomainObject.Predmet.OstaliListNazivFormated>
  <DomainObject.Predmet.OstaliListNazivFormatedOIB>
    <izvorni_sadrzaj>
      <item>Vlado Rebić, OIB 64365379725</item>
    </izvorni_sadrzaj>
    <derivirana_varijabla naziv="DomainObject.Predmet.OstaliListNazivFormatedOIB_1">
      <item>Vlado Rebić, OIB 64365379725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SAY HOTEL d.o.o. za turizam</izvorni_sadrzaj>
    <derivirana_varijabla naziv="DomainObject.Predmet.StrankaIDrugi_1">SAY HOTEL d.o.o. za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SAY HOTEL d.o.o. za turizam, OIB 84558639632, Put jezerskih pomoraca 3 A , 22240 Jezera</izvorni_sadrzaj>
    <derivirana_varijabla naziv="DomainObject.Predmet.StrankaIDrugiAdressOIB_1">SAY HOTEL d.o.o. za turizam, OIB 84558639632, Put jezerskih pomoraca 3 A , 22240 Jezera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SAY HOTEL d.o.o. za turizam</item>
      <item>Vlado Rebić</item>
    </izvorni_sadrzaj>
    <derivirana_varijabla naziv="DomainObject.Predmet.SudioniciListNaziv_1">
      <item>SAY HOTEL d.o.o. za turizam</item>
      <item>Vlado Rebić</item>
    </derivirana_varijabla>
  </DomainObject.Predmet.SudioniciListNaziv>
  <DomainObject.Predmet.SudioniciListAdressOIB>
    <izvorni_sadrzaj>
      <item>SAY HOTEL d.o.o. za turizam, OIB 84558639632, Put jezerskih pomoraca 3 A ,22240 Jezera</item>
      <item>Vlado Rebić, OIB 64365379725, Cankarova 1,10000 Zagreb</item>
    </izvorni_sadrzaj>
    <derivirana_varijabla naziv="DomainObject.Predmet.SudioniciListAdressOIB_1">
      <item>SAY HOTEL d.o.o. za turizam, OIB 84558639632, Put jezerskih pomoraca 3 A ,22240 Jezera</item>
      <item>Vlado Rebić, OIB 64365379725,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84558639632</item>
      <item>, OIB 64365379725</item>
    </izvorni_sadrzaj>
    <derivirana_varijabla naziv="DomainObject.Predmet.SudioniciListNazivOIB_1">
      <item>, OIB 84558639632</item>
      <item>, OIB 64365379725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2085</properties:Characters>
  <properties:Lines>59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2017-12-18T14:06:00Z</dcterms:created>
  <dc:creator>Tina Grgas</dc:creator>
  <cp:lastModifiedBy>Nena Mužanović</cp:lastModifiedBy>
  <cp:lastPrinted>2017-12-20T09:10:00Z</cp:lastPrinted>
  <dcterms:modified xmlns:xsi="http://www.w3.org/2001/XMLSchema-instance" xsi:type="dcterms:W3CDTF">2017-12-20T10:51:00Z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