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95e3" w14:paraId="46395e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633D3">
        <w:rPr>
          <w:rFonts w:cs="Times New Roman" w:hAnsi="Times New Roman" w:ascii="Times New Roman"/>
          <w:b/>
          <w:sz w:val="24"/>
          <w:szCs w:val="24"/>
        </w:rPr>
        <w:t>687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633D3">
        <w:rPr>
          <w:rFonts w:cs="Times New Roman" w:hAnsi="Times New Roman" w:ascii="Times New Roman"/>
          <w:sz w:val="24"/>
          <w:szCs w:val="24"/>
        </w:rPr>
        <w:t xml:space="preserve">POLJOPRIVREDNA ZADRUGA HEJ – zadruga za proizvodnju, ekološku proizvodnju i razvoj u </w:t>
      </w:r>
      <w:r w:rsidR="005B22EE">
        <w:rPr>
          <w:rFonts w:cs="Times New Roman" w:hAnsi="Times New Roman" w:ascii="Times New Roman"/>
          <w:sz w:val="24"/>
          <w:szCs w:val="24"/>
        </w:rPr>
        <w:t>poljoprivredi</w:t>
      </w:r>
      <w:r w:rsidR="001633D3">
        <w:rPr>
          <w:rFonts w:cs="Times New Roman" w:hAnsi="Times New Roman" w:ascii="Times New Roman"/>
          <w:sz w:val="24"/>
          <w:szCs w:val="24"/>
        </w:rPr>
        <w:t xml:space="preserve">, stočarstvu i voćarstvu, Skradin, Rupe 97, </w:t>
      </w:r>
      <w:r w:rsidR="005B22EE">
        <w:rPr>
          <w:rFonts w:cs="Times New Roman" w:hAnsi="Times New Roman" w:ascii="Times New Roman"/>
          <w:sz w:val="24"/>
          <w:szCs w:val="24"/>
        </w:rPr>
        <w:t xml:space="preserve">MBS: 100011637, </w:t>
      </w:r>
      <w:r w:rsidR="001633D3">
        <w:rPr>
          <w:rFonts w:cs="Times New Roman" w:hAnsi="Times New Roman" w:ascii="Times New Roman"/>
          <w:sz w:val="24"/>
          <w:szCs w:val="24"/>
        </w:rPr>
        <w:t>OIB: 33721733351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B22EE">
        <w:rPr>
          <w:rFonts w:cs="Times New Roman" w:hAnsi="Times New Roman" w:ascii="Times New Roman"/>
          <w:sz w:val="24"/>
          <w:szCs w:val="24"/>
        </w:rPr>
        <w:t>POLJOPRIVREDNA ZADRUGA HEJ – zadruga za proizvodnju, ekološku proizvodnju i razvoj u poljoprivredi, stočarstvu i voćarstvu, Skradin, Rupe 97, MBS: 100011637, OIB: 33721733351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F3C88">
        <w:rPr>
          <w:rFonts w:cs="Times New Roman" w:hAnsi="Times New Roman" w:ascii="Times New Roman"/>
          <w:sz w:val="24"/>
          <w:szCs w:val="24"/>
        </w:rPr>
        <w:t>3.499,81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F3C88">
        <w:rPr>
          <w:rFonts w:cs="Times New Roman" w:hAnsi="Times New Roman" w:ascii="Times New Roman"/>
          <w:sz w:val="24"/>
          <w:szCs w:val="24"/>
        </w:rPr>
        <w:t>Hrvatin Jurić, Rupe, Rupe 97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633D3">
        <w:rPr>
          <w:rFonts w:cs="Times New Roman" w:hAnsi="Times New Roman" w:ascii="Times New Roman"/>
          <w:sz w:val="24"/>
          <w:szCs w:val="24"/>
        </w:rPr>
        <w:t>model 05, poziv na broj 221-687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F3C88">
        <w:rPr>
          <w:rFonts w:cs="Times New Roman" w:hAnsi="Times New Roman" w:ascii="Times New Roman"/>
          <w:sz w:val="24"/>
          <w:szCs w:val="24"/>
        </w:rPr>
        <w:t>Hrvatin Jurić, Rupe, Rupe 97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DB5" w:rsidP="00357C73" w:rsidR="007B5DB5">
      <w:pPr>
        <w:spacing w:lineRule="auto" w:line="240" w:after="0"/>
      </w:pPr>
      <w:r>
        <w:separator/>
      </w:r>
    </w:p>
  </w:endnote>
  <w:endnote w:id="0" w:type="continuationSeparator">
    <w:p w:rsidRDefault="007B5DB5" w:rsidP="00357C73" w:rsidR="007B5D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DB5" w:rsidP="00357C73" w:rsidR="007B5DB5">
      <w:pPr>
        <w:spacing w:lineRule="auto" w:line="240" w:after="0"/>
      </w:pPr>
      <w:r>
        <w:separator/>
      </w:r>
    </w:p>
  </w:footnote>
  <w:footnote w:id="0" w:type="continuationSeparator">
    <w:p w:rsidRDefault="007B5DB5" w:rsidP="00357C73" w:rsidR="007B5D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1506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633D3">
          <w:rPr>
            <w:rFonts w:cs="Times New Roman" w:hAnsi="Times New Roman" w:ascii="Times New Roman"/>
            <w:sz w:val="24"/>
            <w:szCs w:val="24"/>
          </w:rPr>
          <w:t>t-687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F45CA"/>
    <w:rsid w:val="0051153D"/>
    <w:rsid w:val="00534EDE"/>
    <w:rsid w:val="005427E3"/>
    <w:rsid w:val="00552C25"/>
    <w:rsid w:val="005B22EE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F5C94"/>
    <w:rsid w:val="00A1166B"/>
    <w:rsid w:val="00A34362"/>
    <w:rsid w:val="00A925A8"/>
    <w:rsid w:val="00A94060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1506A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B2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2E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2E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2E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2E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B2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2E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2E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2E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2E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St-687/2015</izvorni_sadrzaj>
    <derivirana_varijabla naziv="DomainObject.Predmet.OznakaBroj_1">St-687/2015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HEJ - zadruga za proizvodnju, ekološku proizvodnju i razvoj u poljoprivredi, stočarstvu i voćarstvu</izvorni_sadrzaj>
    <derivirana_varijabla naziv="DomainObject.Predmet.ProtustrankaFormated_1">  POLJOPRIVREDNA ZADRUGA HEJ - zadruga za proizvodnju, ekološku proizvodnju i razvoj u poljoprivredi, stočarstvu i voćarstvu</derivirana_varijabla>
  </DomainObject.Predmet.ProtustrankaFormated>
  <DomainObject.Predmet.ProtustrankaFormatedOIB>
    <izvorni_sadrzaj>  POLJOPRIVREDNA ZADRUGA HEJ - zadruga za proizvodnju, ekološku proizvodnju i razvoj u poljoprivredi, stočarstvu i voćarstvu, OIB 33721733351</izvorni_sadrzaj>
    <derivirana_varijabla naziv="DomainObject.Predmet.ProtustrankaFormatedOIB_1">  POLJOPRIVREDNA ZADRUGA HEJ - zadruga za proizvodnju, ekološku proizvodnju i razvoj u poljoprivredi, stočarstvu i voćarstvu, OIB 33721733351</derivirana_varijabla>
  </DomainObject.Predmet.ProtustrankaFormatedOIB>
  <DomainObject.Predmet.ProtustrankaFormatedWithAdress>
    <izvorni_sadrzaj> POLJOPRIVREDNA ZADRUGA HEJ - zadruga za proizvodnju, ekološku proizvodnju i razvoj u poljoprivredi, stočarstvu i voćarstvu, Rupe, Rupe 97 , 22222 Skradin</izvorni_sadrzaj>
    <derivirana_varijabla naziv="DomainObject.Predmet.ProtustrankaFormatedWithAdress_1"> POLJOPRIVREDNA ZADRUGA HEJ - zadruga za proizvodnju, ekološku proizvodnju i razvoj u poljoprivredi, stočarstvu i voćarstvu, Rupe, Rupe 97 , 22222 Skradin</derivirana_varijabla>
  </DomainObject.Predmet.ProtustrankaFormatedWithAdress>
  <DomainObject.Predmet.ProtustrankaFormatedWithAdressOIB>
    <izvorni_sadrzaj> POLJOPRIVREDNA ZADRUGA HEJ - zadruga za proizvodnju, ekološku proizvodnju i razvoj u poljoprivredi, stočarstvu i voćarstvu, OIB 33721733351, Rupe, Rupe 97 , 22222 Skradin</izvorni_sadrzaj>
    <derivirana_varijabla naziv="DomainObject.Predmet.ProtustrankaFormatedWithAdressOIB_1"> POLJOPRIVREDNA ZADRUGA HEJ - zadruga za proizvodnju, ekološku proizvodnju i razvoj u poljoprivredi, stočarstvu i voćarstvu, OIB 33721733351, Rupe, Rupe 97 , 22222 Skradin</derivirana_varijabla>
  </DomainObject.Predmet.ProtustrankaFormatedWithAdressOIB>
  <DomainObject.Predmet.ProtustrankaWithAdress>
    <izvorni_sadrzaj>POLJOPRIVREDNA ZADRUGA HEJ - zadruga za proizvodnju, ekološku proizvodnju i razvoj u poljoprivredi, stočarstvu i voćarstvu Rupe, Rupe 97 , 22222 Skradin</izvorni_sadrzaj>
    <derivirana_varijabla naziv="DomainObject.Predmet.ProtustrankaWithAdress_1">POLJOPRIVREDNA ZADRUGA HEJ - zadruga za proizvodnju, ekološku proizvodnju i razvoj u poljoprivredi, stočarstvu i voćarstvu Rupe, Rupe 97 , 22222 Skradin</derivirana_varijabla>
  </DomainObject.Predmet.ProtustrankaWithAdress>
  <DomainObject.Predmet.ProtustrankaWithAdressOIB>
    <izvorni_sadrzaj>POLJOPRIVREDNA ZADRUGA HEJ - zadruga za proizvodnju, ekološku proizvodnju i razvoj u poljoprivredi, stočarstvu i voćarstvu, OIB 33721733351, Rupe, Rupe 97 , 22222 Skradin</izvorni_sadrzaj>
    <derivirana_varijabla naziv="DomainObject.Predmet.ProtustrankaWithAdressOIB_1">POLJOPRIVREDNA ZADRUGA HEJ - zadruga za proizvodnju, ekološku proizvodnju i razvoj u poljoprivredi, stočarstvu i voćarstvu, OIB 33721733351, Rupe, Rupe 97 , 22222 Skradin</derivirana_varijabla>
  </DomainObject.Predmet.ProtustrankaWithAdressOIB>
  <DomainObject.Predmet.ProtustrankaNazivFormated>
    <izvorni_sadrzaj>POLJOPRIVREDNA ZADRUGA HEJ - zadruga za proizvodnju, ekološku proizvodnju i razvoj u poljoprivredi, stočarstvu i voćarstvu</izvorni_sadrzaj>
    <derivirana_varijabla naziv="DomainObject.Predmet.ProtustrankaNazivFormated_1">POLJOPRIVREDNA ZADRUGA HEJ - zadruga za proizvodnju, ekološku proizvodnju i razvoj u poljoprivredi, stočarstvu i voćarstvu</derivirana_varijabla>
  </DomainObject.Predmet.ProtustrankaNazivFormated>
  <DomainObject.Predmet.ProtustrankaNazivFormatedOIB>
    <izvorni_sadrzaj>POLJOPRIVREDNA ZADRUGA HEJ - zadruga za proizvodnju, ekološku proizvodnju i razvoj u poljoprivredi, stočarstvu i voćarstvu, OIB 33721733351</izvorni_sadrzaj>
    <derivirana_varijabla naziv="DomainObject.Predmet.ProtustrankaNazivFormatedOIB_1">POLJOPRIVREDNA ZADRUGA HEJ - zadruga za proizvodnju, ekološku proizvodnju i razvoj u poljoprivredi, stočarstvu i voćarstvu, OIB 33721733351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HEJ - zadruga za proizvodnju, ekološku proizvodnju i razvoj u poljoprivredi, stočarstvu i voćarstvu</item>
    </izvorni_sadrzaj>
    <derivirana_varijabla naziv="DomainObject.Predmet.ProtuStrankaListFormated_1">
      <item>POLJOPRIVREDNA ZADRUGA HEJ - zadruga za proizvodnju, ekološku proizvodnju i razvoj u poljoprivredi, stočarstvu i voćarstvu</item>
    </derivirana_varijabla>
  </DomainObject.Predmet.ProtuStrankaListFormated>
  <DomainObject.Predmet.ProtuStrankaListFormatedOIB>
    <izvorni_sadrzaj>
      <item>POLJOPRIVREDNA ZADRUGA HEJ - zadruga za proizvodnju, ekološku proizvodnju i razvoj u poljoprivredi, stočarstvu i voćarstvu, OIB 33721733351</item>
    </izvorni_sadrzaj>
    <derivirana_varijabla naziv="DomainObject.Predmet.ProtuStrankaListFormatedOIB_1">
      <item>POLJOPRIVREDNA ZADRUGA HEJ - zadruga za proizvodnju, ekološku proizvodnju i razvoj u poljoprivredi, stočarstvu i voćarstvu, OIB 33721733351</item>
    </derivirana_varijabla>
  </DomainObject.Predmet.ProtuStrankaListFormatedOIB>
  <DomainObject.Predmet.ProtuStrankaListFormatedWithAdress>
    <izvorni_sadrzaj>
      <item>POLJOPRIVREDNA ZADRUGA HEJ - zadruga za proizvodnju, ekološku proizvodnju i razvoj u poljoprivredi, stočarstvu i voćarstvu, Rupe, Rupe 97 , 22222 Skradin</item>
    </izvorni_sadrzaj>
    <derivirana_varijabla naziv="DomainObject.Predmet.ProtuStrankaListFormatedWithAdress_1">
      <item>POLJOPRIVREDNA ZADRUGA HEJ - zadruga za proizvodnju, ekološku proizvodnju i razvoj u poljoprivredi, stočarstvu i voćarstvu, Rupe, Rupe 97 , 22222 Skradin</item>
    </derivirana_varijabla>
  </DomainObject.Predmet.ProtuStrankaListFormatedWithAdress>
  <DomainObject.Predmet.ProtuStrankaListFormatedWithAdressOIB>
    <izvorni_sadrzaj>
      <item>POLJOPRIVREDNA ZADRUGA HEJ - zadruga za proizvodnju, ekološku proizvodnju i razvoj u poljoprivredi, stočarstvu i voćarstvu, OIB 33721733351, Rupe, Rupe 97 , 22222 Skradin</item>
    </izvorni_sadrzaj>
    <derivirana_varijabla naziv="DomainObject.Predmet.ProtuStrankaListFormatedWithAdressOIB_1">
      <item>POLJOPRIVREDNA ZADRUGA HEJ - zadruga za proizvodnju, ekološku proizvodnju i razvoj u poljoprivredi, stočarstvu i voćarstvu, OIB 33721733351, Rupe, Rupe 97 , 22222 Skradin</item>
    </derivirana_varijabla>
  </DomainObject.Predmet.ProtuStrankaListFormatedWithAdressOIB>
  <DomainObject.Predmet.ProtuStrankaListNazivFormated>
    <izvorni_sadrzaj>
      <item>POLJOPRIVREDNA ZADRUGA HEJ - zadruga za proizvodnju, ekološku proizvodnju i razvoj u poljoprivredi, stočarstvu i voćarstvu</item>
    </izvorni_sadrzaj>
    <derivirana_varijabla naziv="DomainObject.Predmet.ProtuStrankaListNazivFormated_1">
      <item>POLJOPRIVREDNA ZADRUGA HEJ - zadruga za proizvodnju, ekološku proizvodnju i razvoj u poljoprivredi, stočarstvu i voćarstvu</item>
    </derivirana_varijabla>
  </DomainObject.Predmet.ProtuStrankaListNazivFormated>
  <DomainObject.Predmet.ProtuStrankaListNazivFormatedOIB>
    <izvorni_sadrzaj>
      <item>POLJOPRIVREDNA ZADRUGA HEJ - zadruga za proizvodnju, ekološku proizvodnju i razvoj u poljoprivredi, stočarstvu i voćarstvu, OIB 33721733351</item>
    </izvorni_sadrzaj>
    <derivirana_varijabla naziv="DomainObject.Predmet.ProtuStrankaListNazivFormatedOIB_1">
      <item>POLJOPRIVREDNA ZADRUGA HEJ - zadruga za proizvodnju, ekološku proizvodnju i razvoj u poljoprivredi, stočarstvu i voćarstvu, OIB 33721733351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HEJ - zadruga za proizvodnju, ekološku proizvodnju i razvoj u poljoprivredi, stočarstvu i voćarstvu</izvorni_sadrzaj>
    <derivirana_varijabla naziv="DomainObject.Predmet.ProtustrankaIDrugi_1">POLJOPRIVREDNA ZADRUGA HEJ - zadruga za proizvodnju, ekološku proizvodnju i razvoj u poljoprivredi, stočarstvu i voćarstvu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HEJ - zadruga za proizvodnju, ekološku proizvodnju i razvoj u poljoprivredi, stočarstvu i voćarstvu, OIB 33721733351, Rupe, Rupe 97 , 22222 Skradin</izvorni_sadrzaj>
    <derivirana_varijabla naziv="DomainObject.Predmet.ProtustrankaIDrugiAdressOIB_1">POLJOPRIVREDNA ZADRUGA HEJ - zadruga za proizvodnju, ekološku proizvodnju i razvoj u poljoprivredi, stočarstvu i voćarstvu, OIB 33721733351, Rupe, Rupe 97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HEJ - zadruga za proizvodnju, ekološku proizvodnju i razvoj u poljoprivredi, stočarstvu i voćarstvu</item>
    </izvorni_sadrzaj>
    <derivirana_varijabla naziv="DomainObject.Predmet.SudioniciListNaziv_1">
      <item>FINA - Podružnica Šibenik</item>
      <item>POLJOPRIVREDNA ZADRUGA HEJ - zadruga za proizvodnju, ekološku proizvodnju i razvoj u poljoprivredi, stočarstvu i voćarstvu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HEJ - zadruga za proizvodnju, ekološku proizvodnju i razvoj u poljoprivredi, stočarstvu i voćarstvu, OIB 33721733351, Rupe, Rupe 97 ,22222 Skradin</item>
    </izvorni_sadrzaj>
    <derivirana_varijabla naziv="DomainObject.Predmet.SudioniciListAdressOIB_1">
      <item>FINA - Podružnica Šibenik, OIB 85821130368, Perivoj L. Marune 1,22000 Šibenik</item>
      <item>POLJOPRIVREDNA ZADRUGA HEJ - zadruga za proizvodnju, ekološku proizvodnju i razvoj u poljoprivredi, stočarstvu i voćarstvu, OIB 33721733351, Rupe, Rupe 97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33721733351</item>
    </izvorni_sadrzaj>
    <derivirana_varijabla naziv="DomainObject.Predmet.SudioniciListNazivOIB_1">
      <item>, OIB 85821130368</item>
      <item>, OIB 33721733351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2400</properties:Characters>
  <properties:Lines>73</properties:Lines>
  <properties:Paragraphs>19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2015-11-20T08:05:00Z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