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6a69" w14:paraId="bea6a69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74D71" w:rsidP="00874D71" w:rsidR="00874D71">
      <w:r>
        <w:rPr>
          <w:rStyle w:val="Naglaeno"/>
        </w:rPr>
        <w:t xml:space="preserve">             </w:t>
      </w:r>
    </w:p>
    <w:p w:rsidRDefault="00F9209A" w:rsidP="00F9209A" w:rsidR="00F9209A"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209A" w:rsidP="00F9209A" w:rsidR="00F9209A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F9209A" w:rsidP="00F9209A" w:rsidR="00F9209A">
      <w:r>
        <w:t>Trgovački</w:t>
      </w:r>
      <w:r w:rsidRPr="009077C2">
        <w:t xml:space="preserve"> sud u </w:t>
      </w:r>
      <w:r>
        <w:t>Osijeku</w:t>
      </w:r>
    </w:p>
    <w:p w:rsidRDefault="00F9209A" w:rsidP="00F9209A" w:rsidR="00F9209A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F9209A">
        <w:t>14 St-2/15-4</w:t>
      </w:r>
      <w:r w:rsidR="00D842B4">
        <w:t>7</w:t>
      </w:r>
      <w:r w:rsidR="00F7706D">
        <w:t>4</w:t>
      </w:r>
    </w:p>
    <w:p w:rsidRDefault="00F9209A" w:rsidP="00EE6C0F" w:rsidR="00F9209A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F9209A" w:rsidP="00F9209A" w:rsidR="00F9209A">
      <w:pPr>
        <w:ind w:hanging="720" w:left="360"/>
        <w:jc w:val="center"/>
      </w:pPr>
      <w:r>
        <w:t xml:space="preserve">R E P U B L I K A  H R V A T S K A </w:t>
      </w:r>
    </w:p>
    <w:p w:rsidRDefault="00F9209A" w:rsidP="007005D1" w:rsidR="00F9209A">
      <w:pPr>
        <w:jc w:val="center"/>
        <w:rPr>
          <w:bCs/>
        </w:rPr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A1623" w:rsidP="003A7EC8" w:rsidR="003A1623">
      <w:pPr>
        <w:jc w:val="both"/>
      </w:pPr>
    </w:p>
    <w:p w:rsidRDefault="003A1623" w:rsidP="003A7EC8" w:rsidR="008D26F5">
      <w:pPr>
        <w:jc w:val="both"/>
      </w:pPr>
      <w:r>
        <w:tab/>
      </w:r>
      <w:r w:rsidRPr="00F90154">
        <w:t xml:space="preserve">Trgovački sud u Osijeku, po sucu mr. sc. Tihomiru Kovačević, kao stečajnom sucu, </w:t>
      </w:r>
      <w:r>
        <w:t xml:space="preserve">u </w:t>
      </w:r>
      <w:r w:rsidRPr="00F90154">
        <w:t>stečajno</w:t>
      </w:r>
      <w:r>
        <w:t>m</w:t>
      </w:r>
      <w:r w:rsidRPr="00F90154">
        <w:t xml:space="preserve"> postupk</w:t>
      </w:r>
      <w:r>
        <w:t>u</w:t>
      </w:r>
      <w:r w:rsidRPr="00F90154">
        <w:t xml:space="preserve"> nad </w:t>
      </w:r>
      <w:r>
        <w:t xml:space="preserve">stečajnim </w:t>
      </w:r>
      <w:r w:rsidRPr="00F90154">
        <w:t>dužnikom: PAN – papirna industrija – TRGOPROMET dioničko društvo</w:t>
      </w:r>
      <w:r>
        <w:t xml:space="preserve"> u stečaju</w:t>
      </w:r>
      <w:r w:rsidRPr="00F90154">
        <w:t xml:space="preserve">, Đakovo, Pape Ivana Pavla II br. 10, MBS 030016649, OIB 53266342722, dana </w:t>
      </w:r>
      <w:r w:rsidR="00D842B4">
        <w:t>7</w:t>
      </w:r>
      <w:r>
        <w:t xml:space="preserve">. </w:t>
      </w:r>
      <w:r w:rsidR="00D842B4">
        <w:t>siječnj</w:t>
      </w:r>
      <w:r>
        <w:t>a</w:t>
      </w:r>
      <w:r w:rsidRPr="00F90154">
        <w:t xml:space="preserve"> 201</w:t>
      </w:r>
      <w:r w:rsidR="00D842B4">
        <w:t>9</w:t>
      </w:r>
      <w:r w:rsidRPr="00F90154">
        <w:t>.</w:t>
      </w:r>
    </w:p>
    <w:p w:rsidRDefault="003A1623" w:rsidP="003A7EC8" w:rsidR="003A1623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DA14E7" w:rsidP="00DA14E7" w:rsidR="00DA14E7">
      <w:pPr>
        <w:ind w:left="2160"/>
        <w:jc w:val="both"/>
      </w:pPr>
    </w:p>
    <w:p w:rsidRDefault="00BC48DA" w:rsidP="00EE6C0F" w:rsidR="000560A3" w:rsidRPr="00EE6C0F">
      <w:pPr>
        <w:pStyle w:val="Odlomakpopisa"/>
        <w:spacing w:lineRule="auto" w:line="256" w:after="160"/>
        <w:ind w:left="851"/>
        <w:jc w:val="both"/>
      </w:pPr>
      <w:r>
        <w:t xml:space="preserve">Nalaže se </w:t>
      </w:r>
      <w:r w:rsidR="00D16071" w:rsidRPr="00D16071">
        <w:t xml:space="preserve">Zemljišno-knjižnom odjelu </w:t>
      </w:r>
      <w:r w:rsidRPr="00E86F3C">
        <w:t>Općinsko</w:t>
      </w:r>
      <w:r w:rsidR="00D16071">
        <w:t>g</w:t>
      </w:r>
      <w:r w:rsidRPr="00E86F3C">
        <w:t xml:space="preserve"> sud</w:t>
      </w:r>
      <w:r w:rsidR="00D16071">
        <w:t>a</w:t>
      </w:r>
      <w:r w:rsidRPr="00E86F3C">
        <w:t xml:space="preserve"> u </w:t>
      </w:r>
      <w:r w:rsidR="00D16071">
        <w:t>Slavonskom Brodu</w:t>
      </w:r>
      <w:r w:rsidRPr="00E86F3C">
        <w:t>, brisanje zabilježb</w:t>
      </w:r>
      <w:r w:rsidR="00DC2F7A">
        <w:t xml:space="preserve">e </w:t>
      </w:r>
      <w:r w:rsidR="00D16071">
        <w:t>o</w:t>
      </w:r>
      <w:r w:rsidR="00DC2F7A">
        <w:t xml:space="preserve">tvaranja stečajnog postupka koja je provedena temeljem Rješenja Trgovačkog suda u Osijeku broj St-2/15-185 od 28.03.2017. zaprimljenog 30.03.2017. pod brojem Z-7320/2017 na nekretnini upisanoj u zk.ul.br. </w:t>
      </w:r>
      <w:r w:rsidR="00075F7B">
        <w:t>3</w:t>
      </w:r>
      <w:r w:rsidR="00DC2F7A">
        <w:t>70</w:t>
      </w:r>
      <w:r w:rsidR="00075F7B">
        <w:t>3</w:t>
      </w:r>
      <w:r w:rsidR="00DC2F7A">
        <w:t xml:space="preserve">, k.o. </w:t>
      </w:r>
      <w:r w:rsidR="00075F7B">
        <w:t>Slavonski Brod</w:t>
      </w:r>
      <w:r w:rsidR="00DC2F7A">
        <w:t xml:space="preserve">, kč.br. </w:t>
      </w:r>
      <w:r w:rsidR="00075F7B">
        <w:t>2769</w:t>
      </w:r>
      <w:r w:rsidR="00DC2F7A">
        <w:t xml:space="preserve">, </w:t>
      </w:r>
      <w:r w:rsidR="00075F7B">
        <w:t>kuća i dvorište u ulici Đ. Pilara</w:t>
      </w:r>
      <w:r w:rsidR="00DC2F7A">
        <w:t xml:space="preserve">, ukupne površine </w:t>
      </w:r>
      <w:r w:rsidR="00075F7B">
        <w:t>503</w:t>
      </w:r>
      <w:r w:rsidR="00DC2F7A">
        <w:t xml:space="preserve"> m</w:t>
      </w:r>
      <w:r w:rsidR="00DC2F7A">
        <w:rPr>
          <w:vertAlign w:val="superscript"/>
        </w:rPr>
        <w:t>2</w:t>
      </w:r>
      <w:r w:rsidR="00075F7B">
        <w:t>.</w:t>
      </w:r>
    </w:p>
    <w:p w:rsidRDefault="0025773B" w:rsidP="00991B1C" w:rsid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002EBC" w:rsidP="0025773B" w:rsidR="00002EBC">
      <w:pPr>
        <w:jc w:val="both"/>
      </w:pPr>
    </w:p>
    <w:p w:rsidRDefault="00002EBC" w:rsidP="0025773B" w:rsidR="00002EBC">
      <w:pPr>
        <w:jc w:val="both"/>
      </w:pPr>
      <w:r>
        <w:tab/>
        <w:t>Budući predmetn</w:t>
      </w:r>
      <w:r w:rsidR="001C71C6">
        <w:t>a</w:t>
      </w:r>
      <w:r>
        <w:t xml:space="preserve"> nekretnin</w:t>
      </w:r>
      <w:r w:rsidR="001C71C6">
        <w:t>a</w:t>
      </w:r>
      <w:r>
        <w:t xml:space="preserve"> ni</w:t>
      </w:r>
      <w:r w:rsidR="001C71C6">
        <w:t>je</w:t>
      </w:r>
      <w:r>
        <w:t xml:space="preserve"> bil</w:t>
      </w:r>
      <w:r w:rsidR="001C71C6">
        <w:t>a</w:t>
      </w:r>
      <w:r>
        <w:t xml:space="preserve"> opterećen</w:t>
      </w:r>
      <w:r w:rsidR="001C71C6">
        <w:t>a</w:t>
      </w:r>
      <w:r>
        <w:t xml:space="preserve"> razlučnim pravom, temeljem odluke skupštine vjerovnika </w:t>
      </w:r>
      <w:r w:rsidR="001C71C6">
        <w:t>ista je</w:t>
      </w:r>
      <w:r>
        <w:t xml:space="preserve"> prodana usmenom javnom dražbom kod javnog bilježnika </w:t>
      </w:r>
      <w:r w:rsidR="00D70AE7">
        <w:t>Roberta-Antona Čečatke u Slavonskom Brodu</w:t>
      </w:r>
      <w:r w:rsidR="005E5E9F">
        <w:t xml:space="preserve"> </w:t>
      </w:r>
      <w:r w:rsidR="006E5BAD">
        <w:t xml:space="preserve">kupcu </w:t>
      </w:r>
      <w:r w:rsidR="00D70AE7">
        <w:t>Guijun Chi, Vinkovci, Matije Gupca 14</w:t>
      </w:r>
      <w:r w:rsidR="005E5E9F">
        <w:t xml:space="preserve">, OIB </w:t>
      </w:r>
      <w:r w:rsidR="00D70AE7">
        <w:t>45278906899</w:t>
      </w:r>
      <w:r w:rsidR="002F7291">
        <w:t xml:space="preserve">. Kupac je u cijelosti isplatio kupoprodajnu cijenu u iznosu od </w:t>
      </w:r>
      <w:r w:rsidR="00EE6C0F">
        <w:t>637.489,16</w:t>
      </w:r>
      <w:r w:rsidR="002F7291">
        <w:t xml:space="preserve"> kn, te je temeljem izdane tabularne izjave kupac upisan kao vlasnik predmetne nekretnine.</w:t>
      </w:r>
    </w:p>
    <w:p w:rsidRDefault="002F7291" w:rsidP="0025773B" w:rsidR="002F7291">
      <w:pPr>
        <w:jc w:val="both"/>
      </w:pPr>
    </w:p>
    <w:p w:rsidRDefault="002F7291" w:rsidP="00E2444C" w:rsidR="00C42E2F">
      <w:pPr>
        <w:jc w:val="both"/>
      </w:pPr>
      <w:r>
        <w:tab/>
        <w:t>Kako je ostala upisana zabilježba o otvaranju stečajnog postupka</w:t>
      </w:r>
      <w:r w:rsidR="0084096C">
        <w:t xml:space="preserve"> na predmetn</w:t>
      </w:r>
      <w:r w:rsidR="00E10669">
        <w:t>im</w:t>
      </w:r>
      <w:r w:rsidR="0084096C">
        <w:t xml:space="preserve"> nekretnin</w:t>
      </w:r>
      <w:r w:rsidR="00E10669">
        <w:t>ama</w:t>
      </w:r>
      <w:r w:rsidR="0084096C">
        <w:t xml:space="preserve"> odlučeno je kao u izreci ovog zaključka.</w:t>
      </w:r>
    </w:p>
    <w:p w:rsidRDefault="005E6027" w:rsidP="008A0C9E" w:rsidR="005E6027">
      <w:pPr>
        <w:jc w:val="both"/>
      </w:pPr>
    </w:p>
    <w:p w:rsidRDefault="0022794F" w:rsidP="009337FD" w:rsidR="001943B9" w:rsidRP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D842B4" w:rsidRPr="00D842B4">
        <w:rPr>
          <w:bCs/>
        </w:rPr>
        <w:t>7. siječnja 2019</w:t>
      </w:r>
      <w:r w:rsidRPr="004948B8">
        <w:rPr>
          <w:bCs/>
        </w:rPr>
        <w:t xml:space="preserve">. </w:t>
      </w: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="0084096C">
        <w:rPr>
          <w:b w:val="false"/>
        </w:rPr>
        <w:t xml:space="preserve">              S u d a c </w:t>
      </w:r>
      <w:r w:rsidRPr="004948B8">
        <w:rPr>
          <w:b w:val="false"/>
        </w:rPr>
        <w:t>:</w:t>
      </w:r>
    </w:p>
    <w:p w:rsidRDefault="006D0927" w:rsidP="00EE6C0F" w:rsidR="00410B56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D90D58" w:rsidP="00D90D58" w:rsidR="00D90D58">
      <w:pPr>
        <w:jc w:val="both"/>
      </w:pPr>
      <w:r>
        <w:t>D N A :</w:t>
      </w:r>
    </w:p>
    <w:p w:rsidRDefault="002802B1" w:rsidP="002802B1" w:rsidR="002802B1">
      <w:pPr>
        <w:pStyle w:val="Odlomakpopisa"/>
        <w:numPr>
          <w:ilvl w:val="0"/>
          <w:numId w:val="22"/>
        </w:numPr>
        <w:jc w:val="both"/>
      </w:pPr>
      <w:r>
        <w:t>stečajn</w:t>
      </w:r>
      <w:r w:rsidR="0084096C">
        <w:t>i</w:t>
      </w:r>
      <w:r>
        <w:t xml:space="preserve"> upravitelj </w:t>
      </w:r>
      <w:r w:rsidR="0084096C">
        <w:t>Tihomir Zec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 xml:space="preserve">Općinski sud u </w:t>
      </w:r>
      <w:r w:rsidR="00EE6C0F">
        <w:t>Slavonskom Brodu</w:t>
      </w:r>
      <w:r>
        <w:t xml:space="preserve"> zk odjel </w:t>
      </w:r>
    </w:p>
    <w:p w:rsidRDefault="002C032C" w:rsidP="00D90D58" w:rsidR="00135D5E">
      <w:pPr>
        <w:pStyle w:val="Odlomakpopisa"/>
        <w:numPr>
          <w:ilvl w:val="0"/>
          <w:numId w:val="22"/>
        </w:numPr>
        <w:jc w:val="both"/>
      </w:pPr>
      <w:r>
        <w:t>mrežna stranica e-Oglasna ploča sudova</w:t>
      </w:r>
    </w:p>
    <w:sectPr w:rsidSect="006D0927" w:rsidR="00135D5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9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271B35" w:rsidRPr="00271B35">
      <w:t>Poslovni broj: 14 St-2/15-4</w:t>
    </w:r>
    <w:r w:rsidR="00D842B4">
      <w:t>7</w:t>
    </w:r>
    <w:r w:rsidR="00F7706D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785C18"/>
    <w:multiLevelType w:val="hybridMultilevel"/>
    <w:tmpl w:val="1FBE45F4"/>
    <w:lvl w:tplc="C5AE4BE6" w:ilvl="0">
      <w:start w:val="1"/>
      <w:numFmt w:val="bullet"/>
      <w:lvlText w:val="-"/>
      <w:lvlJc w:val="left"/>
      <w:pPr>
        <w:ind w:hanging="360" w:left="193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5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7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9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1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3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5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7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91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2">
    <w:nsid w:val="3B9D3DBD"/>
    <w:multiLevelType w:val="hybridMultilevel"/>
    <w:tmpl w:val="8578DB46"/>
    <w:lvl w:tplc="041A000F" w:ilvl="0">
      <w:start w:val="1"/>
      <w:numFmt w:val="decimal"/>
      <w:lvlText w:val="%1."/>
      <w:lvlJc w:val="left"/>
      <w:pPr>
        <w:ind w:hanging="360" w:left="1571"/>
      </w:pPr>
    </w:lvl>
    <w:lvl w:tentative="true" w:tplc="041A0019" w:ilvl="1">
      <w:start w:val="1"/>
      <w:numFmt w:val="lowerLetter"/>
      <w:lvlText w:val="%2."/>
      <w:lvlJc w:val="left"/>
      <w:pPr>
        <w:ind w:hanging="360" w:left="2291"/>
      </w:pPr>
    </w:lvl>
    <w:lvl w:tentative="true" w:tplc="041A001B" w:ilvl="2">
      <w:start w:val="1"/>
      <w:numFmt w:val="lowerRoman"/>
      <w:lvlText w:val="%3."/>
      <w:lvlJc w:val="right"/>
      <w:pPr>
        <w:ind w:hanging="180" w:left="3011"/>
      </w:pPr>
    </w:lvl>
    <w:lvl w:tentative="true" w:tplc="041A000F" w:ilvl="3">
      <w:start w:val="1"/>
      <w:numFmt w:val="decimal"/>
      <w:lvlText w:val="%4."/>
      <w:lvlJc w:val="left"/>
      <w:pPr>
        <w:ind w:hanging="360" w:left="3731"/>
      </w:pPr>
    </w:lvl>
    <w:lvl w:tentative="true" w:tplc="041A0019" w:ilvl="4">
      <w:start w:val="1"/>
      <w:numFmt w:val="lowerLetter"/>
      <w:lvlText w:val="%5."/>
      <w:lvlJc w:val="left"/>
      <w:pPr>
        <w:ind w:hanging="360" w:left="4451"/>
      </w:pPr>
    </w:lvl>
    <w:lvl w:tentative="true" w:tplc="041A001B" w:ilvl="5">
      <w:start w:val="1"/>
      <w:numFmt w:val="lowerRoman"/>
      <w:lvlText w:val="%6."/>
      <w:lvlJc w:val="right"/>
      <w:pPr>
        <w:ind w:hanging="180" w:left="5171"/>
      </w:pPr>
    </w:lvl>
    <w:lvl w:tentative="true" w:tplc="041A000F" w:ilvl="6">
      <w:start w:val="1"/>
      <w:numFmt w:val="decimal"/>
      <w:lvlText w:val="%7."/>
      <w:lvlJc w:val="left"/>
      <w:pPr>
        <w:ind w:hanging="360" w:left="5891"/>
      </w:pPr>
    </w:lvl>
    <w:lvl w:tentative="true" w:tplc="041A0019" w:ilvl="7">
      <w:start w:val="1"/>
      <w:numFmt w:val="lowerLetter"/>
      <w:lvlText w:val="%8."/>
      <w:lvlJc w:val="left"/>
      <w:pPr>
        <w:ind w:hanging="360" w:left="6611"/>
      </w:pPr>
    </w:lvl>
    <w:lvl w:tentative="true" w:tplc="041A001B" w:ilvl="8">
      <w:start w:val="1"/>
      <w:numFmt w:val="lowerRoman"/>
      <w:lvlText w:val="%9."/>
      <w:lvlJc w:val="right"/>
      <w:pPr>
        <w:ind w:hanging="180" w:left="7331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6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9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0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1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6"/>
  </w:num>
  <w:num w:numId="2">
    <w:abstractNumId w:val="22"/>
  </w:num>
  <w:num w:numId="3">
    <w:abstractNumId w:val="10"/>
  </w:num>
  <w:num w:numId="4">
    <w:abstractNumId w:val="8"/>
  </w:num>
  <w:num w:numId="5">
    <w:abstractNumId w:val="16"/>
  </w:num>
  <w:num w:numId="6">
    <w:abstractNumId w:val="21"/>
  </w:num>
  <w:num w:numId="7">
    <w:abstractNumId w:val="17"/>
  </w:num>
  <w:num w:numId="8">
    <w:abstractNumId w:val="18"/>
  </w:num>
  <w:num w:numId="9">
    <w:abstractNumId w:val="19"/>
  </w:num>
  <w:num w:numId="10">
    <w:abstractNumId w:val="7"/>
  </w:num>
  <w:num w:numId="11">
    <w:abstractNumId w:val="20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3"/>
  </w:num>
  <w:num w:numId="15">
    <w:abstractNumId w:val="15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14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2EBC"/>
    <w:rsid w:val="0000788C"/>
    <w:rsid w:val="00024186"/>
    <w:rsid w:val="00030487"/>
    <w:rsid w:val="000560A3"/>
    <w:rsid w:val="00071835"/>
    <w:rsid w:val="00075F7B"/>
    <w:rsid w:val="000A7A5C"/>
    <w:rsid w:val="000B0699"/>
    <w:rsid w:val="000B5269"/>
    <w:rsid w:val="000B6FA4"/>
    <w:rsid w:val="000B7214"/>
    <w:rsid w:val="000C2E25"/>
    <w:rsid w:val="000E0F64"/>
    <w:rsid w:val="0011513C"/>
    <w:rsid w:val="00125555"/>
    <w:rsid w:val="00135AB0"/>
    <w:rsid w:val="00135D5E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943B9"/>
    <w:rsid w:val="001A055F"/>
    <w:rsid w:val="001A4D26"/>
    <w:rsid w:val="001B354D"/>
    <w:rsid w:val="001C71C6"/>
    <w:rsid w:val="001E0D31"/>
    <w:rsid w:val="001E45EE"/>
    <w:rsid w:val="001F0A2A"/>
    <w:rsid w:val="001F26E0"/>
    <w:rsid w:val="00204D1E"/>
    <w:rsid w:val="0021403D"/>
    <w:rsid w:val="0022794F"/>
    <w:rsid w:val="0023631D"/>
    <w:rsid w:val="002519B9"/>
    <w:rsid w:val="0025773B"/>
    <w:rsid w:val="00262F20"/>
    <w:rsid w:val="0026589C"/>
    <w:rsid w:val="002673BB"/>
    <w:rsid w:val="00271B35"/>
    <w:rsid w:val="002802B1"/>
    <w:rsid w:val="00285F0B"/>
    <w:rsid w:val="0029381B"/>
    <w:rsid w:val="00296B9C"/>
    <w:rsid w:val="002A198A"/>
    <w:rsid w:val="002B3EAF"/>
    <w:rsid w:val="002B647C"/>
    <w:rsid w:val="002C032C"/>
    <w:rsid w:val="002D68D9"/>
    <w:rsid w:val="002F7291"/>
    <w:rsid w:val="003004E2"/>
    <w:rsid w:val="00304D4D"/>
    <w:rsid w:val="00310DD0"/>
    <w:rsid w:val="00323BEB"/>
    <w:rsid w:val="0032796E"/>
    <w:rsid w:val="003305EF"/>
    <w:rsid w:val="00337D29"/>
    <w:rsid w:val="0035017C"/>
    <w:rsid w:val="00356A39"/>
    <w:rsid w:val="003716AD"/>
    <w:rsid w:val="00377BD5"/>
    <w:rsid w:val="003845E5"/>
    <w:rsid w:val="003901E9"/>
    <w:rsid w:val="003A1623"/>
    <w:rsid w:val="003A1746"/>
    <w:rsid w:val="003A6EC0"/>
    <w:rsid w:val="003A7D1A"/>
    <w:rsid w:val="003A7EC8"/>
    <w:rsid w:val="003C3419"/>
    <w:rsid w:val="003F44FC"/>
    <w:rsid w:val="003F5B4F"/>
    <w:rsid w:val="00402A0B"/>
    <w:rsid w:val="0040662F"/>
    <w:rsid w:val="00410B56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702F6"/>
    <w:rsid w:val="004810D4"/>
    <w:rsid w:val="004905ED"/>
    <w:rsid w:val="004948B8"/>
    <w:rsid w:val="00497726"/>
    <w:rsid w:val="004A1730"/>
    <w:rsid w:val="004A4B84"/>
    <w:rsid w:val="004B135F"/>
    <w:rsid w:val="004C5128"/>
    <w:rsid w:val="004C5333"/>
    <w:rsid w:val="004D60AB"/>
    <w:rsid w:val="004D6F16"/>
    <w:rsid w:val="004F5283"/>
    <w:rsid w:val="004F5BAA"/>
    <w:rsid w:val="005025EB"/>
    <w:rsid w:val="00504166"/>
    <w:rsid w:val="005124F6"/>
    <w:rsid w:val="00517263"/>
    <w:rsid w:val="0052008A"/>
    <w:rsid w:val="00524C71"/>
    <w:rsid w:val="005252F2"/>
    <w:rsid w:val="005623DC"/>
    <w:rsid w:val="00565FED"/>
    <w:rsid w:val="00571C38"/>
    <w:rsid w:val="0058350E"/>
    <w:rsid w:val="005873C5"/>
    <w:rsid w:val="0059054B"/>
    <w:rsid w:val="005905A5"/>
    <w:rsid w:val="0059696D"/>
    <w:rsid w:val="005A2453"/>
    <w:rsid w:val="005A5EB5"/>
    <w:rsid w:val="005B53EC"/>
    <w:rsid w:val="005B6F76"/>
    <w:rsid w:val="005C66BD"/>
    <w:rsid w:val="005E5E9F"/>
    <w:rsid w:val="005E6027"/>
    <w:rsid w:val="005F1E9A"/>
    <w:rsid w:val="005F2261"/>
    <w:rsid w:val="006218DB"/>
    <w:rsid w:val="00625242"/>
    <w:rsid w:val="006300FA"/>
    <w:rsid w:val="00630414"/>
    <w:rsid w:val="0063711C"/>
    <w:rsid w:val="0065330C"/>
    <w:rsid w:val="00664DD1"/>
    <w:rsid w:val="00666BAB"/>
    <w:rsid w:val="00670BD7"/>
    <w:rsid w:val="006A2FD7"/>
    <w:rsid w:val="006B712C"/>
    <w:rsid w:val="006C19C5"/>
    <w:rsid w:val="006C444F"/>
    <w:rsid w:val="006C7AFF"/>
    <w:rsid w:val="006D0927"/>
    <w:rsid w:val="006D371F"/>
    <w:rsid w:val="006D6039"/>
    <w:rsid w:val="006D61B1"/>
    <w:rsid w:val="006E5BAD"/>
    <w:rsid w:val="006E6F68"/>
    <w:rsid w:val="006E7E85"/>
    <w:rsid w:val="007005D1"/>
    <w:rsid w:val="00730472"/>
    <w:rsid w:val="0073489B"/>
    <w:rsid w:val="00763002"/>
    <w:rsid w:val="007676F8"/>
    <w:rsid w:val="007864B2"/>
    <w:rsid w:val="007A3E0E"/>
    <w:rsid w:val="007A3E58"/>
    <w:rsid w:val="007A67C1"/>
    <w:rsid w:val="007A776B"/>
    <w:rsid w:val="007B3EF6"/>
    <w:rsid w:val="007C18E5"/>
    <w:rsid w:val="007C26C9"/>
    <w:rsid w:val="007C719E"/>
    <w:rsid w:val="007C7AD7"/>
    <w:rsid w:val="008029F9"/>
    <w:rsid w:val="00832032"/>
    <w:rsid w:val="00833D07"/>
    <w:rsid w:val="00834CAD"/>
    <w:rsid w:val="0084096C"/>
    <w:rsid w:val="00845AFC"/>
    <w:rsid w:val="0085098B"/>
    <w:rsid w:val="0086461D"/>
    <w:rsid w:val="00874D71"/>
    <w:rsid w:val="008752D0"/>
    <w:rsid w:val="00881A85"/>
    <w:rsid w:val="008847B6"/>
    <w:rsid w:val="00893883"/>
    <w:rsid w:val="00895250"/>
    <w:rsid w:val="008A0C9E"/>
    <w:rsid w:val="008B3F8C"/>
    <w:rsid w:val="008C2F6D"/>
    <w:rsid w:val="008D033B"/>
    <w:rsid w:val="008D2504"/>
    <w:rsid w:val="008D26F5"/>
    <w:rsid w:val="008E36A1"/>
    <w:rsid w:val="00901F42"/>
    <w:rsid w:val="009039A6"/>
    <w:rsid w:val="00906C8A"/>
    <w:rsid w:val="009117A0"/>
    <w:rsid w:val="0091682C"/>
    <w:rsid w:val="009207B3"/>
    <w:rsid w:val="009213FE"/>
    <w:rsid w:val="00926749"/>
    <w:rsid w:val="00926EB6"/>
    <w:rsid w:val="009337FD"/>
    <w:rsid w:val="009531A0"/>
    <w:rsid w:val="00977CB7"/>
    <w:rsid w:val="00991B1C"/>
    <w:rsid w:val="009A74AA"/>
    <w:rsid w:val="009D7DAA"/>
    <w:rsid w:val="009E1755"/>
    <w:rsid w:val="009E4A10"/>
    <w:rsid w:val="009F027D"/>
    <w:rsid w:val="00A0772F"/>
    <w:rsid w:val="00A11F8F"/>
    <w:rsid w:val="00A12FCE"/>
    <w:rsid w:val="00A13D79"/>
    <w:rsid w:val="00A27732"/>
    <w:rsid w:val="00A31444"/>
    <w:rsid w:val="00A3225A"/>
    <w:rsid w:val="00A63E76"/>
    <w:rsid w:val="00A73999"/>
    <w:rsid w:val="00A80C48"/>
    <w:rsid w:val="00A861B8"/>
    <w:rsid w:val="00A90482"/>
    <w:rsid w:val="00A94793"/>
    <w:rsid w:val="00AA0BEB"/>
    <w:rsid w:val="00AA56F8"/>
    <w:rsid w:val="00AB5190"/>
    <w:rsid w:val="00AC15B1"/>
    <w:rsid w:val="00AD4364"/>
    <w:rsid w:val="00AD4E5C"/>
    <w:rsid w:val="00AF564D"/>
    <w:rsid w:val="00B01843"/>
    <w:rsid w:val="00B039A9"/>
    <w:rsid w:val="00B17353"/>
    <w:rsid w:val="00B17881"/>
    <w:rsid w:val="00B234F1"/>
    <w:rsid w:val="00B4062B"/>
    <w:rsid w:val="00B47BB7"/>
    <w:rsid w:val="00B51C92"/>
    <w:rsid w:val="00B54A69"/>
    <w:rsid w:val="00B6319C"/>
    <w:rsid w:val="00B73243"/>
    <w:rsid w:val="00B8564B"/>
    <w:rsid w:val="00B93EE6"/>
    <w:rsid w:val="00B97502"/>
    <w:rsid w:val="00BA108D"/>
    <w:rsid w:val="00BA2E4C"/>
    <w:rsid w:val="00BA6F2B"/>
    <w:rsid w:val="00BA7642"/>
    <w:rsid w:val="00BB746F"/>
    <w:rsid w:val="00BC48DA"/>
    <w:rsid w:val="00BC71BE"/>
    <w:rsid w:val="00BD3533"/>
    <w:rsid w:val="00BD5A37"/>
    <w:rsid w:val="00BE50EE"/>
    <w:rsid w:val="00BE65B9"/>
    <w:rsid w:val="00C341D0"/>
    <w:rsid w:val="00C40769"/>
    <w:rsid w:val="00C42781"/>
    <w:rsid w:val="00C42E2F"/>
    <w:rsid w:val="00C507C3"/>
    <w:rsid w:val="00C55F49"/>
    <w:rsid w:val="00C74E88"/>
    <w:rsid w:val="00C770BB"/>
    <w:rsid w:val="00C93B06"/>
    <w:rsid w:val="00C94D6B"/>
    <w:rsid w:val="00CB009E"/>
    <w:rsid w:val="00CB5537"/>
    <w:rsid w:val="00CC62F9"/>
    <w:rsid w:val="00CC67DA"/>
    <w:rsid w:val="00CF617D"/>
    <w:rsid w:val="00D16071"/>
    <w:rsid w:val="00D2115B"/>
    <w:rsid w:val="00D2645A"/>
    <w:rsid w:val="00D34E3F"/>
    <w:rsid w:val="00D42C63"/>
    <w:rsid w:val="00D53A3A"/>
    <w:rsid w:val="00D70AE7"/>
    <w:rsid w:val="00D72347"/>
    <w:rsid w:val="00D842B4"/>
    <w:rsid w:val="00D90D58"/>
    <w:rsid w:val="00D9352F"/>
    <w:rsid w:val="00DA14E7"/>
    <w:rsid w:val="00DA27EB"/>
    <w:rsid w:val="00DB678F"/>
    <w:rsid w:val="00DC2F7A"/>
    <w:rsid w:val="00DC60EC"/>
    <w:rsid w:val="00DD1995"/>
    <w:rsid w:val="00DD2EDE"/>
    <w:rsid w:val="00DE29F9"/>
    <w:rsid w:val="00E03A54"/>
    <w:rsid w:val="00E10669"/>
    <w:rsid w:val="00E230BC"/>
    <w:rsid w:val="00E2444C"/>
    <w:rsid w:val="00E333AD"/>
    <w:rsid w:val="00E47FC8"/>
    <w:rsid w:val="00E505E3"/>
    <w:rsid w:val="00E603D9"/>
    <w:rsid w:val="00E623ED"/>
    <w:rsid w:val="00E837B9"/>
    <w:rsid w:val="00E86819"/>
    <w:rsid w:val="00E901AC"/>
    <w:rsid w:val="00E94F52"/>
    <w:rsid w:val="00E9746D"/>
    <w:rsid w:val="00EB7BBC"/>
    <w:rsid w:val="00ED232D"/>
    <w:rsid w:val="00ED5B3E"/>
    <w:rsid w:val="00EE39ED"/>
    <w:rsid w:val="00EE3DA7"/>
    <w:rsid w:val="00EE6C0F"/>
    <w:rsid w:val="00EF1E9B"/>
    <w:rsid w:val="00F01A99"/>
    <w:rsid w:val="00F118C9"/>
    <w:rsid w:val="00F126CC"/>
    <w:rsid w:val="00F20853"/>
    <w:rsid w:val="00F25F19"/>
    <w:rsid w:val="00F43331"/>
    <w:rsid w:val="00F62FF5"/>
    <w:rsid w:val="00F7451A"/>
    <w:rsid w:val="00F7706D"/>
    <w:rsid w:val="00F874DF"/>
    <w:rsid w:val="00F91325"/>
    <w:rsid w:val="00F9209A"/>
    <w:rsid w:val="00F949B3"/>
    <w:rsid w:val="00FA45F8"/>
    <w:rsid w:val="00FB3146"/>
    <w:rsid w:val="00FC177C"/>
    <w:rsid w:val="00FC7A1E"/>
    <w:rsid w:val="00FD5FB8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6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6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6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6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6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6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6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6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51045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3486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5263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3020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879047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3479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322316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884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322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97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03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938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67544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uložena kopij spisa Pu P-951/15
spis je na Vrhovnom sudu RH od 24.8.2017
VTS greškom povućeno zato se ne
crveni</izvorni_sadrzaj>
    <derivirana_varijabla naziv="DomainObject.Predmet.PrimjedbaSuca_1">uložena kopij spisa Pu P-951/15
spis je na Vrhovnom sudu RH od 24.8.2017
VTS greškom povućeno zato se ne
crveni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St-2/2015-471</izvorni_sadrzaj>
    <derivirana_varijabla naziv="DomainObject.PredzadnjaOdlukaIzPredmeta.Oznaka_1">St-2/2015-471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083A2C-E844-45B8-AEC1-363F751149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1379</properties:Characters>
  <properties:Lines>43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2019-01-07T10:33:00Z</dcterms:created>
  <dc:creator>jbekavac</dc:creator>
  <cp:lastModifiedBy>Elizabeta Đeke</cp:lastModifiedBy>
  <cp:lastPrinted>2019-01-07T10:33:00Z</cp:lastPrinted>
  <dcterms:modified xmlns:xsi="http://www.w3.org/2001/XMLSchema-instance" xsi:type="dcterms:W3CDTF">2019-01-07T11:27:00Z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brisanje zabilježbe 7.1 - 2.docx)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