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902e" w14:paraId="585902e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FB017F">
        <w:rPr>
          <w:b/>
        </w:rPr>
        <w:t>7</w:t>
      </w:r>
      <w:r w:rsidR="00EF2BDF">
        <w:rPr>
          <w:b/>
        </w:rPr>
        <w:t>89</w:t>
      </w:r>
      <w:r w:rsidR="008D1B0D" w:rsidRPr="008D1B0D">
        <w:rPr>
          <w:b/>
        </w:rPr>
        <w:t>/2016-</w:t>
      </w:r>
      <w:r w:rsidR="00AF0088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EF2BDF" w:rsidRPr="00EF2BDF">
        <w:t>RADIONICA SNOVA dru</w:t>
      </w:r>
      <w:r w:rsidR="0030657B">
        <w:t>štvo s ograničenom odgovornošću za usluge,</w:t>
      </w:r>
      <w:r w:rsidR="00EF2BDF" w:rsidRPr="00EF2BDF">
        <w:t xml:space="preserve"> skraćena tvrtka: RADIONICA SNOVA d.o.o., Strmec ( Grad Zagreb ), Orešje, Matije Gupca 10, OIB: 66854496188</w:t>
      </w:r>
      <w:r w:rsidR="00B16504" w:rsidRPr="00B16504">
        <w:t xml:space="preserve">, </w:t>
      </w:r>
      <w:r w:rsidR="00AA7765">
        <w:t xml:space="preserve">dana </w:t>
      </w:r>
      <w:r w:rsidR="00FB017F">
        <w:t>2</w:t>
      </w:r>
      <w:r w:rsidR="00142543">
        <w:t>9</w:t>
      </w:r>
      <w:r w:rsidR="00CA613B">
        <w:t xml:space="preserve">. </w:t>
      </w:r>
      <w:r w:rsidR="006D7CD4">
        <w:t>ožujka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30657B" w:rsidRPr="0030657B">
        <w:t>RADIONICA SNOVA društvo s ograničenom odgovornošću za usluge, skraćena tvrtka: RADIONICA SNOVA d.o.o., Strmec ( Grad Zagreb ), Orešje, Matije Gupca 10, OIB: 66854496188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CF5FF6">
        <w:t>Sanela Kučar iz Osijeka</w:t>
      </w:r>
      <w:r w:rsidR="00C81DE6">
        <w:t xml:space="preserve">, </w:t>
      </w:r>
      <w:r w:rsidR="00CF5FF6">
        <w:t>J.J.Strossmayera 37</w:t>
      </w:r>
      <w:r w:rsidR="00C81DE6">
        <w:t>,</w:t>
      </w:r>
      <w:r w:rsidR="00CA613B" w:rsidRPr="00CA613B">
        <w:t xml:space="preserve"> OIB: </w:t>
      </w:r>
      <w:r w:rsidR="00CF5FF6">
        <w:t>97473612486</w:t>
      </w:r>
      <w:r w:rsidR="00C81DE6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30657B" w:rsidRPr="0030657B">
        <w:t>RADIONICA SNOVA društvo s ograničenom odgovornošću za usluge, skraćena tvrtka: RADIONICA SNOVA d.o.o., Strmec ( Grad Zagreb ), Orešje, Matije Gupca 10, OIB: 66854496188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EF2BDF" w:rsidP="00AA7765" w:rsidR="00EF2BDF">
      <w:pPr>
        <w:ind w:firstLine="1440"/>
        <w:jc w:val="both"/>
        <w:rPr>
          <w:b/>
        </w:rPr>
      </w:pPr>
    </w:p>
    <w:p w:rsidRDefault="00AF0088" w:rsidP="00AF0088" w:rsidR="00AF0088">
      <w:pPr>
        <w:ind w:firstLine="1440"/>
        <w:jc w:val="both"/>
      </w:pPr>
    </w:p>
    <w:p w:rsidRDefault="00AF0088" w:rsidP="00AF0088" w:rsidR="00AF0088" w:rsidRPr="00AF0088">
      <w:pPr>
        <w:ind w:firstLine="1440"/>
        <w:jc w:val="right"/>
      </w:pPr>
      <w:r w:rsidRPr="00AF0088">
        <w:rPr>
          <w:b/>
        </w:rPr>
        <w:lastRenderedPageBreak/>
        <w:t>Broj: 7/St-2</w:t>
      </w:r>
      <w:r>
        <w:rPr>
          <w:b/>
        </w:rPr>
        <w:t>7</w:t>
      </w:r>
      <w:r w:rsidR="00EF2BDF">
        <w:rPr>
          <w:b/>
        </w:rPr>
        <w:t>89</w:t>
      </w:r>
      <w:r w:rsidRPr="00AF0088">
        <w:rPr>
          <w:b/>
        </w:rPr>
        <w:t>/2016-</w:t>
      </w:r>
      <w:r>
        <w:rPr>
          <w:b/>
        </w:rPr>
        <w:t>5</w:t>
      </w:r>
    </w:p>
    <w:p w:rsidRDefault="00AF0088" w:rsidP="00AF0088" w:rsidR="00AF0088">
      <w:pPr>
        <w:ind w:firstLine="1440"/>
        <w:jc w:val="both"/>
      </w:pPr>
    </w:p>
    <w:p w:rsidRDefault="00B2385E" w:rsidP="00AF0088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AF0088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30657B" w:rsidRPr="0030657B">
        <w:t>RADIONICA SNOVA društvo s ograničenom odgovornošću za usluge, skraćena tvrtka: RADIONICA SNOVA d.o.o., Strmec ( Grad Zagreb ), Orešje, Matije Gupca 10, OIB: 66854496188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</w:t>
      </w:r>
      <w:r w:rsidR="00AF0088">
        <w:t>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EF2BDF">
        <w:t>05</w:t>
      </w:r>
      <w:r w:rsidR="00654824" w:rsidRPr="00857F3B">
        <w:t xml:space="preserve">. </w:t>
      </w:r>
      <w:r w:rsidR="00EF2BDF">
        <w:t>siječnja</w:t>
      </w:r>
      <w:r w:rsidR="002833E0">
        <w:t xml:space="preserve"> 201</w:t>
      </w:r>
      <w:r w:rsidR="00EF2BDF">
        <w:t>7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FB017F">
        <w:t>2</w:t>
      </w:r>
      <w:r w:rsidR="00142543">
        <w:t>9</w:t>
      </w:r>
      <w:r w:rsidR="00CA613B">
        <w:t xml:space="preserve">. </w:t>
      </w:r>
      <w:r w:rsidR="006D7CD4">
        <w:t>ožujka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AF0088" w:rsidR="00AF0088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</w:p>
    <w:p w:rsidRDefault="00A374CF" w:rsidP="00AF0088" w:rsidR="00A374CF" w:rsidRPr="00AF0088"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2F22" w:rsidR="000F2F22">
      <w:r>
        <w:separator/>
      </w:r>
    </w:p>
  </w:endnote>
  <w:endnote w:id="0" w:type="continuationSeparator">
    <w:p w:rsidRDefault="000F2F22" w:rsidR="000F2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2F22" w:rsidR="000F2F22">
      <w:r>
        <w:separator/>
      </w:r>
    </w:p>
  </w:footnote>
  <w:footnote w:id="0" w:type="continuationSeparator">
    <w:p w:rsidRDefault="000F2F22" w:rsidR="000F2F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7EB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2F22"/>
    <w:rsid w:val="000F678D"/>
    <w:rsid w:val="000F6BFE"/>
    <w:rsid w:val="000F7750"/>
    <w:rsid w:val="000F7A45"/>
    <w:rsid w:val="00103E6A"/>
    <w:rsid w:val="0011294B"/>
    <w:rsid w:val="00114D37"/>
    <w:rsid w:val="00132969"/>
    <w:rsid w:val="00134C6C"/>
    <w:rsid w:val="00142543"/>
    <w:rsid w:val="00147255"/>
    <w:rsid w:val="00152E0E"/>
    <w:rsid w:val="0016405B"/>
    <w:rsid w:val="00174C7D"/>
    <w:rsid w:val="001926DB"/>
    <w:rsid w:val="001B37AE"/>
    <w:rsid w:val="001B61FF"/>
    <w:rsid w:val="001C0B9D"/>
    <w:rsid w:val="001C2E92"/>
    <w:rsid w:val="001C5CF7"/>
    <w:rsid w:val="001D2B3A"/>
    <w:rsid w:val="001D5374"/>
    <w:rsid w:val="001D7AFE"/>
    <w:rsid w:val="001E1715"/>
    <w:rsid w:val="001F3CC8"/>
    <w:rsid w:val="00202563"/>
    <w:rsid w:val="0021269A"/>
    <w:rsid w:val="002208F9"/>
    <w:rsid w:val="00222327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0657B"/>
    <w:rsid w:val="00315A80"/>
    <w:rsid w:val="00327888"/>
    <w:rsid w:val="003357C9"/>
    <w:rsid w:val="00337924"/>
    <w:rsid w:val="00346CC3"/>
    <w:rsid w:val="003525B4"/>
    <w:rsid w:val="0035583B"/>
    <w:rsid w:val="00363213"/>
    <w:rsid w:val="003659C6"/>
    <w:rsid w:val="00383D6C"/>
    <w:rsid w:val="0038421B"/>
    <w:rsid w:val="00384C84"/>
    <w:rsid w:val="00387EBA"/>
    <w:rsid w:val="00393ACF"/>
    <w:rsid w:val="00396144"/>
    <w:rsid w:val="003A4E77"/>
    <w:rsid w:val="003B4028"/>
    <w:rsid w:val="003C0CE1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925E8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165D5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D683B"/>
    <w:rsid w:val="005D705A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6D7CD4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B7DEB"/>
    <w:rsid w:val="007C4E4B"/>
    <w:rsid w:val="007C7835"/>
    <w:rsid w:val="007C7CFC"/>
    <w:rsid w:val="007D6A41"/>
    <w:rsid w:val="007F5B85"/>
    <w:rsid w:val="007F7BE4"/>
    <w:rsid w:val="00805BEA"/>
    <w:rsid w:val="008064F9"/>
    <w:rsid w:val="00816600"/>
    <w:rsid w:val="00832536"/>
    <w:rsid w:val="00836A61"/>
    <w:rsid w:val="00841F8D"/>
    <w:rsid w:val="00856577"/>
    <w:rsid w:val="00857F3B"/>
    <w:rsid w:val="00863A5B"/>
    <w:rsid w:val="00864F1D"/>
    <w:rsid w:val="00873A1A"/>
    <w:rsid w:val="00896044"/>
    <w:rsid w:val="0089623C"/>
    <w:rsid w:val="008A1F07"/>
    <w:rsid w:val="008A4B1F"/>
    <w:rsid w:val="008D1B0D"/>
    <w:rsid w:val="009135EF"/>
    <w:rsid w:val="00942E1D"/>
    <w:rsid w:val="009458D8"/>
    <w:rsid w:val="00945E0C"/>
    <w:rsid w:val="00961BE6"/>
    <w:rsid w:val="0096689E"/>
    <w:rsid w:val="00983065"/>
    <w:rsid w:val="00994D05"/>
    <w:rsid w:val="00996B65"/>
    <w:rsid w:val="009A37D8"/>
    <w:rsid w:val="009A4537"/>
    <w:rsid w:val="009B282F"/>
    <w:rsid w:val="00A037FF"/>
    <w:rsid w:val="00A06FB6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63260"/>
    <w:rsid w:val="00A832A5"/>
    <w:rsid w:val="00A90C95"/>
    <w:rsid w:val="00AA7765"/>
    <w:rsid w:val="00AC5BA2"/>
    <w:rsid w:val="00AF0088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C04D92"/>
    <w:rsid w:val="00C32C54"/>
    <w:rsid w:val="00C53A06"/>
    <w:rsid w:val="00C63D01"/>
    <w:rsid w:val="00C74CB4"/>
    <w:rsid w:val="00C814CB"/>
    <w:rsid w:val="00C81DE6"/>
    <w:rsid w:val="00C868CA"/>
    <w:rsid w:val="00C87258"/>
    <w:rsid w:val="00C92D33"/>
    <w:rsid w:val="00CA613B"/>
    <w:rsid w:val="00CA7D00"/>
    <w:rsid w:val="00CB2040"/>
    <w:rsid w:val="00CD1276"/>
    <w:rsid w:val="00CD466F"/>
    <w:rsid w:val="00CF5FF6"/>
    <w:rsid w:val="00D0101D"/>
    <w:rsid w:val="00D22AF4"/>
    <w:rsid w:val="00D24F05"/>
    <w:rsid w:val="00D25023"/>
    <w:rsid w:val="00D25655"/>
    <w:rsid w:val="00D66FB6"/>
    <w:rsid w:val="00D8004C"/>
    <w:rsid w:val="00D80405"/>
    <w:rsid w:val="00DA3704"/>
    <w:rsid w:val="00DB52D3"/>
    <w:rsid w:val="00DC4082"/>
    <w:rsid w:val="00DC4AFF"/>
    <w:rsid w:val="00DC7E31"/>
    <w:rsid w:val="00DE2256"/>
    <w:rsid w:val="00DF26AE"/>
    <w:rsid w:val="00E11F91"/>
    <w:rsid w:val="00E1784E"/>
    <w:rsid w:val="00E57783"/>
    <w:rsid w:val="00E72C9F"/>
    <w:rsid w:val="00E82FB3"/>
    <w:rsid w:val="00E9327B"/>
    <w:rsid w:val="00E93D49"/>
    <w:rsid w:val="00EC3055"/>
    <w:rsid w:val="00EC5B20"/>
    <w:rsid w:val="00EC6FC9"/>
    <w:rsid w:val="00EC7BE0"/>
    <w:rsid w:val="00ED1A01"/>
    <w:rsid w:val="00ED7C18"/>
    <w:rsid w:val="00EE60A1"/>
    <w:rsid w:val="00EF2BDF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47AEA"/>
    <w:rsid w:val="00F74270"/>
    <w:rsid w:val="00F91028"/>
    <w:rsid w:val="00F911E6"/>
    <w:rsid w:val="00FB017F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EB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EB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EB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EB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EB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EB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EB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EB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2789</izvorni_sadrzaj>
    <derivirana_varijabla naziv="DomainObject.Predmet.Broj_1">2789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</izvorni_sadrzaj>
    <derivirana_varijabla naziv="DomainObject.Predmet.Opis_1">ČL. 429.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St-2789/2016</izvorni_sadrzaj>
    <derivirana_varijabla naziv="DomainObject.Predmet.OznakaBroj_1">St-2789/2016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RADIONICA SNOVA d.o.o.</izvorni_sadrzaj>
    <derivirana_varijabla naziv="DomainObject.Predmet.ProtustrankaFormated_1">  RADIONICA SNOVA d.o.o.</derivirana_varijabla>
  </DomainObject.Predmet.ProtustrankaFormated>
  <DomainObject.Predmet.ProtustrankaFormatedOIB>
    <izvorni_sadrzaj>  RADIONICA SNOVA d.o.o., OIB 66854496188</izvorni_sadrzaj>
    <derivirana_varijabla naziv="DomainObject.Predmet.ProtustrankaFormatedOIB_1">  RADIONICA SNOVA d.o.o., OIB 66854496188</derivirana_varijabla>
  </DomainObject.Predmet.ProtustrankaFormatedOIB>
  <DomainObject.Predmet.ProtustrankaFormatedWithAdress>
    <izvorni_sadrzaj> RADIONICA SNOVA d.o.o., Orešje, Matije Gupca 10, 10020 Strmec</izvorni_sadrzaj>
    <derivirana_varijabla naziv="DomainObject.Predmet.ProtustrankaFormatedWithAdress_1"> RADIONICA SNOVA d.o.o., Orešje, Matije Gupca 10, 10020 Strmec</derivirana_varijabla>
  </DomainObject.Predmet.ProtustrankaFormatedWithAdress>
  <DomainObject.Predmet.ProtustrankaFormatedWithAdressOIB>
    <izvorni_sadrzaj> RADIONICA SNOVA d.o.o., OIB 66854496188, Orešje, Matije Gupca 10, 10020 Strmec</izvorni_sadrzaj>
    <derivirana_varijabla naziv="DomainObject.Predmet.ProtustrankaFormatedWithAdressOIB_1"> RADIONICA SNOVA d.o.o., OIB 66854496188, Orešje, Matije Gupca 10, 10020 Strmec</derivirana_varijabla>
  </DomainObject.Predmet.ProtustrankaFormatedWithAdressOIB>
  <DomainObject.Predmet.ProtustrankaWithAdress>
    <izvorni_sadrzaj>RADIONICA SNOVA d.o.o. Orešje, Matije Gupca 10, 10020 Strmec</izvorni_sadrzaj>
    <derivirana_varijabla naziv="DomainObject.Predmet.ProtustrankaWithAdress_1">RADIONICA SNOVA d.o.o. Orešje, Matije Gupca 10, 10020 Strmec</derivirana_varijabla>
  </DomainObject.Predmet.ProtustrankaWithAdress>
  <DomainObject.Predmet.ProtustrankaWithAdressOIB>
    <izvorni_sadrzaj>RADIONICA SNOVA d.o.o., OIB 66854496188, Orešje, Matije Gupca 10, 10020 Strmec</izvorni_sadrzaj>
    <derivirana_varijabla naziv="DomainObject.Predmet.ProtustrankaWithAdressOIB_1">RADIONICA SNOVA d.o.o., OIB 66854496188, Orešje, Matije Gupca 10, 10020 Strmec</derivirana_varijabla>
  </DomainObject.Predmet.ProtustrankaWithAdressOIB>
  <DomainObject.Predmet.ProtustrankaNazivFormated>
    <izvorni_sadrzaj>RADIONICA SNOVA d.o.o.</izvorni_sadrzaj>
    <derivirana_varijabla naziv="DomainObject.Predmet.ProtustrankaNazivFormated_1">RADIONICA SNOVA d.o.o.</derivirana_varijabla>
  </DomainObject.Predmet.ProtustrankaNazivFormated>
  <DomainObject.Predmet.ProtustrankaNazivFormatedOIB>
    <izvorni_sadrzaj>RADIONICA SNOVA d.o.o., OIB 66854496188</izvorni_sadrzaj>
    <derivirana_varijabla naziv="DomainObject.Predmet.ProtustrankaNazivFormatedOIB_1">RADIONICA SNOVA d.o.o., OIB 66854496188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8471.48</izvorni_sadrzaj>
    <derivirana_varijabla naziv="DomainObject.Predmet.TrenutnaVrijednost_1">8471.48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RADIONICA SNOVA d.o.o.</item>
    </izvorni_sadrzaj>
    <derivirana_varijabla naziv="DomainObject.Predmet.ProtuStrankaListFormated_1">
      <item>RADIONICA SNOVA d.o.o.</item>
    </derivirana_varijabla>
  </DomainObject.Predmet.ProtuStrankaListFormated>
  <DomainObject.Predmet.ProtuStrankaListFormatedOIB>
    <izvorni_sadrzaj>
      <item>RADIONICA SNOVA d.o.o., OIB 66854496188</item>
    </izvorni_sadrzaj>
    <derivirana_varijabla naziv="DomainObject.Predmet.ProtuStrankaListFormatedOIB_1">
      <item>RADIONICA SNOVA d.o.o., OIB 66854496188</item>
    </derivirana_varijabla>
  </DomainObject.Predmet.ProtuStrankaListFormatedOIB>
  <DomainObject.Predmet.ProtuStrankaListFormatedWithAdress>
    <izvorni_sadrzaj>
      <item>RADIONICA SNOVA d.o.o., Orešje, Matije Gupca 10, 10020 Strmec</item>
    </izvorni_sadrzaj>
    <derivirana_varijabla naziv="DomainObject.Predmet.ProtuStrankaListFormatedWithAdress_1">
      <item>RADIONICA SNOVA d.o.o., Orešje, Matije Gupca 10, 10020 Strmec</item>
    </derivirana_varijabla>
  </DomainObject.Predmet.ProtuStrankaListFormatedWithAdress>
  <DomainObject.Predmet.ProtuStrankaListFormatedWithAdressOIB>
    <izvorni_sadrzaj>
      <item>RADIONICA SNOVA d.o.o., OIB 66854496188, Orešje, Matije Gupca 10, 10020 Strmec</item>
    </izvorni_sadrzaj>
    <derivirana_varijabla naziv="DomainObject.Predmet.ProtuStrankaListFormatedWithAdressOIB_1">
      <item>RADIONICA SNOVA d.o.o., OIB 66854496188, Orešje, Matije Gupca 10, 10020 Strmec</item>
    </derivirana_varijabla>
  </DomainObject.Predmet.ProtuStrankaListFormatedWithAdressOIB>
  <DomainObject.Predmet.ProtuStrankaListNazivFormated>
    <izvorni_sadrzaj>
      <item>RADIONICA SNOVA d.o.o.</item>
    </izvorni_sadrzaj>
    <derivirana_varijabla naziv="DomainObject.Predmet.ProtuStrankaListNazivFormated_1">
      <item>RADIONICA SNOVA d.o.o.</item>
    </derivirana_varijabla>
  </DomainObject.Predmet.ProtuStrankaListNazivFormated>
  <DomainObject.Predmet.ProtuStrankaListNazivFormatedOIB>
    <izvorni_sadrzaj>
      <item>RADIONICA SNOVA d.o.o., OIB 66854496188</item>
    </izvorni_sadrzaj>
    <derivirana_varijabla naziv="DomainObject.Predmet.ProtuStrankaListNazivFormatedOIB_1">
      <item>RADIONICA SNOVA d.o.o., OIB 66854496188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RADIONICA SNOVA d.o.o.</izvorni_sadrzaj>
    <derivirana_varijabla naziv="DomainObject.Predmet.ProtustrankaIDrugi_1">RADIONICA SNOVA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RADIONICA SNOVA d.o.o., OIB 66854496188, Orešje, Matije Gupca 10, 10020 Strmec</izvorni_sadrzaj>
    <derivirana_varijabla naziv="DomainObject.Predmet.ProtustrankaIDrugiAdressOIB_1">RADIONICA SNOVA d.o.o., OIB 66854496188, Orešje, Matije Gupca 10,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RADIONICA SNOVA d.o.o.</item>
      <item>FINA Regionalni centar Zagreb</item>
    </izvorni_sadrzaj>
    <derivirana_varijabla naziv="DomainObject.Predmet.SudioniciListNaziv_1">
      <item>RADIONICA SNOVA d.o.o.</item>
      <item>FINA Regionalni centar Zagreb</item>
    </derivirana_varijabla>
  </DomainObject.Predmet.SudioniciListNaziv>
  <DomainObject.Predmet.SudioniciListAdressOIB>
    <izvorni_sadrzaj>
      <item>RADIONICA SNOVA d.o.o., OIB 66854496188, Orešje, Matije Gupca 10,10020 Strmec</item>
      <item>FINA Regionalni centar Zagreb, OIB 85821130368, Trg svibanjskih žrtava 1995. br. 1,10000 Zagreb</item>
    </izvorni_sadrzaj>
    <derivirana_varijabla naziv="DomainObject.Predmet.SudioniciListAdressOIB_1">
      <item>RADIONICA SNOVA d.o.o., OIB 66854496188, Orešje, Matije Gupca 10,10020 Strmec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66854496188</item>
      <item>, OIB 85821130368</item>
    </izvorni_sadrzaj>
    <derivirana_varijabla naziv="DomainObject.Predmet.SudioniciListNazivOIB_1">
      <item>, OIB 66854496188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1E6881-C3C9-4219-9029-C876A4B50E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833</properties:Words>
  <properties:Characters>4686</properties:Characters>
  <properties:Lines>113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2017-03-29T05:53:00Z</dcterms:created>
  <dc:creator>alet</dc:creator>
  <cp:lastModifiedBy>wsadmin</cp:lastModifiedBy>
  <cp:lastPrinted>2017-03-29T11:57:00Z</cp:lastPrinted>
  <dcterms:modified xmlns:xsi="http://www.w3.org/2001/XMLSchema-instance" xsi:type="dcterms:W3CDTF">2017-03-29T12:14:00Z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