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6724b" w14:paraId="0c6724b" w:rsidRDefault="007C3211" w:rsidP="00910611" w:rsidR="007C3211" w:rsidRPr="007C3211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7C3211">
        <w:rPr>
          <w:rFonts w:hAnsi="Times New Roman" w:ascii="Times New Roman"/>
          <w:b w:val="false"/>
        </w:rPr>
        <w:t xml:space="preserve">     </w:t>
      </w:r>
      <w:r w:rsidRPr="007C3211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3211" w:rsidP="00910611" w:rsidR="007C3211" w:rsidRPr="007C3211">
      <w:pPr>
        <w:rPr>
          <w:rFonts w:hAnsi="Times New Roman" w:ascii="Times New Roman"/>
          <w:b w:val="false"/>
        </w:rPr>
      </w:pPr>
      <w:r w:rsidRPr="007C3211">
        <w:rPr>
          <w:rFonts w:eastAsia="MS Mincho" w:hAnsi="Times New Roman" w:ascii="Times New Roman"/>
          <w:b w:val="false"/>
        </w:rPr>
        <w:t xml:space="preserve">   REPUBLIKA HRVATSKA</w:t>
      </w:r>
    </w:p>
    <w:p w:rsidRDefault="007C3211" w:rsidP="00910611" w:rsidR="007C3211" w:rsidRPr="007C3211">
      <w:pPr>
        <w:rPr>
          <w:rFonts w:hAnsi="Times New Roman" w:ascii="Times New Roman"/>
          <w:b w:val="false"/>
        </w:rPr>
      </w:pPr>
      <w:r w:rsidRPr="007C3211">
        <w:rPr>
          <w:rFonts w:eastAsia="MS Mincho" w:hAnsi="Times New Roman" w:ascii="Times New Roman"/>
          <w:b w:val="false"/>
        </w:rPr>
        <w:t>TRGOVAČKI SUD U RIJECI</w:t>
      </w:r>
    </w:p>
    <w:p w:rsidRDefault="007C3211" w:rsidR="007C3211" w:rsidRPr="007C3211">
      <w:pPr>
        <w:rPr>
          <w:rFonts w:eastAsia="MS Mincho" w:hAnsi="Times New Roman" w:ascii="Times New Roman"/>
          <w:b w:val="false"/>
        </w:rPr>
      </w:pPr>
      <w:r w:rsidRPr="007C3211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7C3211" w:rsidP="00910611" w:rsidR="007C3211" w:rsidRPr="007C3211">
      <w:pPr>
        <w:rPr>
          <w:rFonts w:hAnsi="Times New Roman" w:ascii="Times New Roman"/>
          <w:b w:val="false"/>
        </w:rPr>
      </w:pPr>
    </w:p>
    <w:p w:rsidRDefault="004D051E" w:rsidP="00910611" w:rsidR="00A04789" w:rsidRPr="007C3211">
      <w:pPr>
        <w:rPr>
          <w:rFonts w:hAnsi="Times New Roman" w:ascii="Times New Roman"/>
          <w:b w:val="false"/>
        </w:rPr>
      </w:pPr>
      <w:r w:rsidRPr="007C3211">
        <w:rPr>
          <w:rFonts w:hAnsi="Times New Roman" w:ascii="Times New Roman"/>
          <w:b w:val="false"/>
          <w:noProof/>
          <w:lang w:eastAsia="hr-HR"/>
        </w:rPr>
        <w:t xml:space="preserve"> </w:t>
      </w:r>
    </w:p>
    <w:p w:rsidRDefault="00AF7430" w:rsidP="00B0149B" w:rsidR="00AF7430" w:rsidRPr="007C3211">
      <w:pPr>
        <w:rPr>
          <w:rFonts w:hAnsi="Times New Roman" w:ascii="Times New Roman"/>
          <w:b w:val="false"/>
        </w:rPr>
      </w:pPr>
    </w:p>
    <w:p w:rsidRDefault="00586D74" w:rsidP="00AF7430" w:rsidR="00586D74" w:rsidRPr="00485FAE">
      <w:pPr>
        <w:jc w:val="right"/>
        <w:rPr>
          <w:rFonts w:hAnsi="Times New Roman" w:ascii="Times New Roman"/>
          <w:b w:val="false"/>
        </w:rPr>
      </w:pPr>
    </w:p>
    <w:p w:rsidRDefault="00586D74" w:rsidP="00AF7430" w:rsidR="00AF7430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Poslovni broj</w:t>
      </w:r>
      <w:r w:rsidRPr="00D66D87">
        <w:rPr>
          <w:rFonts w:hAnsi="Times New Roman" w:ascii="Times New Roman"/>
          <w:b w:val="false"/>
        </w:rPr>
        <w:t xml:space="preserve"> 15 St-</w:t>
      </w:r>
      <w:r>
        <w:rPr>
          <w:rFonts w:hAnsi="Times New Roman" w:ascii="Times New Roman"/>
          <w:b w:val="false"/>
        </w:rPr>
        <w:t>1026/13-185</w:t>
      </w:r>
    </w:p>
    <w:p w:rsidRDefault="00485FAE" w:rsidP="00AF7430" w:rsidR="00485FAE" w:rsidRPr="00586D74">
      <w:pPr>
        <w:rPr>
          <w:rFonts w:hAnsi="Times New Roman" w:ascii="Times New Roman"/>
          <w:b w:val="false"/>
        </w:rPr>
      </w:pPr>
    </w:p>
    <w:p w:rsidRDefault="00485FAE" w:rsidP="00485FAE" w:rsidR="00485FAE" w:rsidRPr="00586D74">
      <w:pPr>
        <w:jc w:val="center"/>
        <w:rPr>
          <w:rFonts w:hAnsi="Times New Roman" w:ascii="Times New Roman"/>
          <w:b w:val="false"/>
        </w:rPr>
      </w:pPr>
      <w:r w:rsidRPr="00586D74">
        <w:rPr>
          <w:rFonts w:hAnsi="Times New Roman" w:ascii="Times New Roman"/>
          <w:b w:val="false"/>
        </w:rPr>
        <w:t>R E P U B L I K A    H R V A T S K A</w:t>
      </w:r>
    </w:p>
    <w:p w:rsidRDefault="00AF7430" w:rsidP="00AF7430" w:rsidR="00AF7430" w:rsidRPr="00586D74">
      <w:pPr>
        <w:rPr>
          <w:rFonts w:hAnsi="Times New Roman" w:ascii="Times New Roman"/>
          <w:b w:val="false"/>
        </w:rPr>
      </w:pPr>
    </w:p>
    <w:p w:rsidRDefault="00AF7430" w:rsidP="00AF7430" w:rsidR="00AF7430" w:rsidRPr="00586D74">
      <w:pPr>
        <w:rPr>
          <w:rFonts w:hAnsi="Times New Roman" w:ascii="Times New Roman"/>
          <w:b w:val="false"/>
        </w:rPr>
      </w:pPr>
    </w:p>
    <w:p w:rsidRDefault="00485FAE" w:rsidP="00485FAE" w:rsidR="00AF7430" w:rsidRPr="00586D74">
      <w:pPr>
        <w:jc w:val="center"/>
        <w:rPr>
          <w:rFonts w:hAnsi="Times New Roman" w:ascii="Times New Roman"/>
          <w:b w:val="false"/>
        </w:rPr>
      </w:pPr>
      <w:r w:rsidRPr="00586D74">
        <w:rPr>
          <w:rFonts w:hAnsi="Times New Roman" w:ascii="Times New Roman"/>
          <w:b w:val="false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4D051E" w:rsidP="00586D74" w:rsidR="00AF7430" w:rsidRPr="00485FAE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4D051E">
        <w:rPr>
          <w:rFonts w:hAnsi="Times New Roman" w:ascii="Times New Roman"/>
          <w:b w:val="false"/>
        </w:rPr>
        <w:t xml:space="preserve">Trgovački sud u Rijeci, po stečajnom sucu Danieli Korlević, </w:t>
      </w:r>
      <w:r w:rsidR="00794C27">
        <w:rPr>
          <w:rFonts w:hAnsi="Times New Roman" w:ascii="Times New Roman"/>
          <w:b w:val="false"/>
        </w:rPr>
        <w:t>u stečajnom postupku nad dužnikom</w:t>
      </w:r>
      <w:r>
        <w:rPr>
          <w:rFonts w:hAnsi="Times New Roman" w:ascii="Times New Roman"/>
          <w:b w:val="false"/>
        </w:rPr>
        <w:t xml:space="preserve"> </w:t>
      </w:r>
      <w:r w:rsidR="00E92BD8">
        <w:rPr>
          <w:rFonts w:hAnsi="Times New Roman" w:ascii="Times New Roman"/>
        </w:rPr>
        <w:t xml:space="preserve">AGREGAT d.o.o. </w:t>
      </w:r>
      <w:proofErr w:type="spellStart"/>
      <w:r w:rsidR="00E92BD8">
        <w:rPr>
          <w:rFonts w:hAnsi="Times New Roman" w:ascii="Times New Roman"/>
        </w:rPr>
        <w:t>Kukuljanovo</w:t>
      </w:r>
      <w:proofErr w:type="spellEnd"/>
      <w:r w:rsidR="00E92BD8">
        <w:rPr>
          <w:rFonts w:hAnsi="Times New Roman" w:ascii="Times New Roman"/>
        </w:rPr>
        <w:t xml:space="preserve">, </w:t>
      </w:r>
      <w:proofErr w:type="spellStart"/>
      <w:r w:rsidR="00E92BD8">
        <w:rPr>
          <w:rFonts w:hAnsi="Times New Roman" w:ascii="Times New Roman"/>
        </w:rPr>
        <w:t>Škrljevo</w:t>
      </w:r>
      <w:proofErr w:type="spellEnd"/>
      <w:r w:rsidR="00E92BD8">
        <w:rPr>
          <w:rFonts w:hAnsi="Times New Roman" w:ascii="Times New Roman"/>
        </w:rPr>
        <w:t xml:space="preserve">, Industrijska zona </w:t>
      </w:r>
      <w:proofErr w:type="spellStart"/>
      <w:r w:rsidR="00E92BD8">
        <w:rPr>
          <w:rFonts w:hAnsi="Times New Roman" w:ascii="Times New Roman"/>
        </w:rPr>
        <w:t>bb</w:t>
      </w:r>
      <w:proofErr w:type="spellEnd"/>
      <w:r w:rsidR="00E92BD8">
        <w:rPr>
          <w:rFonts w:hAnsi="Times New Roman" w:ascii="Times New Roman"/>
        </w:rPr>
        <w:t xml:space="preserve">, </w:t>
      </w:r>
      <w:r w:rsidR="00E92BD8">
        <w:rPr>
          <w:rFonts w:hAnsi="Times New Roman" w:ascii="Times New Roman"/>
          <w:b w:val="false"/>
        </w:rPr>
        <w:t>odlučujući o zahtjevu stečajnog upravitelja za naknadu troškova</w:t>
      </w:r>
      <w:r>
        <w:rPr>
          <w:rFonts w:hAnsi="Times New Roman" w:ascii="Times New Roman"/>
        </w:rPr>
        <w:t>,</w:t>
      </w:r>
      <w:r w:rsidRPr="004D051E">
        <w:rPr>
          <w:rFonts w:hAnsi="Times New Roman" w:ascii="Times New Roman"/>
        </w:rPr>
        <w:t xml:space="preserve"> </w:t>
      </w:r>
      <w:r>
        <w:rPr>
          <w:rFonts w:hAnsi="Times New Roman" w:ascii="Times New Roman"/>
          <w:b w:val="false"/>
        </w:rPr>
        <w:t xml:space="preserve">dana </w:t>
      </w:r>
      <w:r w:rsidR="00586D74">
        <w:rPr>
          <w:rFonts w:hAnsi="Times New Roman" w:ascii="Times New Roman"/>
          <w:b w:val="false"/>
        </w:rPr>
        <w:t>9. travnja 2018.</w:t>
      </w:r>
    </w:p>
    <w:p w:rsidRDefault="007C3689" w:rsidP="00AF7430" w:rsidR="007C3689" w:rsidRPr="00586D74">
      <w:pPr>
        <w:jc w:val="both"/>
        <w:rPr>
          <w:rFonts w:hAnsi="Times New Roman" w:ascii="Times New Roman"/>
          <w:b w:val="false"/>
        </w:rPr>
      </w:pPr>
    </w:p>
    <w:p w:rsidRDefault="00AF7430" w:rsidP="00586D74" w:rsidR="007C3689" w:rsidRPr="00586D74">
      <w:pPr>
        <w:jc w:val="center"/>
        <w:rPr>
          <w:rFonts w:hAnsi="Times New Roman" w:ascii="Times New Roman"/>
        </w:rPr>
      </w:pPr>
      <w:r w:rsidRPr="00586D74">
        <w:rPr>
          <w:rFonts w:hAnsi="Times New Roman" w:ascii="Times New Roman"/>
          <w:b w:val="false"/>
        </w:rPr>
        <w:t>z a k l j u č i o    j e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 xml:space="preserve"> </w:t>
      </w:r>
    </w:p>
    <w:p w:rsidRDefault="009B52BB" w:rsidP="00AF7430" w:rsidR="004D051E">
      <w:pPr>
        <w:jc w:val="both"/>
        <w:rPr>
          <w:rFonts w:hAnsi="Times New Roman" w:ascii="Times New Roman"/>
          <w:b w:val="false"/>
        </w:rPr>
      </w:pPr>
      <w:r w:rsidRPr="009B52BB">
        <w:rPr>
          <w:rFonts w:hAnsi="Times New Roman" w:ascii="Times New Roman"/>
          <w:b w:val="false"/>
        </w:rPr>
        <w:tab/>
      </w:r>
      <w:r w:rsidR="00CB5A1B">
        <w:rPr>
          <w:rFonts w:hAnsi="Times New Roman" w:ascii="Times New Roman"/>
          <w:b w:val="false"/>
        </w:rPr>
        <w:t xml:space="preserve">Poziva se </w:t>
      </w:r>
      <w:r w:rsidR="00794C27">
        <w:rPr>
          <w:rFonts w:hAnsi="Times New Roman" w:ascii="Times New Roman"/>
          <w:b w:val="false"/>
        </w:rPr>
        <w:t>stečajni upravitelj da</w:t>
      </w:r>
      <w:r w:rsidR="004D051E">
        <w:rPr>
          <w:rFonts w:hAnsi="Times New Roman" w:ascii="Times New Roman"/>
          <w:b w:val="false"/>
        </w:rPr>
        <w:t xml:space="preserve"> u roku od </w:t>
      </w:r>
      <w:r w:rsidR="00586D74">
        <w:rPr>
          <w:rFonts w:hAnsi="Times New Roman" w:ascii="Times New Roman"/>
          <w:b w:val="false"/>
        </w:rPr>
        <w:t>osam</w:t>
      </w:r>
      <w:r w:rsidR="004D051E">
        <w:rPr>
          <w:rFonts w:hAnsi="Times New Roman" w:ascii="Times New Roman"/>
          <w:b w:val="false"/>
        </w:rPr>
        <w:t xml:space="preserve"> dana od dana </w:t>
      </w:r>
      <w:r w:rsidR="00586D74">
        <w:rPr>
          <w:rFonts w:hAnsi="Times New Roman" w:ascii="Times New Roman"/>
          <w:b w:val="false"/>
        </w:rPr>
        <w:t xml:space="preserve">dostave ovog </w:t>
      </w:r>
      <w:r w:rsidR="004D051E">
        <w:rPr>
          <w:rFonts w:hAnsi="Times New Roman" w:ascii="Times New Roman"/>
          <w:b w:val="false"/>
        </w:rPr>
        <w:t>zaključka</w:t>
      </w:r>
      <w:r w:rsidR="00E92BD8">
        <w:rPr>
          <w:rFonts w:hAnsi="Times New Roman" w:ascii="Times New Roman"/>
          <w:b w:val="false"/>
        </w:rPr>
        <w:t xml:space="preserve"> pojasni</w:t>
      </w:r>
      <w:r w:rsidR="00586D74">
        <w:rPr>
          <w:rFonts w:hAnsi="Times New Roman" w:ascii="Times New Roman"/>
          <w:b w:val="false"/>
        </w:rPr>
        <w:t>ti i obrazložiti zahtjev za naknadom troškova koji se odnosi na stavku poštarine u iznosu od 669,20 kn temeljem čl. 94. st.3. u vezi čl. 441. st. 2. Stečajnog zakona.</w:t>
      </w:r>
    </w:p>
    <w:p w:rsidRDefault="00E92BD8" w:rsidP="00586D74" w:rsidR="007C3689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AF7430" w:rsidP="00586D74" w:rsidR="00AF7430" w:rsidRPr="00485FAE">
      <w:pPr>
        <w:autoSpaceDE w:val="false"/>
        <w:autoSpaceDN w:val="false"/>
        <w:adjustRightInd w:val="false"/>
        <w:ind w:firstLine="708"/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586D74">
        <w:rPr>
          <w:rFonts w:hAnsi="Times New Roman" w:ascii="Times New Roman"/>
          <w:b w:val="false"/>
        </w:rPr>
        <w:t>9. travnja 2018.</w:t>
      </w:r>
    </w:p>
    <w:p w:rsidRDefault="007C3689" w:rsidP="00AF7430" w:rsidR="007C3689" w:rsidRPr="00485FAE">
      <w:pPr>
        <w:jc w:val="both"/>
        <w:rPr>
          <w:rFonts w:hAnsi="Times New Roman" w:ascii="Times New Roman"/>
          <w:b w:val="false"/>
        </w:rPr>
      </w:pPr>
    </w:p>
    <w:p w:rsidRDefault="00586D74" w:rsidP="00586D74" w:rsidR="00DB36FD" w:rsidRPr="009A7B85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DB36FD" w:rsidRPr="009A7B85">
        <w:rPr>
          <w:rFonts w:hAnsi="Times New Roman" w:ascii="Times New Roman"/>
          <w:b w:val="false"/>
        </w:rPr>
        <w:t>Stečajni sudac</w:t>
      </w:r>
    </w:p>
    <w:p w:rsidRDefault="00586D74" w:rsidP="00586D74" w:rsidR="00794C27" w:rsidRPr="00794C27">
      <w:pPr>
        <w:ind w:left="2160"/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DB36FD">
        <w:rPr>
          <w:rFonts w:hAnsi="Times New Roman" w:ascii="Times New Roman"/>
          <w:b w:val="false"/>
        </w:rPr>
        <w:t>D</w:t>
      </w:r>
      <w:r w:rsidR="00DB36FD" w:rsidRPr="009A7B85">
        <w:rPr>
          <w:rFonts w:hAnsi="Times New Roman" w:ascii="Times New Roman"/>
          <w:b w:val="false"/>
        </w:rPr>
        <w:t>aniela Korlević</w:t>
      </w:r>
    </w:p>
    <w:p w:rsidRDefault="008101F9" w:rsidP="000B07E2" w:rsidR="00F40A02" w:rsidRPr="006A542C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0B07E2">
        <w:rPr>
          <w:rFonts w:hAnsi="Times New Roman" w:ascii="Times New Roman"/>
        </w:rPr>
        <w:t xml:space="preserve"> </w:t>
      </w:r>
    </w:p>
    <w:p w:rsidRDefault="0048224B" w:rsidP="00AF7430" w:rsidR="0048224B">
      <w:pPr>
        <w:rPr>
          <w:rFonts w:hAnsi="Times New Roman" w:ascii="Times New Roman"/>
        </w:rPr>
      </w:pPr>
    </w:p>
    <w:p w:rsidRDefault="00586D74" w:rsidP="00AF7430" w:rsidR="00586D74" w:rsidRPr="00485FAE">
      <w:pPr>
        <w:rPr>
          <w:rFonts w:hAnsi="Times New Roman" w:ascii="Times New Roman"/>
        </w:rPr>
      </w:pPr>
    </w:p>
    <w:p w:rsidRDefault="00AF7430" w:rsidP="00AF7430" w:rsidR="00AF7430" w:rsidRPr="00586D74">
      <w:pPr>
        <w:rPr>
          <w:rFonts w:hAnsi="Times New Roman" w:ascii="Times New Roman"/>
          <w:b w:val="false"/>
        </w:rPr>
      </w:pPr>
      <w:r w:rsidRPr="00586D74">
        <w:rPr>
          <w:rFonts w:hAnsi="Times New Roman" w:ascii="Times New Roman"/>
          <w:b w:val="false"/>
        </w:rPr>
        <w:t>UPUTA O PRAVNOM LIJEKU:</w:t>
      </w: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  <w:b w:val="false"/>
        </w:rPr>
        <w:t xml:space="preserve">Protiv zaključka žalba nije dopuštena. </w:t>
      </w:r>
    </w:p>
    <w:sectPr w:rsidSect="00586D74" w:rsidR="00AF7430" w:rsidRPr="00485FAE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586D74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proofErr w:type="spellStart"/>
    <w:r w:rsidRPr="00D66D87">
      <w:rPr>
        <w:rFonts w:hAnsi="Times New Roman" w:ascii="Times New Roman"/>
        <w:b w:val="false"/>
      </w:rPr>
      <w:t>Posl</w:t>
    </w:r>
    <w:proofErr w:type="spellEnd"/>
    <w:r w:rsidRPr="00D66D87">
      <w:rPr>
        <w:rFonts w:hAnsi="Times New Roman" w:ascii="Times New Roman"/>
        <w:b w:val="false"/>
      </w:rPr>
      <w:t>. br. 15 St-</w:t>
    </w:r>
    <w:r w:rsidR="00E92BD8">
      <w:rPr>
        <w:rFonts w:hAnsi="Times New Roman" w:ascii="Times New Roman"/>
        <w:b w:val="false"/>
      </w:rPr>
      <w:t>1026</w:t>
    </w:r>
    <w:r w:rsidR="00794C27">
      <w:rPr>
        <w:rFonts w:hAnsi="Times New Roman" w:ascii="Times New Roman"/>
        <w:b w:val="false"/>
      </w:rPr>
      <w:t>/13-</w:t>
    </w:r>
    <w:r w:rsidR="00E92BD8">
      <w:rPr>
        <w:rFonts w:hAnsi="Times New Roman" w:ascii="Times New Roman"/>
        <w:b w:val="false"/>
      </w:rPr>
      <w:t>115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70440"/>
    <w:rsid w:val="000B07E2"/>
    <w:rsid w:val="00114DE9"/>
    <w:rsid w:val="00127814"/>
    <w:rsid w:val="00133FF8"/>
    <w:rsid w:val="00136244"/>
    <w:rsid w:val="00172EFF"/>
    <w:rsid w:val="00225E54"/>
    <w:rsid w:val="00227CB3"/>
    <w:rsid w:val="00286021"/>
    <w:rsid w:val="002E1A92"/>
    <w:rsid w:val="002E6E5A"/>
    <w:rsid w:val="002F2018"/>
    <w:rsid w:val="00303E93"/>
    <w:rsid w:val="00331D62"/>
    <w:rsid w:val="003330FC"/>
    <w:rsid w:val="00344F8E"/>
    <w:rsid w:val="0036209A"/>
    <w:rsid w:val="0038060E"/>
    <w:rsid w:val="003A3035"/>
    <w:rsid w:val="003B725D"/>
    <w:rsid w:val="003C7A99"/>
    <w:rsid w:val="00444C77"/>
    <w:rsid w:val="00464258"/>
    <w:rsid w:val="0048224B"/>
    <w:rsid w:val="00485FAE"/>
    <w:rsid w:val="00493D46"/>
    <w:rsid w:val="004A6B46"/>
    <w:rsid w:val="004C24B3"/>
    <w:rsid w:val="004D051E"/>
    <w:rsid w:val="00502CC4"/>
    <w:rsid w:val="00586D74"/>
    <w:rsid w:val="005A6673"/>
    <w:rsid w:val="005F7D52"/>
    <w:rsid w:val="00615AE6"/>
    <w:rsid w:val="006A3789"/>
    <w:rsid w:val="006A542C"/>
    <w:rsid w:val="006E0BD2"/>
    <w:rsid w:val="006F2B04"/>
    <w:rsid w:val="006F76FA"/>
    <w:rsid w:val="0071051B"/>
    <w:rsid w:val="00742FE0"/>
    <w:rsid w:val="007923BA"/>
    <w:rsid w:val="00794C27"/>
    <w:rsid w:val="007A1967"/>
    <w:rsid w:val="007B39CD"/>
    <w:rsid w:val="007C3211"/>
    <w:rsid w:val="007C3689"/>
    <w:rsid w:val="007D5CB1"/>
    <w:rsid w:val="008051EA"/>
    <w:rsid w:val="00807A19"/>
    <w:rsid w:val="008101F9"/>
    <w:rsid w:val="00851F9F"/>
    <w:rsid w:val="00852374"/>
    <w:rsid w:val="00852702"/>
    <w:rsid w:val="00861386"/>
    <w:rsid w:val="0088163A"/>
    <w:rsid w:val="00881AE8"/>
    <w:rsid w:val="008B3310"/>
    <w:rsid w:val="008C435D"/>
    <w:rsid w:val="008C4786"/>
    <w:rsid w:val="008F1A65"/>
    <w:rsid w:val="008F454D"/>
    <w:rsid w:val="00922508"/>
    <w:rsid w:val="00925B5F"/>
    <w:rsid w:val="009819A0"/>
    <w:rsid w:val="009B52BB"/>
    <w:rsid w:val="00A04789"/>
    <w:rsid w:val="00A50178"/>
    <w:rsid w:val="00AC522E"/>
    <w:rsid w:val="00AF7430"/>
    <w:rsid w:val="00B0149B"/>
    <w:rsid w:val="00B10425"/>
    <w:rsid w:val="00B21142"/>
    <w:rsid w:val="00B43105"/>
    <w:rsid w:val="00B65926"/>
    <w:rsid w:val="00BB67EB"/>
    <w:rsid w:val="00BC6BBE"/>
    <w:rsid w:val="00BF07CD"/>
    <w:rsid w:val="00C423D9"/>
    <w:rsid w:val="00C55E52"/>
    <w:rsid w:val="00CB09B3"/>
    <w:rsid w:val="00CB2DD4"/>
    <w:rsid w:val="00CB5A1B"/>
    <w:rsid w:val="00CD5C89"/>
    <w:rsid w:val="00D11AF4"/>
    <w:rsid w:val="00D16EB3"/>
    <w:rsid w:val="00D35898"/>
    <w:rsid w:val="00D62706"/>
    <w:rsid w:val="00D66D87"/>
    <w:rsid w:val="00D829D7"/>
    <w:rsid w:val="00DB36FD"/>
    <w:rsid w:val="00DB47BC"/>
    <w:rsid w:val="00DC11B2"/>
    <w:rsid w:val="00DE4990"/>
    <w:rsid w:val="00E23FE0"/>
    <w:rsid w:val="00E26B3D"/>
    <w:rsid w:val="00E32887"/>
    <w:rsid w:val="00E53884"/>
    <w:rsid w:val="00E61848"/>
    <w:rsid w:val="00E67037"/>
    <w:rsid w:val="00E70279"/>
    <w:rsid w:val="00E71E32"/>
    <w:rsid w:val="00E809CE"/>
    <w:rsid w:val="00E92BD8"/>
    <w:rsid w:val="00EC0165"/>
    <w:rsid w:val="00ED307A"/>
    <w:rsid w:val="00ED595A"/>
    <w:rsid w:val="00F40A02"/>
    <w:rsid w:val="00F731C0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6D74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C32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321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C321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C321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C321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6D74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C32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321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C321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C321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C321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nalog st. upr.</izvorni_sadrzaj>
    <derivirana_varijabla naziv="DomainObject.Primjedba_1">nalog st. upr.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1026</izvorni_sadrzaj>
    <derivirana_varijabla naziv="DomainObject.Predmet.Broj_1">1026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2013.</izvorni_sadrzaj>
    <derivirana_varijabla naziv="DomainObject.Predmet.DatumOsnivanja_1">16.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St-1026/2013</izvorni_sadrzaj>
    <derivirana_varijabla naziv="DomainObject.Predmet.OznakaBroj_1">St-1026/2013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AGREGAT d.o.o.</izvorni_sadrzaj>
    <derivirana_varijabla naziv="DomainObject.Predmet.ProtustrankaFormated_1">  AGREGAT d.o.o.</derivirana_varijabla>
  </DomainObject.Predmet.ProtustrankaFormated>
  <DomainObject.Predmet.ProtustrankaFormatedOIB>
    <izvorni_sadrzaj>  AGREGAT d.o.o., OIB 89677303705</izvorni_sadrzaj>
    <derivirana_varijabla naziv="DomainObject.Predmet.ProtustrankaFormatedOIB_1">  AGREGAT d.o.o., OIB 89677303705</derivirana_varijabla>
  </DomainObject.Predmet.ProtustrankaFormatedOIB>
  <DomainObject.Predmet.ProtustrankaFormatedWithAdress>
    <izvorni_sadrzaj> AGREGAT d.o.o., Industrijska zona bb, 51227 Kukuljanovo</izvorni_sadrzaj>
    <derivirana_varijabla naziv="DomainObject.Predmet.ProtustrankaFormatedWithAdress_1"> AGREGAT d.o.o., Industrijska zona bb, 51227 Kukuljanovo</derivirana_varijabla>
  </DomainObject.Predmet.ProtustrankaFormatedWithAdress>
  <DomainObject.Predmet.ProtustrankaFormatedWithAdressOIB>
    <izvorni_sadrzaj> AGREGAT d.o.o., OIB 89677303705, Industrijska zona bb, 51227 Kukuljanovo</izvorni_sadrzaj>
    <derivirana_varijabla naziv="DomainObject.Predmet.ProtustrankaFormatedWithAdressOIB_1"> AGREGAT d.o.o., OIB 89677303705, Industrijska zona bb, 51227 Kukuljanovo</derivirana_varijabla>
  </DomainObject.Predmet.ProtustrankaFormatedWithAdressOIB>
  <DomainObject.Predmet.ProtustrankaWithAdress>
    <izvorni_sadrzaj>AGREGAT d.o.o. Industrijska zona bb, 51227 Kukuljanovo</izvorni_sadrzaj>
    <derivirana_varijabla naziv="DomainObject.Predmet.ProtustrankaWithAdress_1">AGREGAT d.o.o. Industrijska zona bb, 51227 Kukuljanovo</derivirana_varijabla>
  </DomainObject.Predmet.ProtustrankaWithAdress>
  <DomainObject.Predmet.ProtustrankaWithAdressOIB>
    <izvorni_sadrzaj>AGREGAT d.o.o., OIB 89677303705, Industrijska zona bb, 51227 Kukuljanovo</izvorni_sadrzaj>
    <derivirana_varijabla naziv="DomainObject.Predmet.ProtustrankaWithAdressOIB_1">AGREGAT d.o.o., OIB 89677303705, Industrijska zona bb, 51227 Kukuljanovo</derivirana_varijabla>
  </DomainObject.Predmet.ProtustrankaWithAdressOIB>
  <DomainObject.Predmet.ProtustrankaNazivFormated>
    <izvorni_sadrzaj>AGREGAT d.o.o.</izvorni_sadrzaj>
    <derivirana_varijabla naziv="DomainObject.Predmet.ProtustrankaNazivFormated_1">AGREGAT d.o.o.</derivirana_varijabla>
  </DomainObject.Predmet.ProtustrankaNazivFormated>
  <DomainObject.Predmet.ProtustrankaNazivFormatedOIB>
    <izvorni_sadrzaj>AGREGAT d.o.o., OIB 89677303705</izvorni_sadrzaj>
    <derivirana_varijabla naziv="DomainObject.Predmet.ProtustrankaNazivFormatedOIB_1">AGREGAT d.o.o., OIB 89677303705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Ilica 307, 10 000 Zagreb</izvorni_sadrzaj>
    <derivirana_varijabla naziv="DomainObject.Predmet.StrankaFormatedWithAdress_1"> FINA  Zagreb, Ilica 307, 10 000 Zagreb</derivirana_varijabla>
  </DomainObject.Predmet.StrankaFormatedWithAdress>
  <DomainObject.Predmet.StrankaFormatedWithAdressOIB>
    <izvorni_sadrzaj> FINA  Zagreb, OIB 85821130368, Ilica 307, 10 000 Zagreb</izvorni_sadrzaj>
    <derivirana_varijabla naziv="DomainObject.Predmet.StrankaFormatedWithAdressOIB_1"> FINA  Zagreb, OIB 85821130368, Ilica 307, 10 000 Zagreb</derivirana_varijabla>
  </DomainObject.Predmet.StrankaFormatedWithAdressOIB>
  <DomainObject.Predmet.StrankaWithAdress>
    <izvorni_sadrzaj>FINA  Zagreb Ilica 307,10 000 Zagreb</izvorni_sadrzaj>
    <derivirana_varijabla naziv="DomainObject.Predmet.StrankaWithAdress_1">FINA  Zagreb Ilica 307,10 000 Zagreb</derivirana_varijabla>
  </DomainObject.Predmet.StrankaWithAdress>
  <DomainObject.Predmet.StrankaWithAdressOIB>
    <izvorni_sadrzaj>FINA  Zagreb, OIB 85821130368, Ilica 307,10 000 Zagreb</izvorni_sadrzaj>
    <derivirana_varijabla naziv="DomainObject.Predmet.StrankaWithAdressOIB_1">FINA  Zagreb, OIB 85821130368, Ilica 307,10 000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Ilica 307, 10 000 Zagreb</item>
    </izvorni_sadrzaj>
    <derivirana_varijabla naziv="DomainObject.Predmet.StrankaListFormatedWithAdress_1">
      <item>FINA  Zagreb, Ilica 307, 10 000 Zagreb</item>
    </derivirana_varijabla>
  </DomainObject.Predmet.StrankaListFormatedWithAdress>
  <DomainObject.Predmet.StrankaListFormatedWithAdressOIB>
    <izvorni_sadrzaj>
      <item>FINA  Zagreb, OIB 85821130368, Ilica 307, 10 000 Zagreb</item>
    </izvorni_sadrzaj>
    <derivirana_varijabla naziv="DomainObject.Predmet.StrankaListFormatedWithAdressOIB_1">
      <item>FINA  Zagreb, OIB 85821130368, Ilica 307,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AGREGAT d.o.o.</item>
    </izvorni_sadrzaj>
    <derivirana_varijabla naziv="DomainObject.Predmet.ProtuStrankaListFormated_1">
      <item>AGREGAT d.o.o.</item>
    </derivirana_varijabla>
  </DomainObject.Predmet.ProtuStrankaListFormated>
  <DomainObject.Predmet.ProtuStrankaListFormatedOIB>
    <izvorni_sadrzaj>
      <item>AGREGAT d.o.o., OIB 89677303705</item>
    </izvorni_sadrzaj>
    <derivirana_varijabla naziv="DomainObject.Predmet.ProtuStrankaListFormatedOIB_1">
      <item>AGREGAT d.o.o., OIB 89677303705</item>
    </derivirana_varijabla>
  </DomainObject.Predmet.ProtuStrankaListFormatedOIB>
  <DomainObject.Predmet.ProtuStrankaListFormatedWithAdress>
    <izvorni_sadrzaj>
      <item>AGREGAT d.o.o., Industrijska zona bb, 51227 Kukuljanovo</item>
    </izvorni_sadrzaj>
    <derivirana_varijabla naziv="DomainObject.Predmet.ProtuStrankaListFormatedWithAdress_1">
      <item>AGREGAT d.o.o., Industrijska zona bb, 51227 Kukuljanovo</item>
    </derivirana_varijabla>
  </DomainObject.Predmet.ProtuStrankaListFormatedWithAdress>
  <DomainObject.Predmet.ProtuStrankaListFormatedWithAdressOIB>
    <izvorni_sadrzaj>
      <item>AGREGAT d.o.o., OIB 89677303705, Industrijska zona bb, 51227 Kukuljanovo</item>
    </izvorni_sadrzaj>
    <derivirana_varijabla naziv="DomainObject.Predmet.ProtuStrankaListFormatedWithAdressOIB_1">
      <item>AGREGAT d.o.o., OIB 89677303705, Industrijska zona bb, 51227 Kukuljanovo</item>
    </derivirana_varijabla>
  </DomainObject.Predmet.ProtuStrankaListFormatedWithAdressOIB>
  <DomainObject.Predmet.ProtuStrankaListNazivFormated>
    <izvorni_sadrzaj>
      <item>AGREGAT d.o.o.</item>
    </izvorni_sadrzaj>
    <derivirana_varijabla naziv="DomainObject.Predmet.ProtuStrankaListNazivFormated_1">
      <item>AGREGAT d.o.o.</item>
    </derivirana_varijabla>
  </DomainObject.Predmet.ProtuStrankaListNazivFormated>
  <DomainObject.Predmet.ProtuStrankaListNazivFormatedOIB>
    <izvorni_sadrzaj>
      <item>AGREGAT d.o.o., OIB 89677303705</item>
    </izvorni_sadrzaj>
    <derivirana_varijabla naziv="DomainObject.Predmet.ProtuStrankaListNazivFormatedOIB_1">
      <item>AGREGAT d.o.o., OIB 89677303705</item>
    </derivirana_varijabla>
  </DomainObject.Predmet.ProtuStrankaListNazivFormatedOIB>
  <DomainObject.Predmet.OstaliListFormated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  <item>Igor Udovičić</item>
      <item>Mateja Turkman</item>
      <item>Viktor Polić</item>
      <item>IGOR UDOVIČIĆ</item>
      <item>VIKTOR POLIĆ</item>
      <item>JURAJ MARIJANČIĆ</item>
    </izvorni_sadrzaj>
    <derivirana_varijabla naziv="DomainObject.Predmet.OstaliListFormated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  <item>Igor Udovičić</item>
      <item>Mateja Turkman</item>
      <item>Viktor Polić</item>
      <item>IGOR UDOVIČIĆ</item>
      <item>VIKTOR POLIĆ</item>
      <item>JURAJ MARIJANČIĆ</item>
    </derivirana_varijabla>
  </DomainObject.Predmet.OstaliListFormated>
  <DomainObject.Predmet.OstaliListFormatedOIB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</item>
      <item>Kata Klepić, OIB 76905671843</item>
      <item>GRAD BAKAR</item>
      <item>Boris Debelić, OIB 14888255196</item>
      <item>LARA DENONA</item>
      <item>ALEN BOŠKOVIĆ</item>
      <item>MIROSLAVA TURNŠEK</item>
      <item>ŽDO</item>
      <item>Dragan Bacanović</item>
      <item>Igor Udovičić, OIB 99485172236</item>
      <item>Mateja Turkman, OIB 94408207343</item>
      <item>Viktor Polić, OIB 05648142936</item>
      <item>IGOR UDOVIČIĆ</item>
      <item>VIKTOR POLIĆ</item>
      <item>JURAJ MARIJANČIĆ</item>
    </izvorni_sadrzaj>
    <derivirana_varijabla naziv="DomainObject.Predmet.OstaliListFormatedOIB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</item>
      <item>Kata Klepić, OIB 76905671843</item>
      <item>GRAD BAKAR</item>
      <item>Boris Debelić, OIB 14888255196</item>
      <item>LARA DENONA</item>
      <item>ALEN BOŠKOVIĆ</item>
      <item>MIROSLAVA TURNŠEK</item>
      <item>ŽDO</item>
      <item>Dragan Bacanović</item>
      <item>Igor Udovičić, OIB 99485172236</item>
      <item>Mateja Turkman, OIB 94408207343</item>
      <item>Viktor Polić, OIB 05648142936</item>
      <item>IGOR UDOVIČIĆ</item>
      <item>VIKTOR POLIĆ</item>
      <item>JURAJ MARIJANČIĆ</item>
    </derivirana_varijabla>
  </DomainObject.Predmet.OstaliListFormatedOIB>
  <DomainObject.Predmet.OstaliListFormatedWithAdress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Dubrovačka 6, 51000 Rijeka</item>
      <item>Kata Klepić, Mladenići 34, 51216 Mladenići</item>
      <item>GRAD BAKAR</item>
      <item>Boris Debelić, Rastočine 3, 51000 Rijeka</item>
      <item>LARA DENONA</item>
      <item>ALEN BOŠKOVIĆ</item>
      <item>MIROSLAVA TURNŠEK, Fiorella La Guardia 23, 51000 Rijeka</item>
      <item>ŽDO</item>
      <item>Dragan Bacanović</item>
      <item>Igor Udovičić, Bartola Kašića 22, 51000 Rijeka</item>
      <item>Mateja Turkman, Ferde Livadića 21, 44000 Sisak</item>
      <item>Viktor Polić, Vukovarska 43a, 51000 Rijeka</item>
      <item>IGOR UDOVIČIĆ</item>
      <item>VIKTOR POLIĆ</item>
      <item>JURAJ MARIJANČIĆ</item>
    </izvorni_sadrzaj>
    <derivirana_varijabla naziv="DomainObject.Predmet.OstaliListFormatedWithAdress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Dubrovačka 6, 51000 Rijeka</item>
      <item>Kata Klepić, Mladenići 34, 51216 Mladenići</item>
      <item>GRAD BAKAR</item>
      <item>Boris Debelić, Rastočine 3, 51000 Rijeka</item>
      <item>LARA DENONA</item>
      <item>ALEN BOŠKOVIĆ</item>
      <item>MIROSLAVA TURNŠEK, Fiorella La Guardia 23, 51000 Rijeka</item>
      <item>ŽDO</item>
      <item>Dragan Bacanović</item>
      <item>Igor Udovičić, Bartola Kašića 22, 51000 Rijeka</item>
      <item>Mateja Turkman, Ferde Livadića 21, 44000 Sisak</item>
      <item>Viktor Polić, Vukovarska 43a, 51000 Rijeka</item>
      <item>IGOR UDOVIČIĆ</item>
      <item>VIKTOR POLIĆ</item>
      <item>JURAJ MARIJANČIĆ</item>
    </derivirana_varijabla>
  </DomainObject.Predmet.OstaliListFormatedWithAdress>
  <DomainObject.Predmet.OstaliListFormatedWithAdressOIB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34491373550, Dubrovačka 6, 51000 Rijeka</item>
      <item>Kata Klepić, OIB 76905671843, Mladenići 34, 51216 Mladenići</item>
      <item>GRAD BAKAR</item>
      <item>Boris Debelić, OIB 14888255196, Rastočine 3, 51000 Rijeka</item>
      <item>LARA DENONA</item>
      <item>ALEN BOŠKOVIĆ</item>
      <item>MIROSLAVA TURNŠEK, Fiorella La Guardia 23, 51000 Rijeka</item>
      <item>ŽDO</item>
      <item>Dragan Bacanović</item>
      <item>Igor Udovičić, OIB 99485172236, Bartola Kašića 22, 51000 Rijeka</item>
      <item>Mateja Turkman, OIB 94408207343, Ferde Livadića 21, 44000 Sisak</item>
      <item>Viktor Polić, OIB 05648142936, Vukovarska 43a, 51000 Rijeka</item>
      <item>IGOR UDOVIČIĆ</item>
      <item>VIKTOR POLIĆ</item>
      <item>JURAJ MARIJANČIĆ</item>
    </izvorni_sadrzaj>
    <derivirana_varijabla naziv="DomainObject.Predmet.OstaliListFormatedWithAdressOIB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34491373550, Dubrovačka 6, 51000 Rijeka</item>
      <item>Kata Klepić, OIB 76905671843, Mladenići 34, 51216 Mladenići</item>
      <item>GRAD BAKAR</item>
      <item>Boris Debelić, OIB 14888255196, Rastočine 3, 51000 Rijeka</item>
      <item>LARA DENONA</item>
      <item>ALEN BOŠKOVIĆ</item>
      <item>MIROSLAVA TURNŠEK, Fiorella La Guardia 23, 51000 Rijeka</item>
      <item>ŽDO</item>
      <item>Dragan Bacanović</item>
      <item>Igor Udovičić, OIB 99485172236, Bartola Kašića 22, 51000 Rijeka</item>
      <item>Mateja Turkman, OIB 94408207343, Ferde Livadića 21, 44000 Sisak</item>
      <item>Viktor Polić, OIB 05648142936, Vukovarska 43a, 51000 Rijeka</item>
      <item>IGOR UDOVIČIĆ</item>
      <item>VIKTOR POLIĆ</item>
      <item>JURAJ MARIJANČIĆ</item>
    </derivirana_varijabla>
  </DomainObject.Predmet.OstaliListFormatedWithAdressOIB>
  <DomainObject.Predmet.OstaliListNazivFormated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  <item>Igor Udovičić</item>
      <item>Mateja Turkman</item>
      <item>Viktor Polić</item>
      <item>IGOR UDOVIČIĆ</item>
      <item>VIKTOR POLIĆ</item>
      <item>JURAJ MARIJANČIĆ</item>
    </izvorni_sadrzaj>
    <derivirana_varijabla naziv="DomainObject.Predmet.OstaliListNazivFormated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  <item>Igor Udovičić</item>
      <item>Mateja Turkman</item>
      <item>Viktor Polić</item>
      <item>IGOR UDOVIČIĆ</item>
      <item>VIKTOR POLIĆ</item>
      <item>JURAJ MARIJANČIĆ</item>
    </derivirana_varijabla>
  </DomainObject.Predmet.OstaliListNazivFormated>
  <DomainObject.Predmet.OstaliListNazivFormatedOIB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</item>
      <item>Kata Klepić, OIB 76905671843</item>
      <item>GRAD BAKAR</item>
      <item>Boris Debelić, OIB 14888255196</item>
      <item>LARA DENONA</item>
      <item>ALEN BOŠKOVIĆ</item>
      <item>MIROSLAVA TURNŠEK</item>
      <item>ŽDO</item>
      <item>Dragan Bacanović</item>
      <item>Igor Udovičić, OIB 99485172236</item>
      <item>Mateja Turkman, OIB 94408207343</item>
      <item>Viktor Polić, OIB 05648142936</item>
      <item>IGOR UDOVIČIĆ</item>
      <item>VIKTOR POLIĆ</item>
      <item>JURAJ MARIJANČIĆ</item>
    </izvorni_sadrzaj>
    <derivirana_varijabla naziv="DomainObject.Predmet.OstaliListNazivFormatedOIB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</item>
      <item>Kata Klepić, OIB 76905671843</item>
      <item>GRAD BAKAR</item>
      <item>Boris Debelić, OIB 14888255196</item>
      <item>LARA DENONA</item>
      <item>ALEN BOŠKOVIĆ</item>
      <item>MIROSLAVA TURNŠEK</item>
      <item>ŽDO</item>
      <item>Dragan Bacanović</item>
      <item>Igor Udovičić, OIB 99485172236</item>
      <item>Mateja Turkman, OIB 94408207343</item>
      <item>Viktor Polić, OIB 05648142936</item>
      <item>IGOR UDOVIČIĆ</item>
      <item>VIKTOR POLIĆ</item>
      <item>JURAJ MARIJANČIĆ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AGREGAT d.o.o.</izvorni_sadrzaj>
    <derivirana_varijabla naziv="DomainObject.Predmet.ProtustrankaIDrugi_1">AGREGAT d.o.o.</derivirana_varijabla>
  </DomainObject.Predmet.ProtustrankaIDrugi>
  <DomainObject.Predmet.StrankaIDrugiAdressOIB>
    <izvorni_sadrzaj>FINA  Zagreb, OIB 85821130368, Ilica 307, 10 000 Zagreb</izvorni_sadrzaj>
    <derivirana_varijabla naziv="DomainObject.Predmet.StrankaIDrugiAdressOIB_1">FINA  Zagreb, OIB 85821130368, Ilica 307, 10 000 Zagreb</derivirana_varijabla>
  </DomainObject.Predmet.StrankaIDrugiAdressOIB>
  <DomainObject.Predmet.ProtustrankaIDrugiAdressOIB>
    <izvorni_sadrzaj>AGREGAT d.o.o., OIB 89677303705, Industrijska zona bb, 51227 Kukuljanovo</izvorni_sadrzaj>
    <derivirana_varijabla naziv="DomainObject.Predmet.ProtustrankaIDrugiAdressOIB_1">AGREGAT d.o.o., OIB 89677303705, Industrijska zona bb, 51227 Kukuljanovo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AGREGAT d.o.o.</item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  <item>Igor Udovičić</item>
      <item>Mateja Turkman</item>
      <item>Viktor Polić</item>
      <item>IGOR UDOVIČIĆ</item>
      <item>VIKTOR POLIĆ</item>
      <item>JURAJ MARIJANČIĆ</item>
    </izvorni_sadrzaj>
    <derivirana_varijabla naziv="DomainObject.Predmet.SudioniciListNaziv_1">
      <item>FINA  Zagreb</item>
      <item>AGREGAT d.o.o.</item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  <item>Igor Udovičić</item>
      <item>Mateja Turkman</item>
      <item>Viktor Polić</item>
      <item>IGOR UDOVIČIĆ</item>
      <item>VIKTOR POLIĆ</item>
      <item>JURAJ MARIJANČIĆ</item>
    </derivirana_varijabla>
  </DomainObject.Predmet.SudioniciListNaziv>
  <DomainObject.Predmet.SudioniciListAdressOIB>
    <izvorni_sadrzaj>
      <item>FINA  Zagreb, OIB 85821130368, Ilica 307,10 000 Zagreb</item>
      <item>AGREGAT d.o.o., OIB 89677303705, Industrijska zona bb,51227 Kukuljanovo</item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34491373550, Dubrovačka 6,51000 Rijeka</item>
      <item>Kata Klepić, OIB 76905671843, Mladenići 34,51216 Mladenići</item>
      <item>GRAD BAKAR</item>
      <item>Boris Debelić, OIB 14888255196, Rastočine 3,51000 Rijeka</item>
      <item>LARA DENONA</item>
      <item>ALEN BOŠKOVIĆ</item>
      <item>MIROSLAVA TURNŠEK, Fiorella La Guardia 23,51000 Rijeka</item>
      <item>ŽDO</item>
      <item>Dragan Bacanović</item>
      <item>Igor Udovičić, OIB 99485172236, Bartola Kašića 22,51000 Rijeka</item>
      <item>Mateja Turkman, OIB 94408207343, Ferde Livadića 21,44000 Sisak</item>
      <item>Viktor Polić, OIB 05648142936, Vukovarska 43a,51000 Rijeka</item>
      <item>IGOR UDOVIČIĆ</item>
      <item>VIKTOR POLIĆ</item>
      <item>JURAJ MARIJANČIĆ</item>
    </izvorni_sadrzaj>
    <derivirana_varijabla naziv="DomainObject.Predmet.SudioniciListAdressOIB_1">
      <item>FINA  Zagreb, OIB 85821130368, Ilica 307,10 000 Zagreb</item>
      <item>AGREGAT d.o.o., OIB 89677303705, Industrijska zona bb,51227 Kukuljanovo</item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34491373550, Dubrovačka 6,51000 Rijeka</item>
      <item>Kata Klepić, OIB 76905671843, Mladenići 34,51216 Mladenići</item>
      <item>GRAD BAKAR</item>
      <item>Boris Debelić, OIB 14888255196, Rastočine 3,51000 Rijeka</item>
      <item>LARA DENONA</item>
      <item>ALEN BOŠKOVIĆ</item>
      <item>MIROSLAVA TURNŠEK, Fiorella La Guardia 23,51000 Rijeka</item>
      <item>ŽDO</item>
      <item>Dragan Bacanović</item>
      <item>Igor Udovičić, OIB 99485172236, Bartola Kašića 22,51000 Rijeka</item>
      <item>Mateja Turkman, OIB 94408207343, Ferde Livadića 21,44000 Sisak</item>
      <item>Viktor Polić, OIB 05648142936, Vukovarska 43a,51000 Rijeka</item>
      <item>IGOR UDOVIČIĆ</item>
      <item>VIKTOR POLIĆ</item>
      <item>JURAJ MARIJANČIĆ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89677303705</item>
      <item>, OIB null</item>
      <item>, OIB null</item>
      <item>, OIB null</item>
      <item>, OIB null</item>
      <item>, OIB null</item>
      <item>, OIB null</item>
      <item>, OIB null</item>
      <item>, OIB null</item>
      <item>, OIB 34491373550</item>
      <item>, OIB 76905671843</item>
      <item>, OIB null</item>
      <item>, OIB 14888255196</item>
      <item>, OIB null</item>
      <item>, OIB null</item>
      <item>, OIB null</item>
      <item>, OIB null</item>
      <item>, OIB null</item>
      <item>, OIB 99485172236</item>
      <item>, OIB 94408207343</item>
      <item>, OIB 05648142936</item>
      <item>, OIB null</item>
      <item>, OIB null</item>
      <item>, OIB null</item>
    </izvorni_sadrzaj>
    <derivirana_varijabla naziv="DomainObject.Predmet.SudioniciListNazivOIB_1">
      <item>, OIB 85821130368</item>
      <item>, OIB 89677303705</item>
      <item>, OIB null</item>
      <item>, OIB null</item>
      <item>, OIB null</item>
      <item>, OIB null</item>
      <item>, OIB null</item>
      <item>, OIB null</item>
      <item>, OIB null</item>
      <item>, OIB null</item>
      <item>, OIB 34491373550</item>
      <item>, OIB 76905671843</item>
      <item>, OIB null</item>
      <item>, OIB 14888255196</item>
      <item>, OIB null</item>
      <item>, OIB null</item>
      <item>, OIB null</item>
      <item>, OIB null</item>
      <item>, OIB null</item>
      <item>, OIB 99485172236</item>
      <item>, OIB 94408207343</item>
      <item>, OIB 05648142936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148</properties:Words>
  <properties:Characters>644</properties:Characters>
  <properties:Lines>37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2018-04-09T09:36:00Z</dcterms:created>
  <dc:creator>dcmelik</dc:creator>
  <cp:lastModifiedBy>Jasna Radulović</cp:lastModifiedBy>
  <cp:lastPrinted>2016-02-02T08:51:00Z</cp:lastPrinted>
  <dcterms:modified xmlns:xsi="http://www.w3.org/2001/XMLSchema-instance" xsi:type="dcterms:W3CDTF">2018-04-09T09:40:00Z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(1026- 13 9.4..docx)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