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634a" w14:paraId="2e8634a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7E6548" w:rsidRPr="00E736C8">
        <w:rPr>
          <w:lang w:val="hr-HR"/>
        </w:rPr>
        <w:t>MAMMALIA d.o.o., Turjaci (Grad Sinj), Turjaci 120, OIB: 28540470307, MBS: 060274046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160A10">
        <w:rPr>
          <w:lang w:val="hr-HR"/>
        </w:rPr>
        <w:t>13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7E6548" w:rsidRPr="00E736C8">
        <w:rPr>
          <w:lang w:val="hr-HR"/>
        </w:rPr>
        <w:t>MAMMALIA d.o.o., Turjaci (Grad Sinj), Turjaci 120, OIB: 28540470307, MBS: 060274046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160A10">
        <w:rPr>
          <w:lang w:val="hr-HR"/>
        </w:rPr>
        <w:t>13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8421E9">
        <w:rPr>
          <w:lang w:val="hr-HR"/>
        </w:rPr>
        <w:t>13,00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II. Za stečajnog upravitelja imenuje </w:t>
      </w:r>
      <w:r w:rsidR="008421E9">
        <w:t>Vencel Čuljak, Osijek, Plješevička 16 E, OIB: 60951188779.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7E6548" w:rsidRPr="00E736C8">
        <w:rPr>
          <w:lang w:val="hr-HR"/>
        </w:rPr>
        <w:t>MAMMALIA d.o.o., Turjaci (Grad Sinj), Turjaci 120, OIB: 28540470307, MBS: 060274046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792774" w:rsidP="001E0105" w:rsidR="00792774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514EFC">
        <w:rPr>
          <w:lang w:val="hr-HR"/>
        </w:rPr>
        <w:t>20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3668D5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>, na temelju članka 444.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7E6548" w:rsidRPr="00E736C8">
        <w:rPr>
          <w:lang w:val="hr-HR"/>
        </w:rPr>
        <w:t>MAMMALIA d.o.o., Turjaci (Grad Sinj), Turjaci 120, OIB: 28540470307, MBS: 060274046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27D33" w:rsidRPr="002A7FC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7E6548" w:rsidRPr="00E736C8">
        <w:rPr>
          <w:lang w:val="hr-HR"/>
        </w:rPr>
        <w:t xml:space="preserve">721 </w:t>
      </w:r>
      <w:r w:rsidR="00170B5C" w:rsidRPr="004B4F6C">
        <w:rPr>
          <w:lang w:val="hr-HR"/>
        </w:rPr>
        <w:t xml:space="preserve">dana, u ukupnom iznosu od </w:t>
      </w:r>
      <w:r w:rsidR="007E6548" w:rsidRPr="00E736C8">
        <w:rPr>
          <w:lang w:val="hr-HR"/>
        </w:rPr>
        <w:t>11.714,95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3668D5">
        <w:rPr>
          <w:b/>
          <w:lang w:val="hr-HR"/>
        </w:rPr>
        <w:t>27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</w:t>
      </w:r>
      <w:r>
        <w:rPr>
          <w:lang w:val="hr-HR"/>
        </w:rPr>
        <w:lastRenderedPageBreak/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160A10">
        <w:rPr>
          <w:lang w:val="hr-HR"/>
        </w:rPr>
        <w:t>13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012EBB" w:rsidP="00F31929" w:rsidR="00012EBB">
      <w:pPr>
        <w:jc w:val="both"/>
        <w:rPr>
          <w:lang w:val="hr-HR"/>
        </w:rPr>
      </w:pPr>
    </w:p>
    <w:p w:rsidRDefault="00792774" w:rsidP="00F31929" w:rsidR="00792774">
      <w:pPr>
        <w:jc w:val="both"/>
        <w:rPr>
          <w:lang w:val="hr-HR"/>
        </w:rPr>
      </w:pPr>
    </w:p>
    <w:p w:rsidRDefault="00B60487" w:rsidP="00F31929" w:rsidR="00B60487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>
      <w:pPr>
        <w:jc w:val="both"/>
        <w:rPr>
          <w:lang w:val="hr-HR"/>
        </w:rPr>
      </w:pPr>
    </w:p>
    <w:p w:rsidRDefault="00497EB4" w:rsidP="00F31929" w:rsidR="00D91F95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792774" w:rsidP="00F31929" w:rsidR="00792774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B0BA2" w:rsidRPr="001B0BA2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7E6548">
      <w:t>2173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7E6548">
      <w:t>2173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0A10"/>
    <w:rsid w:val="001629FC"/>
    <w:rsid w:val="00170B5C"/>
    <w:rsid w:val="001741BC"/>
    <w:rsid w:val="001761EE"/>
    <w:rsid w:val="0018416E"/>
    <w:rsid w:val="00191C4C"/>
    <w:rsid w:val="00193F49"/>
    <w:rsid w:val="001954E8"/>
    <w:rsid w:val="001B0BA2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421E9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70D21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E7766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0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BA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0BA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0BA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0BA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0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BA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B0BA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B0BA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B0BA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2173</izvorni_sadrzaj>
    <derivirana_varijabla naziv="DomainObject.Predmet.Broj_1">2173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St-2173/2015</izvorni_sadrzaj>
    <derivirana_varijabla naziv="DomainObject.Predmet.OznakaBroj_1">St-2173/2015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MAMMALIA d.o.o. za proizvodnju, trgovinu i usluge</izvorni_sadrzaj>
    <derivirana_varijabla naziv="DomainObject.Predmet.ProtustrankaFormated_1">  MAMMALIA d.o.o. za proizvodnju, trgovinu i usluge</derivirana_varijabla>
  </DomainObject.Predmet.ProtustrankaFormated>
  <DomainObject.Predmet.ProtustrankaFormatedOIB>
    <izvorni_sadrzaj>  MAMMALIA d.o.o. za proizvodnju, trgovinu i usluge, OIB 28540470307</izvorni_sadrzaj>
    <derivirana_varijabla naziv="DomainObject.Predmet.ProtustrankaFormatedOIB_1">  MAMMALIA d.o.o. za proizvodnju, trgovinu i usluge, OIB 28540470307</derivirana_varijabla>
  </DomainObject.Predmet.ProtustrankaFormatedOIB>
  <DomainObject.Predmet.ProtustrankaFormatedWithAdress>
    <izvorni_sadrzaj> MAMMALIA d.o.o. za proizvodnju, trgovinu i usluge, Turjaci 120, 21230 Turjaci</izvorni_sadrzaj>
    <derivirana_varijabla naziv="DomainObject.Predmet.ProtustrankaFormatedWithAdress_1"> MAMMALIA d.o.o. za proizvodnju, trgovinu i usluge, Turjaci 120, 21230 Turjaci</derivirana_varijabla>
  </DomainObject.Predmet.ProtustrankaFormatedWithAdress>
  <DomainObject.Predmet.ProtustrankaFormatedWithAdressOIB>
    <izvorni_sadrzaj> MAMMALIA d.o.o. za proizvodnju, trgovinu i usluge, OIB 28540470307, Turjaci 120, 21230 Turjaci</izvorni_sadrzaj>
    <derivirana_varijabla naziv="DomainObject.Predmet.ProtustrankaFormatedWithAdressOIB_1"> MAMMALIA d.o.o. za proizvodnju, trgovinu i usluge, OIB 28540470307, Turjaci 120, 21230 Turjaci</derivirana_varijabla>
  </DomainObject.Predmet.ProtustrankaFormatedWithAdressOIB>
  <DomainObject.Predmet.ProtustrankaWithAdress>
    <izvorni_sadrzaj>MAMMALIA d.o.o. za proizvodnju, trgovinu i usluge Turjaci 120, 21230 Turjaci</izvorni_sadrzaj>
    <derivirana_varijabla naziv="DomainObject.Predmet.ProtustrankaWithAdress_1">MAMMALIA d.o.o. za proizvodnju, trgovinu i usluge Turjaci 120, 21230 Turjaci</derivirana_varijabla>
  </DomainObject.Predmet.ProtustrankaWithAdress>
  <DomainObject.Predmet.ProtustrankaWithAdressOIB>
    <izvorni_sadrzaj>MAMMALIA d.o.o. za proizvodnju, trgovinu i usluge, OIB 28540470307, Turjaci 120, 21230 Turjaci</izvorni_sadrzaj>
    <derivirana_varijabla naziv="DomainObject.Predmet.ProtustrankaWithAdressOIB_1">MAMMALIA d.o.o. za proizvodnju, trgovinu i usluge, OIB 28540470307, Turjaci 120, 21230 Turjaci</derivirana_varijabla>
  </DomainObject.Predmet.ProtustrankaWithAdressOIB>
  <DomainObject.Predmet.ProtustrankaNazivFormated>
    <izvorni_sadrzaj>MAMMALIA d.o.o. za proizvodnju, trgovinu i usluge</izvorni_sadrzaj>
    <derivirana_varijabla naziv="DomainObject.Predmet.ProtustrankaNazivFormated_1">MAMMALIA d.o.o. za proizvodnju, trgovinu i usluge</derivirana_varijabla>
  </DomainObject.Predmet.ProtustrankaNazivFormated>
  <DomainObject.Predmet.ProtustrankaNazivFormatedOIB>
    <izvorni_sadrzaj>MAMMALIA d.o.o. za proizvodnju, trgovinu i usluge, OIB 28540470307</izvorni_sadrzaj>
    <derivirana_varijabla naziv="DomainObject.Predmet.ProtustrankaNazivFormatedOIB_1">MAMMALIA d.o.o. za proizvodnju, trgovinu i usluge, OIB 28540470307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11714.95</izvorni_sadrzaj>
    <derivirana_varijabla naziv="DomainObject.Predmet.TrenutnaVrijednost_1">11714.95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MAMMALIA d.o.o. za proizvodnju, trgovinu i usluge</item>
    </izvorni_sadrzaj>
    <derivirana_varijabla naziv="DomainObject.Predmet.ProtuStrankaListFormated_1">
      <item>MAMMALIA d.o.o. za proizvodnju, trgovinu i usluge</item>
    </derivirana_varijabla>
  </DomainObject.Predmet.ProtuStrankaListFormated>
  <DomainObject.Predmet.ProtuStrankaListFormatedOIB>
    <izvorni_sadrzaj>
      <item>MAMMALIA d.o.o. za proizvodnju, trgovinu i usluge, OIB 28540470307</item>
    </izvorni_sadrzaj>
    <derivirana_varijabla naziv="DomainObject.Predmet.ProtuStrankaListFormatedOIB_1">
      <item>MAMMALIA d.o.o. za proizvodnju, trgovinu i usluge, OIB 28540470307</item>
    </derivirana_varijabla>
  </DomainObject.Predmet.ProtuStrankaListFormatedOIB>
  <DomainObject.Predmet.ProtuStrankaListFormatedWithAdress>
    <izvorni_sadrzaj>
      <item>MAMMALIA d.o.o. za proizvodnju, trgovinu i usluge, Turjaci 120, 21230 Turjaci</item>
    </izvorni_sadrzaj>
    <derivirana_varijabla naziv="DomainObject.Predmet.ProtuStrankaListFormatedWithAdress_1">
      <item>MAMMALIA d.o.o. za proizvodnju, trgovinu i usluge, Turjaci 120, 21230 Turjaci</item>
    </derivirana_varijabla>
  </DomainObject.Predmet.ProtuStrankaListFormatedWithAdress>
  <DomainObject.Predmet.ProtuStrankaListFormatedWithAdressOIB>
    <izvorni_sadrzaj>
      <item>MAMMALIA d.o.o. za proizvodnju, trgovinu i usluge, OIB 28540470307, Turjaci 120, 21230 Turjaci</item>
    </izvorni_sadrzaj>
    <derivirana_varijabla naziv="DomainObject.Predmet.ProtuStrankaListFormatedWithAdressOIB_1">
      <item>MAMMALIA d.o.o. za proizvodnju, trgovinu i usluge, OIB 28540470307, Turjaci 120, 21230 Turjaci</item>
    </derivirana_varijabla>
  </DomainObject.Predmet.ProtuStrankaListFormatedWithAdressOIB>
  <DomainObject.Predmet.ProtuStrankaListNazivFormated>
    <izvorni_sadrzaj>
      <item>MAMMALIA d.o.o. za proizvodnju, trgovinu i usluge</item>
    </izvorni_sadrzaj>
    <derivirana_varijabla naziv="DomainObject.Predmet.ProtuStrankaListNazivFormated_1">
      <item>MAMMALIA d.o.o. za proizvodnju, trgovinu i usluge</item>
    </derivirana_varijabla>
  </DomainObject.Predmet.ProtuStrankaListNazivFormated>
  <DomainObject.Predmet.ProtuStrankaListNazivFormatedOIB>
    <izvorni_sadrzaj>
      <item>MAMMALIA d.o.o. za proizvodnju, trgovinu i usluge, OIB 28540470307</item>
    </izvorni_sadrzaj>
    <derivirana_varijabla naziv="DomainObject.Predmet.ProtuStrankaListNazivFormatedOIB_1">
      <item>MAMMALIA d.o.o. za proizvodnju, trgovinu i usluge, OIB 28540470307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MAMMALIA d.o.o. za proizvodnju, trgovinu i usluge</izvorni_sadrzaj>
    <derivirana_varijabla naziv="DomainObject.Predmet.ProtustrankaIDrugi_1">MAMMALIA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MAMMALIA d.o.o. za proizvodnju, trgovinu i usluge, OIB 28540470307, Turjaci 120, 21230 Turjaci</izvorni_sadrzaj>
    <derivirana_varijabla naziv="DomainObject.Predmet.ProtustrankaIDrugiAdressOIB_1">MAMMALIA d.o.o. za proizvodnju, trgovinu i usluge, OIB 28540470307, Turjaci 120, 21230 Turjaci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MAMMALIA d.o.o. za proizvodnju, trgovinu i usluge</item>
      <item>FINANCIJSKA AGENCIJA, RC SPLIT</item>
    </izvorni_sadrzaj>
    <derivirana_varijabla naziv="DomainObject.Predmet.SudioniciListNaziv_1">
      <item>MAMMALIA d.o.o. za proizvodnju, trgovinu i usluge</item>
      <item>FINANCIJSKA AGENCIJA, RC SPLIT</item>
    </derivirana_varijabla>
  </DomainObject.Predmet.SudioniciListNaziv>
  <DomainObject.Predmet.SudioniciListAdressOIB>
    <izvorni_sadrzaj>
      <item>MAMMALIA d.o.o. za proizvodnju, trgovinu i usluge, OIB 28540470307, Turjaci 120,21230 Turjaci</item>
      <item>FINANCIJSKA AGENCIJA, RC SPLIT, OIB 85821130368, Mažuranićevo šetalište 24 b,21000 Split</item>
    </izvorni_sadrzaj>
    <derivirana_varijabla naziv="DomainObject.Predmet.SudioniciListAdressOIB_1">
      <item>MAMMALIA d.o.o. za proizvodnju, trgovinu i usluge, OIB 28540470307, Turjaci 120,21230 Turjaci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28540470307</item>
      <item>, OIB 85821130368</item>
    </izvorni_sadrzaj>
    <derivirana_varijabla naziv="DomainObject.Predmet.SudioniciListNazivOIB_1">
      <item>, OIB 28540470307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ACBA0B-F7DB-47F8-8AEE-AB9DA3436A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796</properties:Words>
  <properties:Characters>4303</properties:Characters>
  <properties:Lines>114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2016-07-13T07:00:00Z</dcterms:created>
  <dc:creator>wsadmin</dc:creator>
  <cp:lastModifiedBy>Goran Radanović</cp:lastModifiedBy>
  <cp:lastPrinted>2016-07-13T10:27:00Z</cp:lastPrinted>
  <dcterms:modified xmlns:xsi="http://www.w3.org/2001/XMLSchema-instance" xsi:type="dcterms:W3CDTF">2016-07-13T10:31:00Z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