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e2a8" w14:paraId="9b8e2a8" w:rsidRDefault="00C660EB" w:rsidP="00F85E03" w:rsidR="00261F70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St-76</w:t>
      </w:r>
      <w:r w:rsidR="00F85E03">
        <w:rPr>
          <w:rFonts w:cs="Times New Roman" w:hAnsi="Times New Roman" w:ascii="Times New Roman"/>
          <w:sz w:val="24"/>
          <w:szCs w:val="24"/>
        </w:rPr>
        <w:t>/2015</w:t>
      </w:r>
    </w:p>
    <w:p w:rsidRDefault="00F85E03" w:rsidP="00F85E03" w:rsidR="00F85E0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F85E0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F85E0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F85E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85E03" w:rsidP="00F85E03" w:rsidR="00F85E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85E03" w:rsidP="00F85E03" w:rsidR="00F85E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85E03" w:rsidP="00F85E03" w:rsidR="00F85E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6087" w:rsidP="00F85E03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F85E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F85E03" w:rsidP="00F85E03" w:rsidR="00F85E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F85E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F85E03" w:rsidP="00F85E03" w:rsidR="00F85E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96087" w:rsidP="00F85E03" w:rsidR="005960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85E03" w:rsidP="00F85E03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po sucu Tereziji Goreta, kao stečajnom sucu u stečajnom predmetu predlagatelja </w:t>
      </w:r>
      <w:r w:rsidR="00C660EB">
        <w:rPr>
          <w:rFonts w:cs="Times New Roman" w:hAnsi="Times New Roman" w:ascii="Times New Roman"/>
          <w:sz w:val="24"/>
          <w:szCs w:val="24"/>
        </w:rPr>
        <w:t>Republika Hrvatska, Ministarstvo financija, Porezna uprava, Područni ured Dalmacija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nad dužnikom </w:t>
      </w:r>
      <w:r w:rsidR="00C660EB">
        <w:rPr>
          <w:rFonts w:cs="Times New Roman" w:hAnsi="Times New Roman" w:ascii="Times New Roman"/>
          <w:sz w:val="24"/>
          <w:szCs w:val="24"/>
        </w:rPr>
        <w:t>Mladen Radić, vlasnik obrta RADIĆ, iz Šibenika, Brodarica, Ražinska 45, OIB: 86364764716</w:t>
      </w:r>
      <w:r w:rsidR="00596087">
        <w:rPr>
          <w:rFonts w:cs="Times New Roman" w:hAnsi="Times New Roman" w:ascii="Times New Roman"/>
          <w:sz w:val="24"/>
          <w:szCs w:val="24"/>
        </w:rPr>
        <w:t>,</w:t>
      </w:r>
      <w:r w:rsidR="00C660EB">
        <w:rPr>
          <w:rFonts w:cs="Times New Roman" w:hAnsi="Times New Roman" w:ascii="Times New Roman"/>
          <w:sz w:val="24"/>
          <w:szCs w:val="24"/>
        </w:rPr>
        <w:t xml:space="preserve"> zastupan po stečajnom upravitelju Milan Macura iz Šibenika</w:t>
      </w:r>
      <w:r w:rsidR="00596087">
        <w:rPr>
          <w:rFonts w:cs="Times New Roman" w:hAnsi="Times New Roman" w:ascii="Times New Roman"/>
          <w:sz w:val="24"/>
          <w:szCs w:val="24"/>
        </w:rPr>
        <w:t xml:space="preserve"> dana </w:t>
      </w:r>
      <w:r w:rsidR="00C660EB">
        <w:rPr>
          <w:rFonts w:cs="Times New Roman" w:hAnsi="Times New Roman" w:ascii="Times New Roman"/>
          <w:sz w:val="24"/>
          <w:szCs w:val="24"/>
        </w:rPr>
        <w:t>07. Lipnja 2017</w:t>
      </w:r>
      <w:r w:rsidR="00596087">
        <w:rPr>
          <w:rFonts w:cs="Times New Roman" w:hAnsi="Times New Roman" w:ascii="Times New Roman"/>
          <w:sz w:val="24"/>
          <w:szCs w:val="24"/>
        </w:rPr>
        <w:t>. godine</w:t>
      </w:r>
    </w:p>
    <w:p w:rsidRDefault="00596087" w:rsidP="00F85E03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6087" w:rsidP="00F85E03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F85E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j e</w:t>
      </w:r>
    </w:p>
    <w:p w:rsidRDefault="00596087" w:rsidP="00596087" w:rsidR="005960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stečajnom postupku nad dužnikom </w:t>
      </w:r>
      <w:r w:rsidR="00C660EB">
        <w:rPr>
          <w:rFonts w:cs="Times New Roman" w:hAnsi="Times New Roman" w:ascii="Times New Roman"/>
          <w:sz w:val="24"/>
          <w:szCs w:val="24"/>
        </w:rPr>
        <w:t>Mladen Radić, vlasnik obrta RADIĆ, iz Šibenika, Brodarica, Ražinska 45, OIB: 86364764716</w:t>
      </w:r>
      <w:r>
        <w:rPr>
          <w:rFonts w:cs="Times New Roman" w:hAnsi="Times New Roman" w:ascii="Times New Roman"/>
          <w:sz w:val="24"/>
          <w:szCs w:val="24"/>
        </w:rPr>
        <w:t>, zakazuje se ispitno ročište na kojem će se ispitati prijavljene tražbine za dan</w:t>
      </w:r>
    </w:p>
    <w:p w:rsidRDefault="00596087" w:rsidP="00596087" w:rsidR="005960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660EB" w:rsidP="00596087" w:rsidR="00596087" w:rsidRPr="00596087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31. kolovoza 2017. godine u 10,3</w:t>
      </w:r>
      <w:r w:rsidR="00596087" w:rsidRPr="00596087">
        <w:rPr>
          <w:rFonts w:cs="Times New Roman" w:hAnsi="Times New Roman" w:ascii="Times New Roman"/>
          <w:b/>
          <w:sz w:val="24"/>
          <w:szCs w:val="24"/>
        </w:rPr>
        <w:t>0 sati</w:t>
      </w:r>
    </w:p>
    <w:p w:rsidRDefault="00596087" w:rsidP="00596087" w:rsidR="005960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prostorijama </w:t>
      </w:r>
      <w:r w:rsidR="00C660EB">
        <w:rPr>
          <w:rFonts w:cs="Times New Roman" w:hAnsi="Times New Roman" w:ascii="Times New Roman"/>
          <w:sz w:val="24"/>
          <w:szCs w:val="24"/>
        </w:rPr>
        <w:t>Stalne službe u Šibeniku, Stjepana Radića 81, Šibenik</w:t>
      </w:r>
      <w:r>
        <w:rPr>
          <w:rFonts w:cs="Times New Roman" w:hAnsi="Times New Roman" w:ascii="Times New Roman"/>
          <w:sz w:val="24"/>
          <w:szCs w:val="24"/>
        </w:rPr>
        <w:t>, te odmah nakon njega će se održati i izvještajno ročište.</w:t>
      </w: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C660EB">
        <w:rPr>
          <w:rFonts w:cs="Times New Roman" w:hAnsi="Times New Roman" w:ascii="Times New Roman"/>
          <w:sz w:val="24"/>
          <w:szCs w:val="24"/>
        </w:rPr>
        <w:t>07. Lipnja 2017</w:t>
      </w:r>
      <w:r>
        <w:rPr>
          <w:rFonts w:cs="Times New Roman" w:hAnsi="Times New Roman" w:ascii="Times New Roman"/>
          <w:sz w:val="24"/>
          <w:szCs w:val="24"/>
        </w:rPr>
        <w:t xml:space="preserve"> godine </w:t>
      </w: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STEČAJNI SUDAC:</w:t>
      </w:r>
    </w:p>
    <w:p w:rsidRDefault="00596087" w:rsidP="00596087" w:rsidR="0059608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DC2C2B">
        <w:rPr>
          <w:rFonts w:cs="Times New Roman" w:hAnsi="Times New Roman" w:ascii="Times New Roman"/>
          <w:sz w:val="24"/>
          <w:szCs w:val="24"/>
        </w:rPr>
        <w:t>Terezija Goreta</w:t>
      </w: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zaključka nije dopuštena žalba.</w:t>
      </w: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96087" w:rsidP="00596087" w:rsidR="005960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C660EB" w:rsidP="00BE1B3A" w:rsidR="00BE1B3A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</w:t>
      </w:r>
    </w:p>
    <w:p w:rsidRDefault="00BE1B3A" w:rsidP="00596087" w:rsidR="0059608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upravitelju</w:t>
      </w:r>
    </w:p>
    <w:p w:rsidRDefault="00596087" w:rsidP="00596087" w:rsidR="0059608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ŽDO Građansko-upravni odjel </w:t>
      </w:r>
      <w:r w:rsidR="00C660EB">
        <w:rPr>
          <w:rFonts w:cs="Times New Roman" w:hAnsi="Times New Roman" w:ascii="Times New Roman"/>
          <w:sz w:val="24"/>
          <w:szCs w:val="24"/>
        </w:rPr>
        <w:t>Šibenik</w:t>
      </w:r>
    </w:p>
    <w:p w:rsidRDefault="00596087" w:rsidP="00596087" w:rsidR="0059608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596087" w:rsidP="00C660EB" w:rsidR="00596087" w:rsidRPr="00F85E0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sectPr w:rsidR="00596087" w:rsidRPr="00F85E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C73800"/>
    <w:multiLevelType w:val="hybridMultilevel"/>
    <w:tmpl w:val="C530803E"/>
    <w:lvl w:tplc="773CC180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5E03"/>
    <w:rsid w:val="000B3467"/>
    <w:rsid w:val="00596087"/>
    <w:rsid w:val="008B166D"/>
    <w:rsid w:val="008E50D0"/>
    <w:rsid w:val="00A1494F"/>
    <w:rsid w:val="00BE1B3A"/>
    <w:rsid w:val="00C660EB"/>
    <w:rsid w:val="00DC2C2B"/>
    <w:rsid w:val="00E90FE6"/>
    <w:rsid w:val="00F8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85E0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14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9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94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9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9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85E0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14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9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94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9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9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St-76/2015</izvorni_sadrzaj>
    <derivirana_varijabla naziv="DomainObject.Predmet.OznakaBroj_1">St-76/2015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Radić zastupanog po punomoćniku Mišel Rošić; JUJNOVIĆ LUČIĆ MARKOVIĆ Odvjetničko društvo javno trgovačko društvo</izvorni_sadrzaj>
    <derivirana_varijabla naziv="DomainObject.Predmet.ProtustrankaFormated_1">  Mladen Radić zastupanog po punomoćniku Mišel Rošić; JUJNOVIĆ LUČIĆ MARKOVIĆ Odvjetničko društvo javno trgovačko društvo</derivirana_varijabla>
  </DomainObject.Predmet.ProtustrankaFormated>
  <DomainObject.Predmet.ProtustrankaFormatedOIB>
    <izvorni_sadrzaj>  Mladen Radić, OIB 86364764716 zastupanog po punomoćniku Mišel Rošić; JUJNOVIĆ LUČIĆ MARKOVIĆ Odvjetničko društvo javno trgovačko društvo</izvorni_sadrzaj>
    <derivirana_varijabla naziv="DomainObject.Predmet.ProtustrankaFormatedOIB_1">  Mladen Radić, OIB 86364764716 zastupanog po punomoćniku Mišel Rošić; JUJNOVIĆ LUČIĆ MARKOVIĆ Odvjetničko društvo javno trgovačko društvo</derivirana_varijabla>
  </DomainObject.Predmet.ProtustrankaFormatedOIB>
  <DomainObject.Predmet.ProtustrankaFormatedWithAdress>
    <izvorni_sadrzaj> Mladen Radić, Ražinska 46, 22000 Brodarica zastupanog po punomoćniku Mišel Rošić; JUJNOVIĆ LUČIĆ MARKOVIĆ Odvjetničko društvo javno trgovačko društvo</izvorni_sadrzaj>
    <derivirana_varijabla naziv="DomainObject.Predmet.ProtustrankaFormatedWithAdress_1"> Mladen Radić, Ražinska 46, 22000 Brodarica zastupanog po punomoćniku Mišel Rošić; JUJNOVIĆ LUČIĆ MARKOVIĆ Odvjetničko društvo javno trgovačko društvo</derivirana_varijabla>
  </DomainObject.Predmet.ProtustrankaFormatedWithAdress>
  <DomainObject.Predmet.ProtustrankaFormatedWithAdressOIB>
    <izvorni_sadrzaj> Mladen Radić, OIB 86364764716, Ražinska 46, 22000 Brodarica zastupanog po punomoćniku Mišel Rošić; JUJNOVIĆ LUČIĆ MARKOVIĆ Odvjetničko društvo javno trgovačko društvo</izvorni_sadrzaj>
    <derivirana_varijabla naziv="DomainObject.Predmet.ProtustrankaFormatedWithAdressOIB_1"> Mladen Radić, OIB 86364764716, Ražinska 46, 22000 Brodarica zastupanog po punomoćniku Mišel Rošić; JUJNOVIĆ LUČIĆ MARKOVIĆ Odvjetničko društvo javno trgovačko društvo</derivirana_varijabla>
  </DomainObject.Predmet.ProtustrankaFormatedWithAdressOIB>
  <DomainObject.Predmet.ProtustrankaWithAdress>
    <izvorni_sadrzaj>Mladen Radić Ražinska 46, 22000 Brodarica</izvorni_sadrzaj>
    <derivirana_varijabla naziv="DomainObject.Predmet.ProtustrankaWithAdress_1">Mladen Radić Ražinska 46, 22000 Brodarica</derivirana_varijabla>
  </DomainObject.Predmet.ProtustrankaWithAdress>
  <DomainObject.Predmet.ProtustrankaWithAdressOIB>
    <izvorni_sadrzaj>Mladen Radić, OIB 86364764716, Ražinska 46, 22000 Brodarica</izvorni_sadrzaj>
    <derivirana_varijabla naziv="DomainObject.Predmet.ProtustrankaWithAdressOIB_1">Mladen Radić, OIB 86364764716, Ražinska 46, 22000 Brodarica</derivirana_varijabla>
  </DomainObject.Predmet.ProtustrankaWithAdressOIB>
  <DomainObject.Predmet.ProtustrankaNazivFormated>
    <izvorni_sadrzaj>Mladen Radić</izvorni_sadrzaj>
    <derivirana_varijabla naziv="DomainObject.Predmet.ProtustrankaNazivFormated_1">Mladen Radić</derivirana_varijabla>
  </DomainObject.Predmet.ProtustrankaNazivFormated>
  <DomainObject.Predmet.ProtustrankaNazivFormatedOIB>
    <izvorni_sadrzaj>Mladen Radić, OIB 86364764716</izvorni_sadrzaj>
    <derivirana_varijabla naziv="DomainObject.Predmet.ProtustrankaNazivFormatedOIB_1">Mladen Radić, OIB 86364764716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odjel; pravni sljednik dužnika - GRAĐENJE RADIĆ d.o.o. za građenje, trgovinu i usluge</izvorni_sadrzaj>
    <derivirana_varijabla naziv="DomainObject.Predmet.StrankaFormated_1">  RHMF POREZNA UPRAVA - Područni ured Dalmacija zastupanog po punomoćniku ŽDO U ŠIBENIKU - Građansko-upravni odjel; pravni sljednik dužnika - GRAĐENJE RADIĆ d.o.o. za građenje, trgovinu i usluge</derivirana_varijabla>
  </DomainObject.Predmet.StrankaFormated>
  <DomainObject.Predmet.StrankaFormatedOIB>
    <izvorni_sadrzaj>  RHMF POREZNA UPRAVA - Područni ured Dalmacija, OIB 18683136487 zastupanog po punomoćniku ŽDO U ŠIBENIKU - Građansko-upravni odjel; pravni sljednik dužnika - GRAĐENJE RADIĆ d.o.o. za građenje, trgovinu i usluge, OIB 73664837958</izvorni_sadrzaj>
    <derivirana_varijabla naziv="DomainObject.Predmet.StrankaFormatedOIB_1">  RHMF POREZNA UPRAVA - Područni ured Dalmacija, OIB 18683136487 zastupanog po punomoćniku ŽDO U ŠIBENIKU - Građansko-upravni odjel; pravni sljednik dužnika - GRAĐENJE RADIĆ d.o.o. za građenje, trgovinu i usluge, OIB 73664837958</derivirana_varijabla>
  </DomainObject.Predmet.StrankaFormatedOIB>
  <DomainObject.Predmet.StrankaFormatedWithAdress>
    <izvorni_sadrzaj> RHMF POREZNA UPRAVA - Područni ured Dalmacija zastupanog po punomoćniku ŽDO U ŠIBENIKU - Građansko-upravni odjel; pravni sljednik dužnika - GRAĐENJE RADIĆ d.o.o. za građenje, trgovinu i usluge, Ražinska 46, 22000 Brodarica</izvorni_sadrzaj>
    <derivirana_varijabla naziv="DomainObject.Predmet.StrankaFormatedWithAdress_1"> RHMF POREZNA UPRAVA - Područni ured Dalmacija zastupanog po punomoćniku ŽDO U ŠIBENIKU - Građansko-upravni odjel; pravni sljednik dužnika - GRAĐENJE RADIĆ d.o.o. za građenje, trgovinu i usluge, Ražinska 46, 22000 Brodarica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odjel; pravni sljednik dužnika - GRAĐENJE RADIĆ d.o.o. za građenje, trgovinu i usluge, OIB 73664837958, Ražinska 46, 22000 Brodarica</izvorni_sadrzaj>
    <derivirana_varijabla naziv="DomainObject.Predmet.StrankaFormatedWithAdressOIB_1"> RHMF POREZNA UPRAVA - Područni ured Dalmacija, OIB 18683136487 zastupanog po punomoćniku ŽDO U ŠIBENIKU - Građansko-upravni odjel; pravni sljednik dužnika - GRAĐENJE RADIĆ d.o.o. za građenje, trgovinu i usluge, OIB 73664837958, Ražinska 46, 22000 Brodarica</derivirana_varijabla>
  </DomainObject.Predmet.StrankaFormatedWithAdressOIB>
  <DomainObject.Predmet.StrankaWithAdress>
    <izvorni_sadrzaj>RHMF POREZNA UPRAVA - Područni ured Dalmacija ,pravni sljednik dužnika - GRAĐENJE RADIĆ d.o.o. za građenje, trgovinu i usluge Ražinska 46,22000 Brodarica</izvorni_sadrzaj>
    <derivirana_varijabla naziv="DomainObject.Predmet.StrankaWithAdress_1">RHMF POREZNA UPRAVA - Područni ured Dalmacija ,pravni sljednik dužnika - GRAĐENJE RADIĆ d.o.o. za građenje, trgovinu i usluge Ražinska 46,22000 Brodarica</derivirana_varijabla>
  </DomainObject.Predmet.StrankaWithAdress>
  <DomainObject.Predmet.StrankaWithAdressOIB>
    <izvorni_sadrzaj>RHMF POREZNA UPRAVA - Područni ured Dalmacija, OIB 18683136487,pravni sljednik dužnika - GRAĐENJE RADIĆ d.o.o. za građenje, trgovinu i usluge, OIB 73664837958, Ražinska 46,22000 Brodarica</izvorni_sadrzaj>
    <derivirana_varijabla naziv="DomainObject.Predmet.StrankaWithAdressOIB_1">RHMF POREZNA UPRAVA - Područni ured Dalmacija, OIB 18683136487,pravni sljednik dužnika - GRAĐENJE RADIĆ d.o.o. za građenje, trgovinu i usluge, OIB 73664837958, Ražinska 46,22000 Brodarica</derivirana_varijabla>
  </DomainObject.Predmet.StrankaWithAdressOIB>
  <DomainObject.Predmet.StrankaNazivFormated>
    <izvorni_sadrzaj>RHMF POREZNA UPRAVA - Područni ured Dalmacija,pravni sljednik dužnika - GRAĐENJE RADIĆ d.o.o. za građenje, trgovinu i usluge</izvorni_sadrzaj>
    <derivirana_varijabla naziv="DomainObject.Predmet.StrankaNazivFormated_1">RHMF POREZNA UPRAVA - Područni ured Dalmacija,pravni sljednik dužnika - GRAĐENJE RADIĆ d.o.o. za građenje, trgovinu i usluge</derivirana_varijabla>
  </DomainObject.Predmet.StrankaNazivFormated>
  <DomainObject.Predmet.StrankaNazivFormatedOIB>
    <izvorni_sadrzaj>RHMF POREZNA UPRAVA - Područni ured Dalmacija, OIB 18683136487,pravni sljednik dužnika - GRAĐENJE RADIĆ d.o.o. za građenje, trgovinu i usluge, OIB 73664837958</izvorni_sadrzaj>
    <derivirana_varijabla naziv="DomainObject.Predmet.StrankaNazivFormatedOIB_1">RHMF POREZNA UPRAVA - Područni ured Dalmacija, OIB 18683136487,pravni sljednik dužnika - GRAĐENJE RADIĆ d.o.o. za građenje, trgovinu i usluge, OIB 73664837958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  <item>pravni sljednik dužnika - GRAĐENJE RADIĆ d.o.o. za građenje, trgovinu i usluge</item>
    </izvorni_sadrzaj>
    <derivirana_varijabla naziv="DomainObject.Predmet.StrankaListFormated_1">
      <item>RHMF POREZNA UPRAVA - Područni ured Dalmacija zastupanog po punomoćniku ŽDO U ŠIBENIKU - Građansko-upravni odjel</item>
      <item>pravni sljednik dužnika - GRAĐENJE RADIĆ d.o.o. za građenje, trgovinu i usluge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  <item>pravni sljednik dužnika - GRAĐENJE RADIĆ d.o.o. za građenje, trgovinu i usluge, OIB 73664837958</item>
    </izvorni_sadrzaj>
    <derivirana_varijabla naziv="DomainObject.Predmet.StrankaListFormatedOIB_1">
      <item>RHMF POREZNA UPRAVA - Područni ured Dalmacija, OIB 18683136487 zastupanog po punomoćniku ŽDO U ŠIBENIKU - Građansko-upravni odjel</item>
      <item>pravni sljednik dužnika - GRAĐENJE RADIĆ d.o.o. za građenje, trgovinu i usluge, OIB 73664837958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  <item>pravni sljednik dužnika - GRAĐENJE RADIĆ d.o.o. za građenje, trgovinu i usluge, Ražinska 46, 22000 Brodarica</item>
    </izvorni_sadrzaj>
    <derivirana_varijabla naziv="DomainObject.Predmet.StrankaListFormatedWithAdress_1">
      <item>RHMF POREZNA UPRAVA - Područni ured Dalmacija zastupanog po punomoćniku ŽDO U ŠIBENIKU - Građansko-upravni odjel</item>
      <item>pravni sljednik dužnika - GRAĐENJE RADIĆ d.o.o. za građenje, trgovinu i usluge, Ražinska 46, 22000 Brodarica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  <item>pravni sljednik dužnika - GRAĐENJE RADIĆ d.o.o. za građenje, trgovinu i usluge, OIB 73664837958, Ražinska 46, 22000 Brodarica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  <item>pravni sljednik dužnika - GRAĐENJE RADIĆ d.o.o. za građenje, trgovinu i usluge, OIB 73664837958, Ražinska 46, 22000 Brodarica</item>
    </derivirana_varijabla>
  </DomainObject.Predmet.StrankaListFormatedWithAdressOIB>
  <DomainObject.Predmet.StrankaListNazivFormated>
    <izvorni_sadrzaj>
      <item>RHMF POREZNA UPRAVA - Područni ured Dalmacija</item>
      <item>pravni sljednik dužnika - GRAĐENJE RADIĆ d.o.o. za građenje, trgovinu i usluge</item>
    </izvorni_sadrzaj>
    <derivirana_varijabla naziv="DomainObject.Predmet.StrankaListNazivFormated_1">
      <item>RHMF POREZNA UPRAVA - Područni ured Dalmacija</item>
      <item>pravni sljednik dužnika - GRAĐENJE RADIĆ d.o.o. za građenje, trgovinu i usluge</item>
    </derivirana_varijabla>
  </DomainObject.Predmet.StrankaListNazivFormated>
  <DomainObject.Predmet.StrankaListNazivFormatedOIB>
    <izvorni_sadrzaj>
      <item>RHMF POREZNA UPRAVA - Područni ured Dalmacija, OIB 18683136487</item>
      <item>pravni sljednik dužnika - GRAĐENJE RADIĆ d.o.o. za građenje, trgovinu i usluge, OIB 73664837958</item>
    </izvorni_sadrzaj>
    <derivirana_varijabla naziv="DomainObject.Predmet.StrankaListNazivFormatedOIB_1">
      <item>RHMF POREZNA UPRAVA - Područni ured Dalmacija, OIB 18683136487</item>
      <item>pravni sljednik dužnika - GRAĐENJE RADIĆ d.o.o. za građenje, trgovinu i usluge, OIB 73664837958</item>
    </derivirana_varijabla>
  </DomainObject.Predmet.StrankaListNazivFormatedOIB>
  <DomainObject.Predmet.ProtuStrankaListFormated>
    <izvorni_sadrzaj>
      <item>Mladen Radić zastupanog po punomoćniku Mišel Rošić; JUJNOVIĆ LUČIĆ MARKOVIĆ Odvjetničko društvo javno trgovačko društvo</item>
    </izvorni_sadrzaj>
    <derivirana_varijabla naziv="DomainObject.Predmet.ProtuStrankaListFormated_1">
      <item>Mladen Radić zastupanog po punomoćniku Mišel Rošić; JUJNOVIĆ LUČIĆ MARKOVIĆ Odvjetničko društvo javno trgovačko društvo</item>
    </derivirana_varijabla>
  </DomainObject.Predmet.ProtuStrankaListFormated>
  <DomainObject.Predmet.ProtuStrankaListFormatedOIB>
    <izvorni_sadrzaj>
      <item>Mladen Radić, OIB 86364764716 zastupanog po punomoćniku Mišel Rošić; JUJNOVIĆ LUČIĆ MARKOVIĆ Odvjetničko društvo javno trgovačko društvo</item>
    </izvorni_sadrzaj>
    <derivirana_varijabla naziv="DomainObject.Predmet.ProtuStrankaListFormatedOIB_1">
      <item>Mladen Radić, OIB 86364764716 zastupanog po punomoćniku Mišel Rošić; JUJNOVIĆ LUČIĆ MARKOVIĆ Odvjetničko društvo javno trgovačko društvo</item>
    </derivirana_varijabla>
  </DomainObject.Predmet.ProtuStrankaListFormatedOIB>
  <DomainObject.Predmet.ProtuStrankaListFormatedWithAdress>
    <izvorni_sadrzaj>
      <item>Mladen Radić, Ražinska 46, 22000 Brodarica zastupanog po punomoćniku Mišel Rošić; JUJNOVIĆ LUČIĆ MARKOVIĆ Odvjetničko društvo javno trgovačko društvo</item>
    </izvorni_sadrzaj>
    <derivirana_varijabla naziv="DomainObject.Predmet.ProtuStrankaListFormatedWithAdress_1">
      <item>Mladen Radić, Ražinska 46, 22000 Brodarica zastupanog po punomoćniku Mišel Rošić; JUJNOVIĆ LUČIĆ MARKOVIĆ Odvjetničko društvo javno trgovačko društvo</item>
    </derivirana_varijabla>
  </DomainObject.Predmet.ProtuStrankaListFormatedWithAdress>
  <DomainObject.Predmet.ProtuStrankaListFormatedWithAdressOIB>
    <izvorni_sadrzaj>
      <item>Mladen Radić, OIB 86364764716, Ražinska 46, 22000 Brodarica zastupanog po punomoćniku Mišel Rošić; JUJNOVIĆ LUČIĆ MARKOVIĆ Odvjetničko društvo javno trgovačko društvo</item>
    </izvorni_sadrzaj>
    <derivirana_varijabla naziv="DomainObject.Predmet.ProtuStrankaListFormatedWithAdressOIB_1">
      <item>Mladen Radić, OIB 86364764716, Ražinska 46, 22000 Brodarica zastupanog po punomoćniku Mišel Rošić; JUJNOVIĆ LUČIĆ MARKOVIĆ Odvjetničko društvo javno trgovačko društvo</item>
    </derivirana_varijabla>
  </DomainObject.Predmet.ProtuStrankaListFormatedWithAdressOIB>
  <DomainObject.Predmet.ProtuStrankaListNazivFormated>
    <izvorni_sadrzaj>
      <item>Mladen Radić</item>
    </izvorni_sadrzaj>
    <derivirana_varijabla naziv="DomainObject.Predmet.ProtuStrankaListNazivFormated_1">
      <item>Mladen Radić</item>
    </derivirana_varijabla>
  </DomainObject.Predmet.ProtuStrankaListNazivFormated>
  <DomainObject.Predmet.ProtuStrankaListNazivFormatedOIB>
    <izvorni_sadrzaj>
      <item>Mladen Radić, OIB 86364764716</item>
    </izvorni_sadrzaj>
    <derivirana_varijabla naziv="DomainObject.Predmet.ProtuStrankaListNazivFormatedOIB_1">
      <item>Mladen Radić, OIB 86364764716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  <item>Milan Macura</item>
      <item>Mišel Rošić punomoćnik sudionika u postupku Mladen Radić</item>
      <item>JUJNOVIĆ LUČIĆ MARKOVIĆ Odvjetničko društvo javno trgovačko društvo punomoćnik sudionika u postupku Mladen Radić</item>
    </izvorni_sadrzaj>
    <derivirana_varijabla naziv="DomainObject.Predmet.OstaliListFormated_1">
      <item>ŽDO U ŠIBENIKU - Građansko-upravni odjel punomoćnik sudionika u postupku RHMF POREZNA UPRAVA - Područni ured Dalmacija</item>
      <item>Milan Macura</item>
      <item>Mišel Rošić punomoćnik sudionika u postupku Mladen Radić</item>
      <item>JUJNOVIĆ LUČIĆ MARKOVIĆ Odvjetničko društvo javno trgovačko društvo punomoćnik sudionika u postupku Mladen Radić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  <item>Milan Macura, OIB 25991506239</item>
      <item>Mišel Rošić punomoćnik sudionika u postupku Mladen Radić</item>
      <item>JUJNOVIĆ LUČIĆ MARKOVIĆ Odvjetničko društvo javno trgovačko društvo, OIB 46736017727 punomoćnik sudionika u postupku Mladen Radić</item>
    </izvorni_sadrzaj>
    <derivirana_varijabla naziv="DomainObject.Predmet.OstaliListFormatedOIB_1">
      <item>ŽDO U ŠIBENIKU - Građansko-upravni odjel punomoćnik sudionika u postupku RHMF POREZNA UPRAVA - Područni ured Dalmacija</item>
      <item>Milan Macura, OIB 25991506239</item>
      <item>Mišel Rošić punomoćnik sudionika u postupku Mladen Radić</item>
      <item>JUJNOVIĆ LUČIĆ MARKOVIĆ Odvjetničko društvo javno trgovačko društvo, OIB 46736017727 punomoćnik sudionika u postupku Mladen Radić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  <item>Milan Macura, Nikole Tesle 159, 22000 Šibenik</item>
      <item>Mišel Rošić, Tolstojeva 35 A, 21000 Split punomoćnik sudionika u postupku Mladen Radić</item>
      <item>JUJNOVIĆ LUČIĆ MARKOVIĆ Odvjetničko društvo javno trgovačko društvo, Strojarska cesta 20, 10000 Zagreb punomoćnik sudionika u postupku Mladen Radić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  <item>Milan Macura, Nikole Tesle 159, 22000 Šibenik</item>
      <item>Mišel Rošić, Tolstojeva 35 A, 21000 Split punomoćnik sudionika u postupku Mladen Radić</item>
      <item>JUJNOVIĆ LUČIĆ MARKOVIĆ Odvjetničko društvo javno trgovačko društvo, Strojarska cesta 20, 10000 Zagreb punomoćnik sudionika u postupku Mladen Radić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  <item>Milan Macura, OIB 25991506239, Nikole Tesle 159, 22000 Šibenik</item>
      <item>Mišel Rošić, Tolstojeva 35 A, 21000 Split punomoćnik sudionika u postupku Mladen Radić</item>
      <item>JUJNOVIĆ LUČIĆ MARKOVIĆ Odvjetničko društvo javno trgovačko društvo, OIB 46736017727, Strojarska cesta 20, 10000 Zagreb punomoćnik sudionika u postupku Mladen Radić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  <item>Milan Macura, OIB 25991506239, Nikole Tesle 159, 22000 Šibenik</item>
      <item>Mišel Rošić, Tolstojeva 35 A, 21000 Split punomoćnik sudionika u postupku Mladen Radić</item>
      <item>JUJNOVIĆ LUČIĆ MARKOVIĆ Odvjetničko društvo javno trgovačko društvo, OIB 46736017727, Strojarska cesta 20, 10000 Zagreb punomoćnik sudionika u postupku Mladen Radić</item>
    </derivirana_varijabla>
  </DomainObject.Predmet.OstaliListFormatedWithAdressOIB>
  <DomainObject.Predmet.OstaliListNazivFormated>
    <izvorni_sadrzaj>
      <item>ŽDO U ŠIBENIKU - Građansko-upravni odjel</item>
      <item>Milan Macura</item>
      <item>Mišel Rošić</item>
      <item>JUJNOVIĆ LUČIĆ MARKOVIĆ Odvjetničko društvo javno trgovačko društvo</item>
    </izvorni_sadrzaj>
    <derivirana_varijabla naziv="DomainObject.Predmet.OstaliListNazivFormated_1">
      <item>ŽDO U ŠIBENIKU - Građansko-upravni odjel</item>
      <item>Milan Macura</item>
      <item>Mišel Rošić</item>
      <item>JUJNOVIĆ LUČIĆ MARKOVIĆ Odvjetničko društvo javno trgovačko društvo</item>
    </derivirana_varijabla>
  </DomainObject.Predmet.OstaliListNazivFormated>
  <DomainObject.Predmet.OstaliListNazivFormatedOIB>
    <izvorni_sadrzaj>
      <item>ŽDO U ŠIBENIKU - Građansko-upravni odjel</item>
      <item>Milan Macura, OIB 25991506239</item>
      <item>Mišel Rošić</item>
      <item>JUJNOVIĆ LUČIĆ MARKOVIĆ Odvjetničko društvo javno trgovačko društvo, OIB 46736017727</item>
    </izvorni_sadrzaj>
    <derivirana_varijabla naziv="DomainObject.Predmet.OstaliListNazivFormatedOIB_1">
      <item>ŽDO U ŠIBENIKU - Građansko-upravni odjel</item>
      <item>Milan Macura, OIB 25991506239</item>
      <item>Mišel Rošić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 i dr.</izvorni_sadrzaj>
    <derivirana_varijabla naziv="DomainObject.Predmet.StrankaIDrugi_1">RHMF POREZNA UPRAVA - Područni ured Dalmacija i dr.</derivirana_varijabla>
  </DomainObject.Predmet.StrankaIDrugi>
  <DomainObject.Predmet.ProtustrankaIDrugi>
    <izvorni_sadrzaj>Mladen Radić</izvorni_sadrzaj>
    <derivirana_varijabla naziv="DomainObject.Predmet.ProtustrankaIDrugi_1">Mladen Radić</derivirana_varijabla>
  </DomainObject.Predmet.ProtustrankaIDrugi>
  <DomainObject.Predmet.StrankaIDrugiAdressOIB>
    <izvorni_sadrzaj>RHMF POREZNA UPRAVA - Područni ured Dalmacija, OIB 18683136487 i dr.</izvorni_sadrzaj>
    <derivirana_varijabla naziv="DomainObject.Predmet.StrankaIDrugiAdressOIB_1">RHMF POREZNA UPRAVA - Područni ured Dalmacija, OIB 18683136487 i dr.</derivirana_varijabla>
  </DomainObject.Predmet.StrankaIDrugiAdressOIB>
  <DomainObject.Predmet.ProtustrankaIDrugiAdressOIB>
    <izvorni_sadrzaj>Mladen Radić, OIB 86364764716, Ražinska 46, 22000 Brodarica</izvorni_sadrzaj>
    <derivirana_varijabla naziv="DomainObject.Predmet.ProtustrankaIDrugiAdressOIB_1">Mladen Radić, OIB 86364764716, Ražinska 46,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Mladen Radić</item>
      <item>ŽDO U ŠIBENIKU - Građansko-upravni odjel</item>
      <item>Milan Macura</item>
      <item>Mišel Rošić</item>
      <item>pravni sljednik dužnika - GRAĐENJE RADIĆ d.o.o. za građenje, trgovinu i usluge</item>
      <item>JUJNOVIĆ LUČIĆ MARKOVIĆ Odvjetničko društvo javno trgovačko društvo</item>
    </izvorni_sadrzaj>
    <derivirana_varijabla naziv="DomainObject.Predmet.SudioniciListNaziv_1">
      <item>RHMF POREZNA UPRAVA - Područni ured Dalmacija</item>
      <item>Mladen Radić</item>
      <item>ŽDO U ŠIBENIKU - Građansko-upravni odjel</item>
      <item>Milan Macura</item>
      <item>Mišel Rošić</item>
      <item>pravni sljednik dužnika - GRAĐENJE RADIĆ d.o.o. za građenje, trgovinu i usluge</item>
      <item>JUJNOVIĆ LUČIĆ MARKOVIĆ Odvjetničko društvo javno trgovačko društvo</item>
    </derivirana_varijabla>
  </DomainObject.Predmet.SudioniciListNaziv>
  <DomainObject.Predmet.SudioniciListAdressOIB>
    <izvorni_sadrzaj>
      <item>RHMF POREZNA UPRAVA - Područni ured Dalmacija, OIB 18683136487</item>
      <item>Mladen Radić, OIB 86364764716, Ražinska 46,22000 Brodarica</item>
      <item>ŽDO U ŠIBENIKU - Građansko-upravni odjel, P. Grubišića 3,22000 Šibenik</item>
      <item>Milan Macura, OIB 25991506239, Nikole Tesle 159,22000 Šibenik</item>
      <item>Mišel Rošić, Tolstojeva 35 A,21000 Split</item>
      <item>pravni sljednik dužnika - GRAĐENJE RADIĆ d.o.o. za građenje, trgovinu i usluge, OIB 73664837958, Ražinska 46,22000 Brodarica</item>
      <item>JUJNOVIĆ LUČIĆ MARKOVIĆ Odvjetničko društvo javno trgovačko društvo, OIB 46736017727, Strojarska cesta 20,10000 Zagreb</item>
    </izvorni_sadrzaj>
    <derivirana_varijabla naziv="DomainObject.Predmet.SudioniciListAdressOIB_1">
      <item>RHMF POREZNA UPRAVA - Područni ured Dalmacija, OIB 18683136487</item>
      <item>Mladen Radić, OIB 86364764716, Ražinska 46,22000 Brodarica</item>
      <item>ŽDO U ŠIBENIKU - Građansko-upravni odjel, P. Grubišića 3,22000 Šibenik</item>
      <item>Milan Macura, OIB 25991506239, Nikole Tesle 159,22000 Šibenik</item>
      <item>Mišel Rošić, Tolstojeva 35 A,21000 Split</item>
      <item>pravni sljednik dužnika - GRAĐENJE RADIĆ d.o.o. za građenje, trgovinu i usluge, OIB 73664837958, Ražinska 46,22000 Brodarica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86364764716</item>
      <item>, OIB 25991506239</item>
      <item>, OIB null</item>
      <item>, OIB 73664837958</item>
      <item>, OIB 46736017727</item>
    </izvorni_sadrzaj>
    <derivirana_varijabla naziv="DomainObject.Predmet.SudioniciListNazivOIB_1">
      <item>, OIB null</item>
      <item>, OIB 18683136487</item>
      <item>, OIB 86364764716</item>
      <item>, OIB 25991506239</item>
      <item>, OIB null</item>
      <item>, OIB 73664837958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988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2017-06-07T07:10:00Z</dcterms:created>
  <dc:creator>Katarina Benić</dc:creator>
  <cp:lastModifiedBy>Anita Hrabrov Petrić</cp:lastModifiedBy>
  <cp:lastPrinted>2017-06-07T10:48:00Z</cp:lastPrinted>
  <dcterms:modified xmlns:xsi="http://www.w3.org/2001/XMLSchema-instance" xsi:type="dcterms:W3CDTF">2017-06-07T10:52:00Z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