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6a7f" w14:paraId="73f6a7f" w:rsidRDefault="006746C9" w:rsidR="006746C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83073" w:rsidP="00505C7F" w:rsidR="00E83073" w:rsidRPr="00771FC6">
      <w:pPr>
        <w:rPr>
          <w:b/>
        </w:rPr>
      </w:pPr>
    </w:p>
    <w:p w:rsidRDefault="001D3413" w:rsidP="00505C7F" w:rsidR="001D3413" w:rsidRPr="008C675C">
      <w:r w:rsidRPr="008C675C">
        <w:t>REPUBLIKA HRVATSKA</w:t>
      </w:r>
    </w:p>
    <w:p w:rsidRDefault="001D3413" w:rsidP="00505C7F" w:rsidR="00951BC4" w:rsidRPr="008C675C">
      <w:r w:rsidRPr="008C675C">
        <w:t>TRGOVAČKI SUD U ZAGREBU</w:t>
      </w:r>
    </w:p>
    <w:p w:rsidRDefault="00AE105D" w:rsidP="00505C7F" w:rsidR="00493770" w:rsidRPr="008C675C">
      <w:r w:rsidRPr="008C675C">
        <w:t>Zagreb</w:t>
      </w:r>
      <w:r w:rsidR="00951BC4" w:rsidRPr="008C675C">
        <w:t xml:space="preserve">, </w:t>
      </w:r>
      <w:r w:rsidRPr="008C675C">
        <w:t>Amruševa 2/II</w:t>
      </w:r>
      <w:r w:rsidR="000270AF" w:rsidRPr="008C675C">
        <w:tab/>
      </w:r>
      <w:r w:rsidR="000270AF" w:rsidRPr="008C675C">
        <w:tab/>
      </w:r>
      <w:r w:rsidR="000270AF" w:rsidRPr="008C675C">
        <w:tab/>
      </w:r>
      <w:r w:rsidR="000270AF" w:rsidRPr="008C675C">
        <w:tab/>
      </w:r>
      <w:r w:rsidR="000270AF" w:rsidRPr="008C675C">
        <w:tab/>
      </w:r>
      <w:r w:rsidR="000270AF" w:rsidRPr="008C675C">
        <w:tab/>
      </w:r>
      <w:r w:rsidR="000270AF" w:rsidRPr="008C675C">
        <w:tab/>
        <w:t xml:space="preserve">          </w:t>
      </w:r>
      <w:r w:rsidR="007D3AAF" w:rsidRPr="008C675C">
        <w:t xml:space="preserve"> </w:t>
      </w:r>
      <w:r w:rsidR="00804F9E" w:rsidRPr="008C675C">
        <w:t xml:space="preserve">67. </w:t>
      </w:r>
      <w:r w:rsidR="001D3413" w:rsidRPr="008C675C">
        <w:t>St-</w:t>
      </w:r>
      <w:r w:rsidR="0046244A" w:rsidRPr="008C675C">
        <w:t>893</w:t>
      </w:r>
      <w:r w:rsidR="001D3413" w:rsidRPr="008C675C">
        <w:t>/</w:t>
      </w:r>
      <w:r w:rsidR="00AD64AE" w:rsidRPr="008C675C">
        <w:t>1</w:t>
      </w:r>
      <w:r w:rsidR="00DB368B" w:rsidRPr="008C675C">
        <w:t>3</w:t>
      </w:r>
      <w:r w:rsidR="006746C9">
        <w:t>-255</w:t>
      </w:r>
      <w:r w:rsidR="000E4D2D" w:rsidRPr="008C675C">
        <w:tab/>
      </w:r>
      <w:r w:rsidR="000E4D2D" w:rsidRPr="008C675C">
        <w:tab/>
      </w:r>
      <w:r w:rsidR="000E4D2D" w:rsidRPr="008C675C">
        <w:tab/>
      </w:r>
      <w:r w:rsidR="000E4D2D" w:rsidRPr="008C675C">
        <w:tab/>
      </w:r>
      <w:r w:rsidR="000E4D2D" w:rsidRPr="008C675C">
        <w:tab/>
      </w:r>
    </w:p>
    <w:p w:rsidRDefault="00B2341A" w:rsidP="00B2341A" w:rsidR="004A1997" w:rsidRPr="008C675C">
      <w:pPr>
        <w:jc w:val="center"/>
      </w:pPr>
      <w:r w:rsidRPr="008C675C">
        <w:t>R E P U B L I K A   H R V A T S K A</w:t>
      </w:r>
    </w:p>
    <w:p w:rsidRDefault="00EA0859" w:rsidP="007D3AAF" w:rsidR="00EA0859" w:rsidRPr="008C675C">
      <w:pPr>
        <w:jc w:val="center"/>
      </w:pPr>
    </w:p>
    <w:p w:rsidRDefault="00BA13DE" w:rsidP="007D3AAF" w:rsidR="004A1997" w:rsidRPr="008C675C">
      <w:pPr>
        <w:jc w:val="center"/>
      </w:pPr>
      <w:r w:rsidRPr="008C675C">
        <w:t>R J E Š E NJ E</w:t>
      </w:r>
    </w:p>
    <w:p w:rsidRDefault="007D3AAF" w:rsidP="007D3AAF" w:rsidR="007D3AAF" w:rsidRPr="00771FC6">
      <w:pPr>
        <w:jc w:val="center"/>
        <w:rPr>
          <w:b/>
        </w:rPr>
      </w:pPr>
    </w:p>
    <w:p w:rsidRDefault="0046244A" w:rsidP="00E83073" w:rsidR="00E83073" w:rsidRPr="00771FC6">
      <w:pPr>
        <w:ind w:firstLine="708"/>
        <w:jc w:val="both"/>
      </w:pPr>
      <w:r w:rsidRPr="0046244A">
        <w:rPr>
          <w:lang w:val="pt-BR"/>
        </w:rPr>
        <w:t>Trgovački sud u Zagrebu, po sucu Gord</w:t>
      </w:r>
      <w:r w:rsidR="008F6CBF">
        <w:rPr>
          <w:lang w:val="pt-BR"/>
        </w:rPr>
        <w:t xml:space="preserve">anu Zubaku, u stečajnom postupku nad dužnikom </w:t>
      </w:r>
      <w:r w:rsidRPr="0046244A">
        <w:rPr>
          <w:lang w:val="pt-BR"/>
        </w:rPr>
        <w:t xml:space="preserve">ARMKO d.d. u stečaju, Konjščina, Pešćeno b.b., OIB: </w:t>
      </w:r>
      <w:r w:rsidRPr="0046244A">
        <w:t>33231965147</w:t>
      </w:r>
      <w:r>
        <w:t>,</w:t>
      </w:r>
      <w:r w:rsidR="00B2341A" w:rsidRPr="00771FC6">
        <w:br/>
      </w:r>
      <w:r w:rsidR="008C675C">
        <w:t>9. svibnja 2016</w:t>
      </w:r>
      <w:r w:rsidR="00E83073" w:rsidRPr="00771FC6">
        <w:t>.,</w:t>
      </w:r>
    </w:p>
    <w:p w:rsidRDefault="000029DC" w:rsidP="00E83073" w:rsidR="000029DC" w:rsidRPr="008C675C"/>
    <w:p w:rsidRDefault="00BA13DE" w:rsidP="00BA13DE" w:rsidR="00951BC4" w:rsidRPr="008C675C">
      <w:pPr>
        <w:jc w:val="center"/>
      </w:pPr>
      <w:r w:rsidRPr="008C675C">
        <w:t>r i j e š i o    j e</w:t>
      </w:r>
    </w:p>
    <w:p w:rsidRDefault="00BA13DE" w:rsidP="00E863A7" w:rsidR="00BA13DE" w:rsidRPr="00771FC6"/>
    <w:p w:rsidRDefault="000029DC" w:rsidP="008C675C" w:rsidR="008C675C" w:rsidRPr="00946B09">
      <w:pPr>
        <w:ind w:firstLine="360"/>
        <w:jc w:val="both"/>
        <w:rPr>
          <w:bCs/>
        </w:rPr>
      </w:pPr>
      <w:r w:rsidRPr="00771FC6">
        <w:t xml:space="preserve">I. </w:t>
      </w:r>
      <w:r w:rsidR="00516825" w:rsidRPr="00771FC6">
        <w:t>Iz kupovnine</w:t>
      </w:r>
      <w:r w:rsidR="006D5A0C" w:rsidRPr="00771FC6">
        <w:t xml:space="preserve"> ostvarene prodajom </w:t>
      </w:r>
      <w:r w:rsidR="008C675C">
        <w:rPr>
          <w:bCs/>
        </w:rPr>
        <w:t>n</w:t>
      </w:r>
      <w:r w:rsidR="008C675C" w:rsidRPr="00946B09">
        <w:rPr>
          <w:bCs/>
        </w:rPr>
        <w:t xml:space="preserve">ekretnine (poslovni kompleks Armko I) upisane u zemljišnim knjigama Općinskog suda u Zlataru i to: </w:t>
      </w:r>
    </w:p>
    <w:p w:rsidRDefault="008C675C" w:rsidP="008C675C" w:rsidR="008C675C" w:rsidRPr="00946B09">
      <w:pPr>
        <w:ind w:firstLine="360"/>
        <w:jc w:val="both"/>
        <w:rPr>
          <w:bCs/>
        </w:rPr>
      </w:pPr>
    </w:p>
    <w:p w:rsidRDefault="008C675C" w:rsidP="008C675C" w:rsidR="008C675C" w:rsidRPr="00946B09">
      <w:pPr>
        <w:ind w:firstLine="360"/>
        <w:jc w:val="both"/>
        <w:rPr>
          <w:bCs/>
        </w:rPr>
      </w:pPr>
      <w:r w:rsidRPr="00946B09">
        <w:rPr>
          <w:bCs/>
        </w:rPr>
        <w:t>- k.č.br. 1482/1, koja u naravi predstavlja upravnu zgradu, halu, trafostanicu, dvorište i tvornicu, ukupne površine 14638 m2, upisana u zemljišnim knjigama Općinskog  suda u Zlataru  u zk.ul.br. 1166, k.o. Pešćeno,</w:t>
      </w:r>
    </w:p>
    <w:p w:rsidRDefault="008C675C" w:rsidP="008C675C" w:rsidR="008C675C" w:rsidRPr="00946B09">
      <w:pPr>
        <w:ind w:firstLine="360"/>
        <w:jc w:val="both"/>
        <w:rPr>
          <w:bCs/>
        </w:rPr>
      </w:pPr>
      <w:r w:rsidRPr="00946B09">
        <w:rPr>
          <w:bCs/>
        </w:rPr>
        <w:t>- k.č.br. 3120, koja u naravi predstavlja industrijsku prugu, ukupne površine 655 m2, k.č.br. 3146/3 koja u naravi predstavlja industrijsku prugu, ukupne površine 3866 m2, k.č.br. 3196/8 koja u naravi predstavlja industrijsku prugu, ukupne površine 2169 m2, upisana u zemljišnim knjigama Općinskog  suda u Zlataru  u zk.ul.br. 1375, k.o. Jertovec,</w:t>
      </w:r>
    </w:p>
    <w:p w:rsidRDefault="008C675C" w:rsidP="008C675C" w:rsidR="008C675C" w:rsidRPr="00946B09">
      <w:pPr>
        <w:ind w:firstLine="360"/>
        <w:jc w:val="both"/>
        <w:rPr>
          <w:bCs/>
        </w:rPr>
      </w:pPr>
      <w:r w:rsidRPr="00946B09">
        <w:rPr>
          <w:bCs/>
        </w:rPr>
        <w:t>- k.č.br. 3121 koja u naravi predstavlja dvorište, tvornički krug s rezervoarom mazuta i porta ukupne površine 1198 m2; upisano u zemljišnim knjigama Općinskog suda u Zlataru u zk.ul.br. 1376, k.o. Jertovec,</w:t>
      </w:r>
    </w:p>
    <w:p w:rsidRDefault="008C675C" w:rsidP="008C675C" w:rsidR="008C675C" w:rsidRPr="00946B09">
      <w:pPr>
        <w:ind w:firstLine="360"/>
        <w:jc w:val="both"/>
        <w:rPr>
          <w:bCs/>
        </w:rPr>
      </w:pPr>
      <w:r w:rsidRPr="00946B09">
        <w:rPr>
          <w:bCs/>
        </w:rPr>
        <w:t>- k.č.br. 773/12, koja u naravi predstavlja industrijsku prugu, ukupne površine 428 m2 i k.č.br. 776/9 koja u naravi predstavlja industrijsku prugu ukupne površine 935 upisana u zemljišnim knjigama Općinskog  suda u Zlataru  u zk.ul.br. 2954, k.o. Konjščina,</w:t>
      </w:r>
    </w:p>
    <w:p w:rsidRDefault="008C675C" w:rsidP="008C675C" w:rsidR="008C675C" w:rsidRPr="00946B09">
      <w:pPr>
        <w:ind w:firstLine="360"/>
        <w:jc w:val="both"/>
        <w:rPr>
          <w:bCs/>
        </w:rPr>
      </w:pPr>
      <w:r w:rsidRPr="00946B09">
        <w:rPr>
          <w:bCs/>
        </w:rPr>
        <w:t>- k.č.br. 1409/5, koja u naravi predstavlja pašnjak, ukupne površine 2309 m2, upisana u zemljišnim knjigama Općinskog  suda u Zlataru  u zk.ul.br. 1087, k.o. Pešćeno,</w:t>
      </w:r>
    </w:p>
    <w:p w:rsidRDefault="008C675C" w:rsidP="008C675C" w:rsidR="008C675C" w:rsidRPr="00946B09">
      <w:pPr>
        <w:ind w:firstLine="360"/>
        <w:jc w:val="both"/>
        <w:rPr>
          <w:bCs/>
        </w:rPr>
      </w:pPr>
      <w:r w:rsidRPr="00946B09">
        <w:rPr>
          <w:bCs/>
        </w:rPr>
        <w:t>- k.č.br. 1486/14 koja u naravi predstavlja tvornički krug, dvorište i skladište kisika, kompresor stanicu i kotlovnicu, ukupne površine 619 m2, upisana u zemljišnim knjigama Općinskog  suda u Zlataru  u zk.ul.br. 1460, k.o. Pešćeno,</w:t>
      </w:r>
    </w:p>
    <w:p w:rsidRDefault="008C675C" w:rsidP="008C675C" w:rsidR="008C675C" w:rsidRPr="00946B09">
      <w:pPr>
        <w:ind w:firstLine="360"/>
        <w:jc w:val="both"/>
        <w:rPr>
          <w:bCs/>
        </w:rPr>
      </w:pPr>
      <w:r w:rsidRPr="00946B09">
        <w:rPr>
          <w:bCs/>
        </w:rPr>
        <w:t>- k.č.br. 1495/4, koja u naravi predstavlja livadu, ukupne površine 1011 m2, upisana u zemljišnim knjigama Općinskog  suda u Zlataru  u zk.ul.br. 1093, k.o. Pešćeno,</w:t>
      </w:r>
    </w:p>
    <w:p w:rsidRDefault="008C675C" w:rsidP="008C675C" w:rsidR="008C675C" w:rsidRPr="00946B09">
      <w:pPr>
        <w:ind w:firstLine="360"/>
        <w:jc w:val="both"/>
        <w:rPr>
          <w:bCs/>
        </w:rPr>
      </w:pPr>
      <w:r w:rsidRPr="00946B09">
        <w:rPr>
          <w:bCs/>
        </w:rPr>
        <w:t>- k.č.br. 1484/1, koja u naravi predstavlja livadu u Pešćenu, ukupne površine 1798 m2, upisana u zemljišnim knjigama Općinskog  suda u Zlataru  u zk.ul.br. 1405, k.o. Pešćeno,</w:t>
      </w:r>
    </w:p>
    <w:p w:rsidRDefault="008C675C" w:rsidP="008C675C" w:rsidR="008C675C" w:rsidRPr="00946B09">
      <w:pPr>
        <w:ind w:firstLine="360"/>
        <w:jc w:val="both"/>
        <w:rPr>
          <w:bCs/>
        </w:rPr>
      </w:pPr>
      <w:r w:rsidRPr="00946B09">
        <w:rPr>
          <w:bCs/>
        </w:rPr>
        <w:t>- k.č.br. 1484/5, koja u naravi predstavlja voćnjak u Pešćenu, ukupne površine 216 m2 i k.č.br. 1486/9, koja u naravi predstavlja pašnjak u Pešćenu ukupne površine 9725 m2, upisana u zemljišnim knjigama Općinskog  suda u Zlataru  u zk.ul.br. 1430, k.o. Pešćeno,</w:t>
      </w:r>
    </w:p>
    <w:p w:rsidRDefault="008C675C" w:rsidP="008C675C" w:rsidR="008C675C" w:rsidRPr="00946B09">
      <w:pPr>
        <w:ind w:firstLine="360"/>
        <w:jc w:val="both"/>
        <w:rPr>
          <w:bCs/>
        </w:rPr>
      </w:pPr>
      <w:r w:rsidRPr="00946B09">
        <w:rPr>
          <w:bCs/>
        </w:rPr>
        <w:t>- k.č.br. 1486/13, koja u naravi predstavlja neplodno zemljište livadu, ukupne površine 1000 m2 i k.č.br. 1486/15 koja u naravi predstavlja neplodno zemljište ukupne površine 2381 m2, upisana u zemljišnim knjigama Općinskog  suda u Zlataru  u zk.ul.br. 1431, k.o. Pešćeno,</w:t>
      </w:r>
    </w:p>
    <w:p w:rsidRDefault="008C675C" w:rsidP="008C675C" w:rsidR="000029DC" w:rsidRPr="008C675C">
      <w:pPr>
        <w:ind w:firstLine="360"/>
        <w:jc w:val="both"/>
        <w:rPr>
          <w:bCs/>
        </w:rPr>
      </w:pPr>
      <w:r w:rsidRPr="00946B09">
        <w:rPr>
          <w:bCs/>
        </w:rPr>
        <w:lastRenderedPageBreak/>
        <w:t>- k.č.br. 1409/4, koja u naravi predstavlja pašnjak u Pešćenu, ukupne površine 1636 m2, upisana u zemljišnim knjigama Općinskog  suda u Zlataru  u zk.ul.br. 1360, K.o. Pešćeno</w:t>
      </w:r>
      <w:r w:rsidR="00CF4068" w:rsidRPr="00771FC6">
        <w:t xml:space="preserve">, </w:t>
      </w:r>
      <w:r w:rsidR="000029DC" w:rsidRPr="00771FC6">
        <w:t>namiruju se troškovi stečajnog postupka u iznosu od</w:t>
      </w:r>
      <w:r w:rsidR="000029DC" w:rsidRPr="00771FC6">
        <w:rPr>
          <w:b/>
        </w:rPr>
        <w:t xml:space="preserve"> </w:t>
      </w:r>
      <w:r>
        <w:rPr>
          <w:bCs/>
        </w:rPr>
        <w:t>437.926,93 kn</w:t>
      </w:r>
      <w:r w:rsidR="006D5A0C" w:rsidRPr="00771FC6">
        <w:t>.</w:t>
      </w:r>
      <w:r w:rsidR="006D5A0C" w:rsidRPr="00771FC6">
        <w:rPr>
          <w:b/>
        </w:rPr>
        <w:t xml:space="preserve"> </w:t>
      </w:r>
    </w:p>
    <w:p w:rsidRDefault="000029DC" w:rsidP="000029DC" w:rsidR="000029DC" w:rsidRPr="00771FC6">
      <w:pPr>
        <w:ind w:firstLine="708"/>
        <w:jc w:val="both"/>
      </w:pPr>
    </w:p>
    <w:p w:rsidRDefault="00E22440" w:rsidP="00771FC6" w:rsidR="000029DC" w:rsidRPr="00771FC6">
      <w:pPr>
        <w:ind w:firstLine="708"/>
        <w:jc w:val="both"/>
      </w:pPr>
      <w:r w:rsidRPr="00771FC6">
        <w:t xml:space="preserve">II. </w:t>
      </w:r>
      <w:r w:rsidR="006D5A0C" w:rsidRPr="00771FC6">
        <w:t>R</w:t>
      </w:r>
      <w:r w:rsidR="000029DC" w:rsidRPr="00771FC6">
        <w:t xml:space="preserve">azlučni vjerovnik </w:t>
      </w:r>
      <w:r w:rsidR="0046244A">
        <w:t>Zagrebačka banka d.d., Zagreb, Trg bana Josipa Jelačića 10</w:t>
      </w:r>
      <w:r w:rsidR="00B2341A" w:rsidRPr="00771FC6">
        <w:t>,</w:t>
      </w:r>
      <w:r w:rsidR="000029DC" w:rsidRPr="00771FC6">
        <w:t xml:space="preserve"> namiruje</w:t>
      </w:r>
      <w:r w:rsidR="00B2341A" w:rsidRPr="00771FC6">
        <w:t xml:space="preserve"> se</w:t>
      </w:r>
      <w:r w:rsidR="000029DC" w:rsidRPr="00771FC6">
        <w:t xml:space="preserve"> za iznos od </w:t>
      </w:r>
      <w:r w:rsidR="008C675C">
        <w:rPr>
          <w:bCs/>
        </w:rPr>
        <w:t>1.893.073,07</w:t>
      </w:r>
      <w:r w:rsidR="008C675C" w:rsidRPr="0068620C">
        <w:rPr>
          <w:bCs/>
        </w:rPr>
        <w:t xml:space="preserve"> kn</w:t>
      </w:r>
      <w:r w:rsidR="000029DC" w:rsidRPr="00771FC6">
        <w:t>.</w:t>
      </w:r>
    </w:p>
    <w:p w:rsidRDefault="00A547EB" w:rsidP="008C675C" w:rsidR="00A547EB" w:rsidRPr="00771FC6">
      <w:r w:rsidRPr="00771FC6">
        <w:t xml:space="preserve">          </w:t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="00E862CA" w:rsidRPr="00771FC6">
        <w:t xml:space="preserve">  </w:t>
      </w:r>
    </w:p>
    <w:p w:rsidRDefault="00A547EB" w:rsidP="00C57FC5" w:rsidR="00A547EB" w:rsidRPr="00771FC6">
      <w:pPr>
        <w:jc w:val="center"/>
      </w:pPr>
      <w:r w:rsidRPr="00771FC6">
        <w:t>O b r a z l o ž e n j e</w:t>
      </w:r>
    </w:p>
    <w:p w:rsidRDefault="00A547EB" w:rsidP="00A547EB" w:rsidR="00A547EB" w:rsidRPr="00771FC6"/>
    <w:p w:rsidRDefault="00CF4068" w:rsidP="00684C71" w:rsidR="00FE100B" w:rsidRPr="00771FC6">
      <w:pPr>
        <w:ind w:firstLine="708"/>
        <w:jc w:val="both"/>
      </w:pPr>
      <w:r w:rsidRPr="00771FC6">
        <w:t>Nekretnina</w:t>
      </w:r>
      <w:r w:rsidR="00B2341A" w:rsidRPr="00771FC6">
        <w:t xml:space="preserve"> opisana u točki</w:t>
      </w:r>
      <w:r w:rsidRPr="00771FC6">
        <w:t xml:space="preserve"> I. izreke ovog rješenja, koja</w:t>
      </w:r>
      <w:r w:rsidR="00346566">
        <w:t xml:space="preserve"> je</w:t>
      </w:r>
      <w:r w:rsidR="00E22440" w:rsidRPr="00771FC6">
        <w:t xml:space="preserve"> čini</w:t>
      </w:r>
      <w:r w:rsidR="00346566">
        <w:t>la</w:t>
      </w:r>
      <w:r w:rsidR="000029DC" w:rsidRPr="00771FC6">
        <w:t xml:space="preserve"> stečajnu masu stečajnog dužnika </w:t>
      </w:r>
      <w:r w:rsidR="0046244A">
        <w:rPr>
          <w:bCs/>
          <w:lang w:val="pt-BR"/>
        </w:rPr>
        <w:t>Armko d.d. u stečaju</w:t>
      </w:r>
      <w:r w:rsidRPr="00771FC6">
        <w:t>, prodana</w:t>
      </w:r>
      <w:r w:rsidR="00DB368B">
        <w:t xml:space="preserve"> je</w:t>
      </w:r>
      <w:r w:rsidRPr="00771FC6">
        <w:t xml:space="preserve"> </w:t>
      </w:r>
      <w:r w:rsidR="00FE100B" w:rsidRPr="00771FC6">
        <w:t>n</w:t>
      </w:r>
      <w:r w:rsidRPr="00771FC6">
        <w:t>a</w:t>
      </w:r>
      <w:r w:rsidR="00DB368B">
        <w:t xml:space="preserve"> usmenoj</w:t>
      </w:r>
      <w:r w:rsidRPr="00771FC6">
        <w:t xml:space="preserve"> javnoj dražbi</w:t>
      </w:r>
      <w:r w:rsidR="00FE100B" w:rsidRPr="00771FC6">
        <w:t xml:space="preserve"> održanoj u </w:t>
      </w:r>
      <w:r w:rsidRPr="00771FC6">
        <w:t xml:space="preserve">ovom stečajnom </w:t>
      </w:r>
      <w:r w:rsidR="00786C2A">
        <w:t>postupku</w:t>
      </w:r>
      <w:r w:rsidR="00DB368B">
        <w:t>,</w:t>
      </w:r>
      <w:r w:rsidR="00FE100B" w:rsidRPr="00771FC6">
        <w:t xml:space="preserve"> za kupovninu u iznosu od </w:t>
      </w:r>
      <w:r w:rsidR="008C675C">
        <w:rPr>
          <w:bCs/>
        </w:rPr>
        <w:t>2.331.000,00</w:t>
      </w:r>
      <w:r w:rsidR="00346566" w:rsidRPr="00346566">
        <w:rPr>
          <w:bCs/>
        </w:rPr>
        <w:t xml:space="preserve"> kn</w:t>
      </w:r>
      <w:r w:rsidR="00684C71" w:rsidRPr="00771FC6">
        <w:t xml:space="preserve">, koji iznos čini diobnu masu </w:t>
      </w:r>
      <w:r w:rsidR="00D0163C" w:rsidRPr="00771FC6">
        <w:t>u ovom predmetu.</w:t>
      </w:r>
    </w:p>
    <w:p w:rsidRDefault="00D0163C" w:rsidP="00AD27CE" w:rsidR="00D0163C" w:rsidRPr="00771FC6">
      <w:pPr>
        <w:jc w:val="both"/>
      </w:pPr>
    </w:p>
    <w:p w:rsidRDefault="00D0163C" w:rsidP="000A06F8" w:rsidR="00D0163C" w:rsidRPr="00771FC6">
      <w:pPr>
        <w:ind w:firstLine="708"/>
        <w:jc w:val="both"/>
      </w:pPr>
      <w:r w:rsidRPr="00771FC6">
        <w:t xml:space="preserve">Sud je zaključkom od </w:t>
      </w:r>
      <w:r w:rsidR="008C675C">
        <w:t>7. travnja 2016</w:t>
      </w:r>
      <w:r w:rsidRPr="00771FC6">
        <w:t>. odredio ročište za diobu kupovnine koja je ostvarena prodajom spomenute nekretnine.</w:t>
      </w:r>
    </w:p>
    <w:p w:rsidRDefault="00D0163C" w:rsidP="000A06F8" w:rsidR="00D0163C" w:rsidRPr="00771FC6">
      <w:pPr>
        <w:ind w:firstLine="708"/>
        <w:jc w:val="both"/>
      </w:pPr>
    </w:p>
    <w:p w:rsidRDefault="0046244A" w:rsidP="0046244A" w:rsidR="0046244A" w:rsidRPr="0046244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P</w:t>
      </w:r>
      <w:r w:rsidRPr="0046244A">
        <w:t xml:space="preserve">odneskom od </w:t>
      </w:r>
      <w:r w:rsidR="008C675C">
        <w:t>10. ožujka 2016. i na ročištu od 5. svibnja 2016</w:t>
      </w:r>
      <w:r w:rsidRPr="0046244A">
        <w:t>.</w:t>
      </w:r>
      <w:r>
        <w:t xml:space="preserve"> stečajni upravitelj predložio je</w:t>
      </w:r>
      <w:r w:rsidRPr="0046244A">
        <w:t xml:space="preserve"> diobu kupovnine ostvarene prodajom navedene </w:t>
      </w:r>
      <w:r w:rsidR="008175BB">
        <w:t>nekretni</w:t>
      </w:r>
      <w:r w:rsidR="0047591F">
        <w:t>n</w:t>
      </w:r>
      <w:r w:rsidR="008175BB">
        <w:t>e</w:t>
      </w:r>
      <w:r w:rsidR="0047591F">
        <w:t xml:space="preserve"> te je predložio</w:t>
      </w:r>
      <w:r w:rsidRPr="0046244A">
        <w:t xml:space="preserve"> izdvajanje u stečajnu masu iznosa od </w:t>
      </w:r>
      <w:r w:rsidR="008C675C">
        <w:rPr>
          <w:bCs/>
        </w:rPr>
        <w:t>437.926,93</w:t>
      </w:r>
      <w:r w:rsidRPr="0046244A">
        <w:t>.</w:t>
      </w:r>
    </w:p>
    <w:p w:rsidRDefault="0047591F" w:rsidP="0047591F" w:rsidR="0047591F" w:rsidRPr="0046244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6244A" w:rsidP="0046244A" w:rsidR="0046244A" w:rsidRPr="0046244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46244A">
        <w:t xml:space="preserve">    Prema odredbi čl. 170. st. 1. Stečajnog zakona („Narodne novine“ broj 44/96, 29/99, 129/00, 123/03, 82/06, 116/10, 25/12 i 133/12, dalje: SZ) troškovi utvrđivanja tražbine, koji obuhvaćaju troškove utvrđivanja istovjetnosti predmeta i prava na tom predmetu, određuju se paušalno u iznosu od 5 posto od utrška. Nadalje, odredbom čl. 170. st. 2. SZ-a propisano je da se troškovi unovčenja određuju se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E862CA" w:rsidP="00335D82" w:rsidR="00E862CA" w:rsidRPr="00771FC6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</w:p>
    <w:p w:rsidRDefault="00684C71" w:rsidP="00335D82" w:rsidR="0047591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771FC6">
        <w:t xml:space="preserve"> </w:t>
      </w:r>
      <w:r w:rsidR="00E22440" w:rsidRPr="00771FC6">
        <w:t xml:space="preserve">  Imajući u vidu činjenicu da je predmetna nekretnina prodana</w:t>
      </w:r>
      <w:r w:rsidRPr="00771FC6">
        <w:t xml:space="preserve"> za</w:t>
      </w:r>
      <w:r w:rsidR="00E862CA" w:rsidRPr="00771FC6">
        <w:t xml:space="preserve"> iznos od </w:t>
      </w:r>
      <w:r w:rsidR="008C675C">
        <w:rPr>
          <w:bCs/>
        </w:rPr>
        <w:t>2.331.000,00</w:t>
      </w:r>
      <w:r w:rsidR="008C675C" w:rsidRPr="00346566">
        <w:rPr>
          <w:bCs/>
        </w:rPr>
        <w:t xml:space="preserve"> kn</w:t>
      </w:r>
      <w:r w:rsidR="00E862CA" w:rsidRPr="00771FC6">
        <w:t xml:space="preserve">, </w:t>
      </w:r>
      <w:r w:rsidR="00E862CA" w:rsidRPr="00771FC6">
        <w:rPr>
          <w:bCs/>
        </w:rPr>
        <w:t xml:space="preserve">troškovi utvrđivanja istovjetnosti predmeta i prava po čl. </w:t>
      </w:r>
      <w:smartTag w:element="metricconverter" w:uri="urn:schemas-microsoft-com:office:smarttags">
        <w:smartTagPr>
          <w:attr w:val="170. st" w:name="ProductID"/>
        </w:smartTagPr>
        <w:r w:rsidR="00E862CA" w:rsidRPr="00771FC6">
          <w:rPr>
            <w:bCs/>
          </w:rPr>
          <w:t>170. st</w:t>
        </w:r>
      </w:smartTag>
      <w:r w:rsidR="00E862CA" w:rsidRPr="00771FC6">
        <w:rPr>
          <w:bCs/>
        </w:rPr>
        <w:t>. 1.</w:t>
      </w:r>
      <w:r w:rsidR="00E862CA" w:rsidRPr="00771FC6">
        <w:t xml:space="preserve"> SZ-a </w:t>
      </w:r>
      <w:r w:rsidR="00E862CA" w:rsidRPr="00771FC6">
        <w:rPr>
          <w:bCs/>
        </w:rPr>
        <w:t xml:space="preserve">iznose </w:t>
      </w:r>
      <w:r w:rsidR="008C675C">
        <w:rPr>
          <w:bCs/>
        </w:rPr>
        <w:t>116.550,00 kn</w:t>
      </w:r>
      <w:r w:rsidR="0047591F">
        <w:rPr>
          <w:bCs/>
        </w:rPr>
        <w:t>.</w:t>
      </w:r>
    </w:p>
    <w:p w:rsidRDefault="0047591F" w:rsidP="00335D82" w:rsidR="0047591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</w:p>
    <w:p w:rsidRDefault="0047591F" w:rsidP="00F31BBF" w:rsidR="00F31BB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rPr>
          <w:bCs/>
        </w:rPr>
        <w:t xml:space="preserve">    Nadalje, stečajni</w:t>
      </w:r>
      <w:r w:rsidRPr="0047591F">
        <w:rPr>
          <w:bCs/>
        </w:rPr>
        <w:t xml:space="preserve"> upravitelj se</w:t>
      </w:r>
      <w:r w:rsidR="001B6EB0">
        <w:rPr>
          <w:bCs/>
        </w:rPr>
        <w:t xml:space="preserve"> navedenim podneskom i</w:t>
      </w:r>
      <w:r w:rsidRPr="0047591F">
        <w:rPr>
          <w:bCs/>
        </w:rPr>
        <w:t xml:space="preserve"> na roči</w:t>
      </w:r>
      <w:r>
        <w:rPr>
          <w:bCs/>
        </w:rPr>
        <w:t>štu za diobu kupovnine izjasnio</w:t>
      </w:r>
      <w:r w:rsidRPr="0047591F">
        <w:rPr>
          <w:bCs/>
        </w:rPr>
        <w:t xml:space="preserve"> i o troškovima  unovčenja, navevši da oni iznose </w:t>
      </w:r>
      <w:r w:rsidR="008C675C">
        <w:rPr>
          <w:bCs/>
        </w:rPr>
        <w:t>321.376,93</w:t>
      </w:r>
      <w:r w:rsidRPr="0047591F">
        <w:rPr>
          <w:bCs/>
        </w:rPr>
        <w:t xml:space="preserve"> </w:t>
      </w:r>
      <w:r>
        <w:rPr>
          <w:bCs/>
        </w:rPr>
        <w:t xml:space="preserve">kn. </w:t>
      </w:r>
      <w:r w:rsidR="00F31BBF">
        <w:rPr>
          <w:bCs/>
        </w:rPr>
        <w:t xml:space="preserve">Pri tome </w:t>
      </w:r>
      <w:r w:rsidR="00F31BBF" w:rsidRPr="00F31BBF">
        <w:rPr>
          <w:bCs/>
        </w:rPr>
        <w:t xml:space="preserve">je stečajni upravitelj obrazložio da ukupna unovčena i neunovčena stečajna masa iznosi </w:t>
      </w:r>
      <w:r w:rsidR="008C675C">
        <w:rPr>
          <w:bCs/>
        </w:rPr>
        <w:t>13.312.698,88</w:t>
      </w:r>
      <w:r w:rsidR="00F31BBF" w:rsidRPr="00F31BBF">
        <w:rPr>
          <w:bCs/>
        </w:rPr>
        <w:t xml:space="preserve"> kn te je precizirao </w:t>
      </w:r>
      <w:r w:rsidR="008C675C">
        <w:rPr>
          <w:bCs/>
        </w:rPr>
        <w:t xml:space="preserve">da se na </w:t>
      </w:r>
      <w:r w:rsidR="00F31BBF">
        <w:rPr>
          <w:bCs/>
        </w:rPr>
        <w:t>pr</w:t>
      </w:r>
      <w:r w:rsidR="008C675C">
        <w:rPr>
          <w:bCs/>
        </w:rPr>
        <w:t>edmetnu nekretninu odnosi iznos</w:t>
      </w:r>
      <w:r w:rsidR="00F31BBF">
        <w:rPr>
          <w:bCs/>
        </w:rPr>
        <w:t xml:space="preserve"> od </w:t>
      </w:r>
      <w:r w:rsidR="008C675C">
        <w:rPr>
          <w:bCs/>
        </w:rPr>
        <w:t>2.331.000,00</w:t>
      </w:r>
      <w:r w:rsidR="008C675C" w:rsidRPr="00346566">
        <w:rPr>
          <w:bCs/>
        </w:rPr>
        <w:t xml:space="preserve"> kn</w:t>
      </w:r>
      <w:r w:rsidR="008C675C">
        <w:rPr>
          <w:bCs/>
        </w:rPr>
        <w:t xml:space="preserve"> tj. 17,51</w:t>
      </w:r>
      <w:r w:rsidR="00F31BBF">
        <w:rPr>
          <w:bCs/>
        </w:rPr>
        <w:t xml:space="preserve">% od ukupno unovčene i neunovčene stečajne mase. Dakle, učešće predmetne nekretnine u ukupnoj imovini stečajnog dužnika je </w:t>
      </w:r>
      <w:r w:rsidR="008C675C">
        <w:rPr>
          <w:bCs/>
        </w:rPr>
        <w:t>17,51</w:t>
      </w:r>
      <w:r w:rsidR="00F31BBF">
        <w:rPr>
          <w:bCs/>
        </w:rPr>
        <w:t>%.</w:t>
      </w:r>
    </w:p>
    <w:p w:rsidRDefault="00F31BBF" w:rsidP="00F31BBF" w:rsidR="00F31B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F31BBF" w:rsidP="00FF50FF" w:rsidR="008C675C">
      <w:pPr>
        <w:ind w:firstLine="360"/>
        <w:jc w:val="both"/>
        <w:rPr>
          <w:bCs/>
        </w:rPr>
      </w:pPr>
      <w:r>
        <w:rPr>
          <w:bCs/>
        </w:rPr>
        <w:t>Vezano uz navedeno</w:t>
      </w:r>
      <w:r w:rsidR="0047591F">
        <w:rPr>
          <w:bCs/>
        </w:rPr>
        <w:t xml:space="preserve">, troškove unovčenja čini </w:t>
      </w:r>
      <w:r w:rsidR="008C675C">
        <w:rPr>
          <w:bCs/>
        </w:rPr>
        <w:t xml:space="preserve"> </w:t>
      </w:r>
      <w:r w:rsidR="008C675C">
        <w:rPr>
          <w:bCs/>
        </w:rPr>
        <w:tab/>
        <w:t>iznos od 42.740,63 kn po osnovi izrade elaborata o procjeni nekretnine,</w:t>
      </w:r>
      <w:r w:rsidR="00FF50FF">
        <w:rPr>
          <w:bCs/>
        </w:rPr>
        <w:t xml:space="preserve"> </w:t>
      </w:r>
      <w:r w:rsidR="008C675C">
        <w:rPr>
          <w:bCs/>
        </w:rPr>
        <w:t>iznos od 25.936,00 kn za knjigovodstvene usluge,</w:t>
      </w:r>
      <w:r w:rsidR="00FF50FF">
        <w:rPr>
          <w:bCs/>
        </w:rPr>
        <w:t xml:space="preserve"> </w:t>
      </w:r>
      <w:r w:rsidR="008C675C">
        <w:rPr>
          <w:bCs/>
        </w:rPr>
        <w:t>iznos od 4.739,17 kn po osnovi osiguranja od odgovornosti stečajnog upravitelja,</w:t>
      </w:r>
      <w:r w:rsidR="00FF50FF">
        <w:rPr>
          <w:bCs/>
        </w:rPr>
        <w:t xml:space="preserve"> </w:t>
      </w:r>
      <w:r w:rsidR="008C675C">
        <w:rPr>
          <w:bCs/>
        </w:rPr>
        <w:t>iznos od 29.367,26 kn po osnovi osiguranja imovine kod Grawe Hrvatska d.d.,</w:t>
      </w:r>
      <w:r w:rsidR="00FF50FF">
        <w:rPr>
          <w:bCs/>
        </w:rPr>
        <w:t xml:space="preserve"> </w:t>
      </w:r>
      <w:r w:rsidR="008C675C">
        <w:rPr>
          <w:bCs/>
        </w:rPr>
        <w:t>iznos od 68.433,75 kn po osnovi troškova zaštitara za čuvanje objekata zaštitars</w:t>
      </w:r>
      <w:r w:rsidR="00FF50FF">
        <w:rPr>
          <w:bCs/>
        </w:rPr>
        <w:t xml:space="preserve">ke službe Arsenal-Ivezić d.o.o., </w:t>
      </w:r>
      <w:r w:rsidR="008C675C">
        <w:rPr>
          <w:bCs/>
        </w:rPr>
        <w:t>iznos od 38.829,22 po osnovi troškova oglašavanja prodaje u Business.hr, Večernjem listu, web stranicama stecaj.com i bazzar.com,</w:t>
      </w:r>
      <w:r w:rsidR="00FF50FF">
        <w:rPr>
          <w:bCs/>
        </w:rPr>
        <w:t xml:space="preserve"> </w:t>
      </w:r>
      <w:r w:rsidR="008C675C">
        <w:rPr>
          <w:bCs/>
        </w:rPr>
        <w:t>iznos od 1.017,90 kn po osnovi troškova vođenja računa,</w:t>
      </w:r>
      <w:r w:rsidR="00FF50FF">
        <w:rPr>
          <w:bCs/>
        </w:rPr>
        <w:t xml:space="preserve"> </w:t>
      </w:r>
      <w:r w:rsidR="008C675C">
        <w:rPr>
          <w:bCs/>
        </w:rPr>
        <w:t>iznos od 110.313,00 kn po osnovi nagrade stečajnom upravitelju</w:t>
      </w:r>
      <w:r w:rsidR="00FF50FF">
        <w:rPr>
          <w:bCs/>
        </w:rPr>
        <w:t>.</w:t>
      </w:r>
    </w:p>
    <w:p w:rsidRDefault="00F31BBF" w:rsidP="00F31BBF" w:rsidR="00F31BB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</w:p>
    <w:p w:rsidRDefault="008175BB" w:rsidP="008175BB" w:rsidR="00F31BB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8175BB">
        <w:rPr>
          <w:bCs/>
        </w:rPr>
        <w:t xml:space="preserve">Prema shvaćanju ovog suda, troškovi unovčenja stvari su, osim troškova koji su u vezi s prodajom (procjena nekretnine, oglas o prodaji, itd.), i svi drugi troškovi koji izravno terete prodanu stvar. Troškovi koji nisu u izravnoj vezi s unovčenjem stvari na kojima postoji razlučno pravo, ali </w:t>
      </w:r>
      <w:r w:rsidRPr="008175BB">
        <w:rPr>
          <w:bCs/>
        </w:rPr>
        <w:lastRenderedPageBreak/>
        <w:t>su kao opći troškovi nastali radi cjelokupne stečajne mase, namiruju se iz cijene postignute prodajom stvari razmjerno vrijed</w:t>
      </w:r>
      <w:r w:rsidRPr="008175BB">
        <w:rPr>
          <w:bCs/>
        </w:rPr>
        <w:softHyphen/>
        <w:t xml:space="preserve">nosti stvari na kojoj postoji razlučno pravo u odnosu na ostalu stečajnu masu i namiruju se u okviru troškova unovčenja stvari iz članka 164. Stečajnog zakona (stavak 2. članka 170. Stečajnog zakona). Mišljenje je ovog suda kako su troškovi unovčenja </w:t>
      </w:r>
      <w:r>
        <w:rPr>
          <w:bCs/>
        </w:rPr>
        <w:t>koje je naveo stečajni</w:t>
      </w:r>
      <w:r w:rsidRPr="008175BB">
        <w:rPr>
          <w:bCs/>
        </w:rPr>
        <w:t xml:space="preserve"> upravitelj u izravnoj su</w:t>
      </w:r>
      <w:r>
        <w:rPr>
          <w:bCs/>
        </w:rPr>
        <w:t xml:space="preserve"> vezi sa stečajnom masom pa je stoga u cijelosti prihvaćen kao osnovan opisani obračun troškova iz čl. 170. st. 2. SZ-a, tako da isti iznose </w:t>
      </w:r>
      <w:r w:rsidR="00FF50FF">
        <w:rPr>
          <w:bCs/>
        </w:rPr>
        <w:t>321.376,93</w:t>
      </w:r>
      <w:r w:rsidR="00FF50FF" w:rsidRPr="0047591F">
        <w:rPr>
          <w:bCs/>
        </w:rPr>
        <w:t xml:space="preserve"> </w:t>
      </w:r>
      <w:r w:rsidR="00FF50FF">
        <w:rPr>
          <w:bCs/>
        </w:rPr>
        <w:t>kn</w:t>
      </w:r>
      <w:r>
        <w:rPr>
          <w:bCs/>
        </w:rPr>
        <w:t xml:space="preserve">, a kada se ti troškovi uvećaju za </w:t>
      </w:r>
      <w:r w:rsidR="00FF50FF">
        <w:rPr>
          <w:bCs/>
        </w:rPr>
        <w:t xml:space="preserve">116.550,00 kn </w:t>
      </w:r>
      <w:r>
        <w:rPr>
          <w:bCs/>
        </w:rPr>
        <w:t xml:space="preserve">troškova po osnovi čl.170. st. 1. SZ-a, sveukupni troškovi iznose </w:t>
      </w:r>
      <w:r w:rsidR="00FF50FF">
        <w:rPr>
          <w:bCs/>
        </w:rPr>
        <w:t>437.926,93 kn</w:t>
      </w:r>
      <w:r>
        <w:rPr>
          <w:bCs/>
        </w:rPr>
        <w:t>.</w:t>
      </w:r>
    </w:p>
    <w:p w:rsidRDefault="00F31BBF" w:rsidP="00F31BBF" w:rsidR="00F31BB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</w:p>
    <w:p w:rsidRDefault="008175BB" w:rsidP="00F31BBF" w:rsidR="00F31BBF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8175BB">
        <w:rPr>
          <w:bCs/>
        </w:rPr>
        <w:t xml:space="preserve">Nakon raspodjele utrška namiruje se razlučni vjerovnik </w:t>
      </w:r>
      <w:r>
        <w:rPr>
          <w:bCs/>
        </w:rPr>
        <w:t>Zagrebačka banka d.d</w:t>
      </w:r>
      <w:r w:rsidRPr="008175BB">
        <w:rPr>
          <w:bCs/>
        </w:rPr>
        <w:t>. Pored navedenog, potrebno je dodati kako na ročištu za diobu kupovn</w:t>
      </w:r>
      <w:r w:rsidR="00F145E6">
        <w:rPr>
          <w:bCs/>
        </w:rPr>
        <w:t>ine nije bilo spora o tražbini</w:t>
      </w:r>
      <w:r w:rsidRPr="008175BB">
        <w:rPr>
          <w:bCs/>
        </w:rPr>
        <w:t xml:space="preserve"> </w:t>
      </w:r>
      <w:r w:rsidR="00F145E6">
        <w:rPr>
          <w:bCs/>
        </w:rPr>
        <w:t>razlučnog</w:t>
      </w:r>
      <w:r w:rsidRPr="008175BB">
        <w:rPr>
          <w:bCs/>
        </w:rPr>
        <w:t xml:space="preserve"> vjerovnika</w:t>
      </w:r>
      <w:r w:rsidR="00F145E6">
        <w:rPr>
          <w:bCs/>
        </w:rPr>
        <w:t>.</w:t>
      </w:r>
      <w:r w:rsidRPr="008175BB">
        <w:rPr>
          <w:bCs/>
        </w:rPr>
        <w:t xml:space="preserve"> Slijedom navedenog, nakon odbitka troš</w:t>
      </w:r>
      <w:r w:rsidR="00F145E6">
        <w:rPr>
          <w:bCs/>
        </w:rPr>
        <w:t>kova iz</w:t>
      </w:r>
      <w:r w:rsidRPr="008175BB">
        <w:rPr>
          <w:bCs/>
        </w:rPr>
        <w:t xml:space="preserve"> čl. 170 SZ-a namiruje se razlučni vjerovnik </w:t>
      </w:r>
      <w:r w:rsidR="00F145E6">
        <w:rPr>
          <w:bCs/>
        </w:rPr>
        <w:t>Zagrebačka banka d.d.</w:t>
      </w:r>
      <w:r w:rsidRPr="008175BB">
        <w:rPr>
          <w:bCs/>
        </w:rPr>
        <w:t xml:space="preserve">, iz postignute kupovnine u iznosu od </w:t>
      </w:r>
      <w:r w:rsidR="00FF50FF">
        <w:rPr>
          <w:bCs/>
        </w:rPr>
        <w:t>1.893.073,07</w:t>
      </w:r>
      <w:r w:rsidR="00FF50FF" w:rsidRPr="0068620C">
        <w:rPr>
          <w:bCs/>
        </w:rPr>
        <w:t xml:space="preserve"> kn</w:t>
      </w:r>
      <w:r w:rsidRPr="008175BB">
        <w:rPr>
          <w:bCs/>
        </w:rPr>
        <w:t>, i to samo djelomično jer njegova tražbina u ovom stečaju iznosi više. Stoga je sud riješio kao u izreci rješenja</w:t>
      </w:r>
    </w:p>
    <w:p w:rsidRDefault="00A54481" w:rsidP="00F145E6" w:rsidR="00A54481" w:rsidRPr="00771FC6">
      <w:pPr>
        <w:jc w:val="both"/>
      </w:pPr>
    </w:p>
    <w:p w:rsidRDefault="001828D4" w:rsidP="00C57FC5" w:rsidR="00A547EB" w:rsidRPr="00771FC6">
      <w:pPr>
        <w:jc w:val="center"/>
      </w:pPr>
      <w:r w:rsidRPr="00771FC6">
        <w:t>U</w:t>
      </w:r>
      <w:r w:rsidR="00A547EB" w:rsidRPr="00771FC6">
        <w:t xml:space="preserve"> </w:t>
      </w:r>
      <w:r w:rsidR="00D57604" w:rsidRPr="00771FC6">
        <w:t>Zagrebu</w:t>
      </w:r>
      <w:r w:rsidR="00A547EB" w:rsidRPr="00771FC6">
        <w:t xml:space="preserve"> </w:t>
      </w:r>
      <w:r w:rsidR="00FF50FF">
        <w:t>9. svibnja</w:t>
      </w:r>
      <w:r w:rsidR="00E85CFD" w:rsidRPr="00771FC6">
        <w:t xml:space="preserve"> </w:t>
      </w:r>
      <w:r w:rsidR="00A547EB" w:rsidRPr="00771FC6">
        <w:t>201</w:t>
      </w:r>
      <w:r w:rsidR="00FF50FF">
        <w:t>6</w:t>
      </w:r>
      <w:r w:rsidR="00A547EB" w:rsidRPr="00771FC6">
        <w:t>.</w:t>
      </w:r>
    </w:p>
    <w:p w:rsidRDefault="00892D93" w:rsidP="00C57FC5" w:rsidR="00892D93" w:rsidRPr="00771FC6">
      <w:pPr>
        <w:jc w:val="center"/>
        <w:rPr>
          <w:b/>
        </w:rPr>
      </w:pPr>
    </w:p>
    <w:p w:rsidRDefault="00892D93" w:rsidP="003528BA" w:rsidR="00892D93" w:rsidRPr="00771FC6">
      <w:pPr>
        <w:jc w:val="right"/>
      </w:pPr>
      <w:r w:rsidRPr="00771FC6">
        <w:rPr>
          <w:b/>
        </w:rPr>
        <w:tab/>
      </w:r>
      <w:r w:rsidRPr="00771FC6">
        <w:t>Sudac:</w:t>
      </w:r>
    </w:p>
    <w:p w:rsidRDefault="00892D93" w:rsidP="003528BA" w:rsidR="00892D93" w:rsidRPr="00771FC6">
      <w:pPr>
        <w:jc w:val="right"/>
      </w:pP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="00D57604" w:rsidRPr="00771FC6">
        <w:t>Gordan Zubak</w:t>
      </w:r>
      <w:r w:rsidR="006746C9">
        <w:t>, v.r.</w:t>
      </w:r>
    </w:p>
    <w:p w:rsidRDefault="00A547EB" w:rsidP="00A547EB" w:rsidR="00A547EB" w:rsidRPr="00771FC6">
      <w:pPr>
        <w:rPr>
          <w:b/>
        </w:rPr>
      </w:pPr>
    </w:p>
    <w:p w:rsidRDefault="00A547EB" w:rsidP="00A547EB" w:rsidR="00A547EB" w:rsidRPr="00771FC6">
      <w:pPr>
        <w:rPr>
          <w:b/>
        </w:rPr>
      </w:pPr>
    </w:p>
    <w:p w:rsidRDefault="00A547EB" w:rsidP="00A547EB" w:rsidR="00A547EB" w:rsidRPr="00FF50FF">
      <w:r w:rsidRPr="00FF50FF">
        <w:t>POUKA O PRAVNOM LIJEKU:</w:t>
      </w:r>
    </w:p>
    <w:p w:rsidRDefault="00A547EB" w:rsidP="00A547EB" w:rsidR="00A547EB" w:rsidRPr="00771FC6">
      <w:r w:rsidRPr="00771FC6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771FC6"/>
    <w:p w:rsidRDefault="00892D93" w:rsidP="00A547EB" w:rsidR="00892D93" w:rsidRPr="00771FC6"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="003528BA">
        <w:t xml:space="preserve">           </w:t>
      </w:r>
      <w:r w:rsidRPr="00771FC6">
        <w:t>Za točnost otpravka – ovlašteni službenik</w:t>
      </w:r>
    </w:p>
    <w:p w:rsidRDefault="00892D93" w:rsidP="00A547EB" w:rsidR="00892D93" w:rsidRPr="00771FC6"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Pr="00771FC6">
        <w:tab/>
      </w:r>
      <w:r w:rsidR="003528BA">
        <w:tab/>
        <w:t xml:space="preserve">   </w:t>
      </w:r>
      <w:r w:rsidR="00771FC6" w:rsidRPr="00771FC6">
        <w:t>Ivana Rogić</w:t>
      </w:r>
    </w:p>
    <w:p w:rsidRDefault="00E22440" w:rsidP="00A547EB" w:rsidR="00E22440" w:rsidRPr="00771FC6"/>
    <w:p w:rsidRDefault="000A69F3" w:rsidP="00A547EB" w:rsidR="000A69F3" w:rsidRPr="00771FC6"/>
    <w:sectPr w:rsidSect="006746C9" w:rsidR="000A69F3" w:rsidRPr="00771FC6">
      <w:headerReference w:type="default" r:id="rId10"/>
      <w:pgSz w:h="16838" w:w="11906"/>
      <w:pgMar w:gutter="0" w:footer="709" w:header="709" w:left="1134" w:bottom="1134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6C9" w:rsidP="006746C9" w:rsidR="006746C9">
      <w:r>
        <w:separator/>
      </w:r>
    </w:p>
  </w:endnote>
  <w:endnote w:id="0" w:type="continuationSeparator">
    <w:p w:rsidRDefault="006746C9" w:rsidP="006746C9" w:rsidR="00674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6C9" w:rsidP="006746C9" w:rsidR="006746C9">
      <w:r>
        <w:separator/>
      </w:r>
    </w:p>
  </w:footnote>
  <w:footnote w:id="0" w:type="continuationSeparator">
    <w:p w:rsidRDefault="006746C9" w:rsidP="006746C9" w:rsidR="006746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631746"/>
      <w:docPartObj>
        <w:docPartGallery w:val="Page Numbers (Top of Page)"/>
        <w:docPartUnique/>
      </w:docPartObj>
    </w:sdtPr>
    <w:sdtContent>
      <w:p w:rsidRDefault="006746C9" w:rsidP="006746C9" w:rsidR="006746C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ab/>
          <w:t>67. St-893/13-255</w:t>
        </w:r>
      </w:p>
    </w:sdtContent>
  </w:sdt>
  <w:p w:rsidRDefault="006746C9" w:rsidR="006746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7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3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7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2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2"/>
  </w:num>
  <w:num w:numId="5">
    <w:abstractNumId w:val="12"/>
  </w:num>
  <w:num w:numId="6">
    <w:abstractNumId w:val="9"/>
  </w:num>
  <w:num w:numId="7">
    <w:abstractNumId w:val="5"/>
  </w:num>
  <w:num w:numId="8">
    <w:abstractNumId w:val="20"/>
  </w:num>
  <w:num w:numId="9">
    <w:abstractNumId w:val="8"/>
  </w:num>
  <w:num w:numId="10">
    <w:abstractNumId w:val="18"/>
  </w:num>
  <w:num w:numId="11">
    <w:abstractNumId w:val="15"/>
  </w:num>
  <w:num w:numId="12">
    <w:abstractNumId w:val="14"/>
  </w:num>
  <w:num w:numId="13">
    <w:abstractNumId w:val="0"/>
  </w:num>
  <w:num w:numId="14">
    <w:abstractNumId w:val="19"/>
  </w:num>
  <w:num w:numId="15">
    <w:abstractNumId w:val="10"/>
  </w:num>
  <w:num w:numId="16">
    <w:abstractNumId w:val="16"/>
  </w:num>
  <w:num w:numId="17">
    <w:abstractNumId w:val="11"/>
  </w:num>
  <w:num w:numId="18">
    <w:abstractNumId w:val="21"/>
  </w:num>
  <w:num w:numId="19">
    <w:abstractNumId w:val="22"/>
  </w:num>
  <w:num w:numId="20">
    <w:abstractNumId w:val="4"/>
  </w:num>
  <w:num w:numId="21">
    <w:abstractNumId w:val="17"/>
  </w:num>
  <w:num w:numId="22">
    <w:abstractNumId w:val="1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1176AA"/>
    <w:rsid w:val="000029DC"/>
    <w:rsid w:val="0000569F"/>
    <w:rsid w:val="00010158"/>
    <w:rsid w:val="00011531"/>
    <w:rsid w:val="000270AF"/>
    <w:rsid w:val="000316B8"/>
    <w:rsid w:val="000344F4"/>
    <w:rsid w:val="00043131"/>
    <w:rsid w:val="00053364"/>
    <w:rsid w:val="0005337F"/>
    <w:rsid w:val="00057017"/>
    <w:rsid w:val="000733EE"/>
    <w:rsid w:val="00074D94"/>
    <w:rsid w:val="000A06F8"/>
    <w:rsid w:val="000A69F3"/>
    <w:rsid w:val="000B5171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54AAC"/>
    <w:rsid w:val="0016314A"/>
    <w:rsid w:val="00163D9F"/>
    <w:rsid w:val="00170188"/>
    <w:rsid w:val="00170D46"/>
    <w:rsid w:val="001828D4"/>
    <w:rsid w:val="00183847"/>
    <w:rsid w:val="001B585A"/>
    <w:rsid w:val="001B6EB0"/>
    <w:rsid w:val="001D2D26"/>
    <w:rsid w:val="001D3413"/>
    <w:rsid w:val="001E5852"/>
    <w:rsid w:val="001F6D8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D4093"/>
    <w:rsid w:val="002E65AF"/>
    <w:rsid w:val="00307C74"/>
    <w:rsid w:val="00312F73"/>
    <w:rsid w:val="00324A2F"/>
    <w:rsid w:val="00325165"/>
    <w:rsid w:val="00335D82"/>
    <w:rsid w:val="00344454"/>
    <w:rsid w:val="00346566"/>
    <w:rsid w:val="00351018"/>
    <w:rsid w:val="003528BA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04DC"/>
    <w:rsid w:val="0040680B"/>
    <w:rsid w:val="00412952"/>
    <w:rsid w:val="00412DCB"/>
    <w:rsid w:val="00413375"/>
    <w:rsid w:val="00416DA6"/>
    <w:rsid w:val="00421970"/>
    <w:rsid w:val="00432365"/>
    <w:rsid w:val="004375F0"/>
    <w:rsid w:val="004429AE"/>
    <w:rsid w:val="0044622E"/>
    <w:rsid w:val="004463EA"/>
    <w:rsid w:val="004479C7"/>
    <w:rsid w:val="00455BBB"/>
    <w:rsid w:val="0046244A"/>
    <w:rsid w:val="00463342"/>
    <w:rsid w:val="0047591F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4F29C8"/>
    <w:rsid w:val="004F697B"/>
    <w:rsid w:val="00500758"/>
    <w:rsid w:val="00505C7F"/>
    <w:rsid w:val="00510599"/>
    <w:rsid w:val="0051140E"/>
    <w:rsid w:val="00516825"/>
    <w:rsid w:val="005316CF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5F0239"/>
    <w:rsid w:val="0060241E"/>
    <w:rsid w:val="006235F8"/>
    <w:rsid w:val="00653A2A"/>
    <w:rsid w:val="00661A19"/>
    <w:rsid w:val="00663E03"/>
    <w:rsid w:val="0066480C"/>
    <w:rsid w:val="006746C9"/>
    <w:rsid w:val="006765FF"/>
    <w:rsid w:val="00684C71"/>
    <w:rsid w:val="006B0188"/>
    <w:rsid w:val="006B7082"/>
    <w:rsid w:val="006C1433"/>
    <w:rsid w:val="006D507E"/>
    <w:rsid w:val="006D5A0C"/>
    <w:rsid w:val="006E6232"/>
    <w:rsid w:val="006F0148"/>
    <w:rsid w:val="006F19ED"/>
    <w:rsid w:val="007024FA"/>
    <w:rsid w:val="00706BFA"/>
    <w:rsid w:val="007336DA"/>
    <w:rsid w:val="00734150"/>
    <w:rsid w:val="007341F7"/>
    <w:rsid w:val="00735FF1"/>
    <w:rsid w:val="0074101B"/>
    <w:rsid w:val="00753478"/>
    <w:rsid w:val="00761EA8"/>
    <w:rsid w:val="00770898"/>
    <w:rsid w:val="00771FC6"/>
    <w:rsid w:val="00782BA4"/>
    <w:rsid w:val="007848D4"/>
    <w:rsid w:val="00786C2A"/>
    <w:rsid w:val="007940DD"/>
    <w:rsid w:val="007C211A"/>
    <w:rsid w:val="007C4570"/>
    <w:rsid w:val="007D0AD9"/>
    <w:rsid w:val="007D3AAF"/>
    <w:rsid w:val="00804F9E"/>
    <w:rsid w:val="00810254"/>
    <w:rsid w:val="00814A4C"/>
    <w:rsid w:val="008175BB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B3635"/>
    <w:rsid w:val="008C6437"/>
    <w:rsid w:val="008C675C"/>
    <w:rsid w:val="008D308C"/>
    <w:rsid w:val="008E3FFA"/>
    <w:rsid w:val="008F6CBF"/>
    <w:rsid w:val="00902C01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C2D85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6945"/>
    <w:rsid w:val="00A41127"/>
    <w:rsid w:val="00A47C98"/>
    <w:rsid w:val="00A54481"/>
    <w:rsid w:val="00A547EB"/>
    <w:rsid w:val="00A63B8E"/>
    <w:rsid w:val="00A671EA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27CE"/>
    <w:rsid w:val="00AD64AE"/>
    <w:rsid w:val="00AD6658"/>
    <w:rsid w:val="00AD6B7E"/>
    <w:rsid w:val="00AE105D"/>
    <w:rsid w:val="00AF3422"/>
    <w:rsid w:val="00B058DB"/>
    <w:rsid w:val="00B07805"/>
    <w:rsid w:val="00B129FC"/>
    <w:rsid w:val="00B172A4"/>
    <w:rsid w:val="00B2341A"/>
    <w:rsid w:val="00B41F0F"/>
    <w:rsid w:val="00B456DD"/>
    <w:rsid w:val="00B460C3"/>
    <w:rsid w:val="00B52567"/>
    <w:rsid w:val="00B814C5"/>
    <w:rsid w:val="00B85EFF"/>
    <w:rsid w:val="00B95122"/>
    <w:rsid w:val="00B96887"/>
    <w:rsid w:val="00B977F7"/>
    <w:rsid w:val="00BA026E"/>
    <w:rsid w:val="00BA13DE"/>
    <w:rsid w:val="00BC591E"/>
    <w:rsid w:val="00BE64A8"/>
    <w:rsid w:val="00BE7AFD"/>
    <w:rsid w:val="00BF271F"/>
    <w:rsid w:val="00BF5F30"/>
    <w:rsid w:val="00C00C1A"/>
    <w:rsid w:val="00C13593"/>
    <w:rsid w:val="00C2650F"/>
    <w:rsid w:val="00C30BA7"/>
    <w:rsid w:val="00C320DD"/>
    <w:rsid w:val="00C34CC2"/>
    <w:rsid w:val="00C42AB8"/>
    <w:rsid w:val="00C57FC5"/>
    <w:rsid w:val="00C639D6"/>
    <w:rsid w:val="00C824F9"/>
    <w:rsid w:val="00C92A25"/>
    <w:rsid w:val="00C97C49"/>
    <w:rsid w:val="00CA21F0"/>
    <w:rsid w:val="00CB0175"/>
    <w:rsid w:val="00CB66A9"/>
    <w:rsid w:val="00CD35C8"/>
    <w:rsid w:val="00CD3676"/>
    <w:rsid w:val="00CD7A28"/>
    <w:rsid w:val="00CE2F32"/>
    <w:rsid w:val="00CF03EC"/>
    <w:rsid w:val="00CF4068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368B"/>
    <w:rsid w:val="00DB4353"/>
    <w:rsid w:val="00DD4046"/>
    <w:rsid w:val="00DE02D5"/>
    <w:rsid w:val="00DE4D86"/>
    <w:rsid w:val="00DF7D7E"/>
    <w:rsid w:val="00E0050D"/>
    <w:rsid w:val="00E02A7F"/>
    <w:rsid w:val="00E07004"/>
    <w:rsid w:val="00E133B0"/>
    <w:rsid w:val="00E139E5"/>
    <w:rsid w:val="00E213ED"/>
    <w:rsid w:val="00E22440"/>
    <w:rsid w:val="00E31F44"/>
    <w:rsid w:val="00E3255C"/>
    <w:rsid w:val="00E40F92"/>
    <w:rsid w:val="00E6004E"/>
    <w:rsid w:val="00E72F18"/>
    <w:rsid w:val="00E83073"/>
    <w:rsid w:val="00E85CFD"/>
    <w:rsid w:val="00E862CA"/>
    <w:rsid w:val="00E863A7"/>
    <w:rsid w:val="00E87514"/>
    <w:rsid w:val="00EA0859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3ECE"/>
    <w:rsid w:val="00F145E6"/>
    <w:rsid w:val="00F31BBF"/>
    <w:rsid w:val="00F345B4"/>
    <w:rsid w:val="00F369CA"/>
    <w:rsid w:val="00F3720F"/>
    <w:rsid w:val="00F44D46"/>
    <w:rsid w:val="00F6122B"/>
    <w:rsid w:val="00F67879"/>
    <w:rsid w:val="00F755FA"/>
    <w:rsid w:val="00F764CC"/>
    <w:rsid w:val="00FA7EEA"/>
    <w:rsid w:val="00FB33D1"/>
    <w:rsid w:val="00FB5009"/>
    <w:rsid w:val="00FC4086"/>
    <w:rsid w:val="00FD4F73"/>
    <w:rsid w:val="00FD7B12"/>
    <w:rsid w:val="00FE100B"/>
    <w:rsid w:val="00FF3676"/>
    <w:rsid w:val="00FF481A"/>
    <w:rsid w:val="00FF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429AE"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674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6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6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6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6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6746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46C9"/>
    <w:rPr>
      <w:sz w:val="24"/>
      <w:szCs w:val="24"/>
    </w:rPr>
  </w:style>
  <w:style w:styleId="Podnoje" w:type="paragraph">
    <w:name w:val="footer"/>
    <w:basedOn w:val="Normal"/>
    <w:link w:val="PodnojeChar"/>
    <w:rsid w:val="00674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746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
3.10.2013. Dokumentacija povodom žalbe
Milivoj Psarić poslana na VTS</izvorni_sadrzaj>
    <derivirana_varijabla naziv="DomainObject.Predmet.Opis_1">prijedlog za pokretanje stečajnog postupka
3.10.2013. Dokumentacija povodom žalbe
Milivoj Psarić poslana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St-893/2013</izvorni_sadrzaj>
    <derivirana_varijabla naziv="DomainObject.Predmet.OznakaBroj_1">St-893/2013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31.ST-942/13</izvorni_sadrzaj>
    <derivirana_varijabla naziv="DomainObject.Predmet.PrimjedbaSuca_1">VEZA: 31.ST-942/13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ARMKO d.d. zastupanog po punomoćniku ZZ Vinko Marković; ZZ Ivica Babuk; ZZ Branko Janeš; Odvj. Zrinka Golubić</izvorni_sadrzaj>
    <derivirana_varijabla naziv="DomainObject.Predmet.ProtustrankaFormated_1">  ARMKO d.d. zastupanog po punomoćniku ZZ Vinko Marković; ZZ Ivica Babuk; ZZ Branko Janeš; Odvj. Zrinka Golubić</derivirana_varijabla>
  </DomainObject.Predmet.ProtustrankaFormated>
  <DomainObject.Predmet.ProtustrankaFormatedOIB>
    <izvorni_sadrzaj>  ARMKO d.d., OIB 33231965147 zastupanog po punomoćniku ZZ Vinko Marković; ZZ Ivica Babuk; ZZ Branko Janeš; Odvj. Zrinka Golubić</izvorni_sadrzaj>
    <derivirana_varijabla naziv="DomainObject.Predmet.ProtustrankaFormatedOIB_1">  ARMKO d.d., OIB 33231965147 zastupanog po punomoćniku ZZ Vinko Marković; ZZ Ivica Babuk; ZZ Branko Janeš; Odvj. Zrinka Golubić</derivirana_varijabla>
  </DomainObject.Predmet.ProtustrankaFormatedOIB>
  <DomainObject.Predmet.ProtustrankaFormatedWithAdress>
    <izvorni_sadrzaj> ARMKO d.d., Pešćeno bb, 49282 Konjšćina zastupanog po punomoćniku ZZ Vinko Marković; ZZ Ivica Babuk; ZZ Branko Janeš; Odvj. Zrinka Golubić</izvorni_sadrzaj>
    <derivirana_varijabla naziv="DomainObject.Predmet.ProtustrankaFormatedWithAdress_1"> ARMKO d.d., Pešćeno bb, 49282 Konjšćina zastupanog po punomoćniku ZZ Vinko Marković; ZZ Ivica Babuk; ZZ Branko Janeš; Odvj. Zrinka Golubić</derivirana_varijabla>
  </DomainObject.Predmet.ProtustrankaFormatedWithAdress>
  <DomainObject.Predmet.ProtustrankaFormatedWithAdressOIB>
    <izvorni_sadrzaj> ARMKO d.d., OIB 33231965147, Pešćeno bb, 49282 Konjšćina zastupanog po punomoćniku ZZ Vinko Marković; ZZ Ivica Babuk; ZZ Branko Janeš; Odvj. Zrinka Golubić</izvorni_sadrzaj>
    <derivirana_varijabla naziv="DomainObject.Predmet.ProtustrankaFormatedWithAdressOIB_1"> ARMKO d.d., OIB 33231965147, Pešćeno bb, 49282 Konjšćina zastupanog po punomoćniku ZZ Vinko Marković; ZZ Ivica Babuk; ZZ Branko Janeš; Odvj. Zrinka Golubić</derivirana_varijabla>
  </DomainObject.Predmet.ProtustrankaFormatedWithAdressOIB>
  <DomainObject.Predmet.ProtustrankaWithAdress>
    <izvorni_sadrzaj>ARMKO d.d. Pešćeno bb, 49282 Konjšćina</izvorni_sadrzaj>
    <derivirana_varijabla naziv="DomainObject.Predmet.ProtustrankaWithAdress_1">ARMKO d.d. Pešćeno bb, 49282 Konjšćina</derivirana_varijabla>
  </DomainObject.Predmet.ProtustrankaWithAdress>
  <DomainObject.Predmet.ProtustrankaWithAdressOIB>
    <izvorni_sadrzaj>ARMKO d.d., OIB 33231965147, Pešćeno bb, 49282 Konjšćina</izvorni_sadrzaj>
    <derivirana_varijabla naziv="DomainObject.Predmet.ProtustrankaWithAdressOIB_1">ARMKO d.d., OIB 33231965147, Pešćeno bb, 49282 Konjšćina</derivirana_varijabla>
  </DomainObject.Predmet.ProtustrankaWithAdressOIB>
  <DomainObject.Predmet.ProtustrankaNazivFormated>
    <izvorni_sadrzaj>ARMKO d.d.</izvorni_sadrzaj>
    <derivirana_varijabla naziv="DomainObject.Predmet.ProtustrankaNazivFormated_1">ARMKO d.d.</derivirana_varijabla>
  </DomainObject.Predmet.ProtustrankaNazivFormated>
  <DomainObject.Predmet.ProtustrankaNazivFormatedOIB>
    <izvorni_sadrzaj>ARMKO d.d., OIB 33231965147</izvorni_sadrzaj>
    <derivirana_varijabla naziv="DomainObject.Predmet.ProtustrankaNazivFormatedOIB_1">ARMKO d.d., OIB 33231965147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ARMKO d.d.; VJEROVNICI; DRAŽEN LEŽAIĆ; RATIO METAL TRADE GMBH; ZELINAPROMET društvo s ograničenom odgovornošću za prozvodnju, trgovinu, ugostiteljstvo i usluge; Bmd stil d.o.o.</izvorni_sadrzaj>
    <derivirana_varijabla naziv="DomainObject.Predmet.StrankaFormated_1">  ARMKO d.d.; VJEROVNICI; DRAŽEN LEŽAIĆ; RATIO METAL TRADE GMBH; ZELINAPROMET društvo s ograničenom odgovornošću za prozvodnju, trgovinu, ugostiteljstvo i usluge; Bmd stil d.o.o.</derivirana_varijabla>
  </DomainObject.Predmet.StrankaFormated>
  <DomainObject.Predmet.StrankaFormatedOIB>
    <izvorni_sadrzaj>  ARMKO d.d., OIB 33231965147; VJEROVNICI; DRAŽEN LEŽAIĆ; RATIO METAL TRADE GMBH; ZELINAPROMET društvo s ograničenom odgovornošću za prozvodnju, trgovinu, ugostiteljstvo i usluge, OIB 07443745075; Bmd stil d.o.o., OIB 96086822394</izvorni_sadrzaj>
    <derivirana_varijabla naziv="DomainObject.Predmet.StrankaFormatedOIB_1">  ARMKO d.d., OIB 33231965147; VJEROVNICI; DRAŽEN LEŽAIĆ; RATIO METAL TRADE GMBH; ZELINAPROMET društvo s ograničenom odgovornošću za prozvodnju, trgovinu, ugostiteljstvo i usluge, OIB 07443745075; Bmd stil d.o.o., OIB 96086822394</derivirana_varijabla>
  </DomainObject.Predmet.StrankaFormatedOIB>
  <DomainObject.Predmet.StrankaFormatedWithAdress>
    <izvorni_sadrzaj> ARMKO d.d., Pešćeno bb, 49282 Konjšćina; VJEROVNICI; DRAŽEN LEŽAIĆ; RATIO METAL TRADE GMBH; ZELINAPROMET društvo s ograničenom odgovornošću za prozvodnju, trgovinu, ugostiteljstvo i usluge, Drenova Gornja 1c, 10380 Sveti Ivan Zelina; Bmd stil d.o.o.</izvorni_sadrzaj>
    <derivirana_varijabla naziv="DomainObject.Predmet.StrankaFormatedWithAdress_1"> ARMKO d.d., Pešćeno bb, 49282 Konjšćina; VJEROVNICI; DRAŽEN LEŽAIĆ; RATIO METAL TRADE GMBH; ZELINAPROMET društvo s ograničenom odgovornošću za prozvodnju, trgovinu, ugostiteljstvo i usluge, Drenova Gornja 1c, 10380 Sveti Ivan Zelina; Bmd stil d.o.o.</derivirana_varijabla>
  </DomainObject.Predmet.StrankaFormatedWithAdress>
  <DomainObject.Predmet.StrankaFormatedWithAdressOIB>
    <izvorni_sadrzaj> ARMKO d.d., OIB 33231965147, Pešćeno bb, 49282 Konjšćina; VJEROVNICI; DRAŽEN LEŽAIĆ; RATIO METAL TRADE GMBH; ZELINAPROMET društvo s ograničenom odgovornošću za prozvodnju, trgovinu, ugostiteljstvo i usluge, OIB 07443745075, Drenova Gornja 1c, 10380 Sveti Ivan Zelina; Bmd stil d.o.o., OIB 96086822394</izvorni_sadrzaj>
    <derivirana_varijabla naziv="DomainObject.Predmet.StrankaFormatedWithAdressOIB_1"> ARMKO d.d., OIB 33231965147, Pešćeno bb, 49282 Konjšćina; VJEROVNICI; DRAŽEN LEŽAIĆ; RATIO METAL TRADE GMBH; ZELINAPROMET društvo s ograničenom odgovornošću za prozvodnju, trgovinu, ugostiteljstvo i usluge, OIB 07443745075, Drenova Gornja 1c, 10380 Sveti Ivan Zelina; Bmd stil d.o.o., OIB 96086822394</derivirana_varijabla>
  </DomainObject.Predmet.StrankaFormatedWithAdressOIB>
  <DomainObject.Predmet.StrankaWithAdress>
    <izvorni_sadrzaj>ARMKO d.d. Pešćeno bb,49282 Konjšćina,VJEROVNICI ,DRAŽEN LEŽAIĆ ,RATIO METAL TRADE GMBH ,ZELINAPROMET društvo s ograničenom odgovornošću za prozvodnju, trgovinu, ugostiteljstvo i usluge Drenova Gornja 1c,10380 Sveti Ivan Zelina,Bmd stil d.o.o. </izvorni_sadrzaj>
    <derivirana_varijabla naziv="DomainObject.Predmet.StrankaWithAdress_1">ARMKO d.d. Pešćeno bb,49282 Konjšćina,VJEROVNICI ,DRAŽEN LEŽAIĆ ,RATIO METAL TRADE GMBH ,ZELINAPROMET društvo s ograničenom odgovornošću za prozvodnju, trgovinu, ugostiteljstvo i usluge Drenova Gornja 1c,10380 Sveti Ivan Zelina,Bmd stil d.o.o. </derivirana_varijabla>
  </DomainObject.Predmet.StrankaWithAdress>
  <DomainObject.Predmet.StrankaWithAdressOIB>
    <izvorni_sadrzaj>ARMKO d.d., OIB 33231965147, Pešćeno bb,49282 Konjšćina,VJEROVNICI,DRAŽEN LEŽAIĆ,RATIO METAL TRADE GMBH,ZELINAPROMET društvo s ograničenom odgovornošću za prozvodnju, trgovinu, ugostiteljstvo i usluge, OIB 07443745075, Drenova Gornja 1c,10380 Sveti Ivan Zelina,Bmd stil d.o.o., OIB 96086822394</izvorni_sadrzaj>
    <derivirana_varijabla naziv="DomainObject.Predmet.StrankaWithAdressOIB_1">ARMKO d.d., OIB 33231965147, Pešćeno bb,49282 Konjšćina,VJEROVNICI,DRAŽEN LEŽAIĆ,RATIO METAL TRADE GMBH,ZELINAPROMET društvo s ograničenom odgovornošću za prozvodnju, trgovinu, ugostiteljstvo i usluge, OIB 07443745075, Drenova Gornja 1c,10380 Sveti Ivan Zelina,Bmd stil d.o.o., OIB 96086822394</derivirana_varijabla>
  </DomainObject.Predmet.StrankaWithAdressOIB>
  <DomainObject.Predmet.StrankaNazivFormated>
    <izvorni_sadrzaj>ARMKO d.d.,VJEROVNICI,DRAŽEN LEŽAIĆ,RATIO METAL TRADE GMBH,ZELINAPROMET društvo s ograničenom odgovornošću za prozvodnju, trgovinu, ugostiteljstvo i usluge,Bmd stil d.o.o.</izvorni_sadrzaj>
    <derivirana_varijabla naziv="DomainObject.Predmet.StrankaNazivFormated_1">ARMKO d.d.,VJEROVNICI,DRAŽEN LEŽAIĆ,RATIO METAL TRADE GMBH,ZELINAPROMET društvo s ograničenom odgovornošću za prozvodnju, trgovinu, ugostiteljstvo i usluge,Bmd stil d.o.o.</derivirana_varijabla>
  </DomainObject.Predmet.StrankaNazivFormated>
  <DomainObject.Predmet.StrankaNazivFormatedOIB>
    <izvorni_sadrzaj>ARMKO d.d., OIB 33231965147,VJEROVNICI,DRAŽEN LEŽAIĆ,RATIO METAL TRADE GMBH,ZELINAPROMET društvo s ograničenom odgovornošću za prozvodnju, trgovinu, ugostiteljstvo i usluge, OIB 07443745075,Bmd stil d.o.o., OIB 96086822394</izvorni_sadrzaj>
    <derivirana_varijabla naziv="DomainObject.Predmet.StrankaNazivFormatedOIB_1">ARMKO d.d., OIB 33231965147,VJEROVNICI,DRAŽEN LEŽAIĆ,RATIO METAL TRADE GMBH,ZELINAPROMET društvo s ograničenom odgovornošću za prozvodnju, trgovinu, ugostiteljstvo i usluge, OIB 07443745075,Bmd stil d.o.o., OIB 96086822394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Formated>
  <DomainObject.Predmet.StrankaListFormatedOIB>
    <izvorni_sadrzaj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FormatedOIB_1"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FormatedOIB>
  <DomainObject.Predmet.StrankaListFormatedWithAdress>
    <izvorni_sadrzaj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izvorni_sadrzaj>
    <derivirana_varijabla naziv="DomainObject.Predmet.StrankaListFormatedWithAdress_1"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derivirana_varijabla>
  </DomainObject.Predmet.StrankaListFormatedWithAdress>
  <DomainObject.Predmet.StrankaListFormatedWithAdressOIB>
    <izvorni_sadrzaj>
      <item>ARMKO d.d., OIB 33231965147, Pešćeno bb, 49282 Konjšćina</item>
      <item>VJEROVNICI</item>
      <item>DRAŽEN LEŽAIĆ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izvorni_sadrzaj>
    <derivirana_varijabla naziv="DomainObject.Predmet.StrankaListFormatedWithAdressOIB_1">
      <item>ARMKO d.d., OIB 33231965147, Pešćeno bb, 49282 Konjšćina</item>
      <item>VJEROVNICI</item>
      <item>DRAŽEN LEŽAIĆ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derivirana_varijabla>
  </DomainObject.Predmet.StrankaListFormatedWithAdressOIB>
  <DomainObject.Predmet.StrankaListNaziv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Naziv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NazivFormated>
  <DomainObject.Predmet.StrankaListNazivFormatedOIB>
    <izvorni_sadrzaj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NazivFormatedOIB_1"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NazivFormatedOIB>
  <DomainObject.Predmet.ProtuStrankaListFormated>
    <izvorni_sadrzaj>
      <item>ARMKO d.d. zastupanog po punomoćniku ZZ Vinko Marković; ZZ Ivica Babuk; ZZ Branko Janeš; Odvj. Zrinka Golubić</item>
    </izvorni_sadrzaj>
    <derivirana_varijabla naziv="DomainObject.Predmet.ProtuStrankaListFormated_1">
      <item>ARMKO d.d. zastupanog po punomoćniku ZZ Vinko Marković; ZZ Ivica Babuk; ZZ Branko Janeš; Odvj. Zrinka Golubić</item>
    </derivirana_varijabla>
  </DomainObject.Predmet.ProtuStrankaListFormated>
  <DomainObject.Predmet.ProtuStrankaListFormatedOIB>
    <izvorni_sadrzaj>
      <item>ARMKO d.d., OIB 33231965147 zastupanog po punomoćniku ZZ Vinko Marković; ZZ Ivica Babuk; ZZ Branko Janeš; Odvj. Zrinka Golubić</item>
    </izvorni_sadrzaj>
    <derivirana_varijabla naziv="DomainObject.Predmet.ProtuStrankaListFormatedOIB_1">
      <item>ARMKO d.d., OIB 33231965147 zastupanog po punomoćniku ZZ Vinko Marković; ZZ Ivica Babuk; ZZ Branko Janeš; Odvj. Zrinka Golubić</item>
    </derivirana_varijabla>
  </DomainObject.Predmet.ProtuStrankaListFormatedOIB>
  <DomainObject.Predmet.ProtuStrankaListFormatedWithAdress>
    <izvorni_sadrzaj>
      <item>ARMKO d.d., Pešćeno bb, 49282 Konjšćina zastupanog po punomoćniku ZZ Vinko Marković; ZZ Ivica Babuk; ZZ Branko Janeš; Odvj. Zrinka Golubić</item>
    </izvorni_sadrzaj>
    <derivirana_varijabla naziv="DomainObject.Predmet.ProtuStrankaListFormatedWithAdress_1">
      <item>ARMKO d.d., Pešćeno bb, 49282 Konjšćina zastupanog po punomoćniku ZZ Vinko Marković; ZZ Ivica Babuk; ZZ Branko Janeš; Odvj. Zrinka Golubić</item>
    </derivirana_varijabla>
  </DomainObject.Predmet.ProtuStrankaListFormatedWithAdress>
  <DomainObject.Predmet.ProtuStrankaListFormatedWithAdressOIB>
    <izvorni_sadrzaj>
      <item>ARMKO d.d., OIB 33231965147, Pešćeno bb, 49282 Konjšćina zastupanog po punomoćniku ZZ Vinko Marković; ZZ Ivica Babuk; ZZ Branko Janeš; Odvj. Zrinka Golubić</item>
    </izvorni_sadrzaj>
    <derivirana_varijabla naziv="DomainObject.Predmet.ProtuStrankaListFormatedWithAdressOIB_1">
      <item>ARMKO d.d., OIB 33231965147, Pešćeno bb, 49282 Konjšćina zastupanog po punomoćniku ZZ Vinko Marković; ZZ Ivica Babuk; ZZ Branko Janeš; Odvj. Zrinka Golubić</item>
    </derivirana_varijabla>
  </DomainObject.Predmet.ProtuStrankaListFormatedWithAdressOIB>
  <DomainObject.Predmet.ProtuStrankaListNazivFormated>
    <izvorni_sadrzaj>
      <item>ARMKO d.d.</item>
    </izvorni_sadrzaj>
    <derivirana_varijabla naziv="DomainObject.Predmet.ProtuStrankaListNazivFormated_1">
      <item>ARMKO d.d.</item>
    </derivirana_varijabla>
  </DomainObject.Predmet.ProtuStrankaListNazivFormated>
  <DomainObject.Predmet.ProtuStrankaListNazivFormatedOIB>
    <izvorni_sadrzaj>
      <item>ARMKO d.d., OIB 33231965147</item>
    </izvorni_sadrzaj>
    <derivirana_varijabla naziv="DomainObject.Predmet.ProtuStrankaListNazivFormatedOIB_1">
      <item>ARMKO d.d., OIB 33231965147</item>
    </derivirana_varijabla>
  </DomainObject.Predmet.ProtuStrankaListNazivFormatedOIB>
  <DomainObject.Predmet.OstaliListFormated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_1"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>
  <DomainObject.Predmet.OstaliListFormatedOIB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OIB_1"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OIB>
  <DomainObject.Predmet.OstaliListFormatedWithAdress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>
  <DomainObject.Predmet.OstaliListFormatedWithAdressOIB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OIB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OIB>
  <DomainObject.Predmet.OstaliListNazivFormated>
    <izvorni_sadrzaj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_1"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>
  <DomainObject.Predmet.OstaliListNazivFormatedOIB>
    <izvorni_sadrzaj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OIB_1"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ARMKO d.d. i dr.</izvorni_sadrzaj>
    <derivirana_varijabla naziv="DomainObject.Predmet.StrankaIDrugi_1">ARMKO d.d. i dr.</derivirana_varijabla>
  </DomainObject.Predmet.StrankaIDrugi>
  <DomainObject.Predmet.ProtustrankaIDrugi>
    <izvorni_sadrzaj>ARMKO d.d.</izvorni_sadrzaj>
    <derivirana_varijabla naziv="DomainObject.Predmet.ProtustrankaIDrugi_1">ARMKO d.d.</derivirana_varijabla>
  </DomainObject.Predmet.ProtustrankaIDrugi>
  <DomainObject.Predmet.StrankaIDrugiAdressOIB>
    <izvorni_sadrzaj>ARMKO d.d., OIB 33231965147, Pešćeno bb, 49282 Konjšćina i dr.</izvorni_sadrzaj>
    <derivirana_varijabla naziv="DomainObject.Predmet.StrankaIDrugiAdressOIB_1">ARMKO d.d., OIB 33231965147, Pešćeno bb, 49282 Konjšćina i dr.</derivirana_varijabla>
  </DomainObject.Predmet.StrankaIDrugiAdressOIB>
  <DomainObject.Predmet.ProtustrankaIDrugiAdressOIB>
    <izvorni_sadrzaj>ARMKO d.d., OIB 33231965147, Pešćeno bb, 49282 Konjšćina</izvorni_sadrzaj>
    <derivirana_varijabla naziv="DomainObject.Predmet.ProtustrankaIDrugiAdressOIB_1">ARMKO d.d., OIB 33231965147, Pešćeno bb, 49282 Konjšćina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udioniciListNaziv_1"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derivirana_varijabla>
  </DomainObject.Predmet.SudioniciListNaziv>
  <DomainObject.Predmet.SudioniciListAdressOIB>
    <izvorni_sadrzaj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izvorni_sadrzaj>
    <derivirana_varijabla naziv="DomainObject.Predmet.SudioniciListAdressOIB_1"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07443745075</item>
      <item>, OIB 96086822394</item>
    </izvorni_sadrzaj>
    <derivirana_varijabla naziv="DomainObject.Predmet.SudioniciListNazivOIB_1"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07443745075</item>
      <item>, OIB 96086822394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3</properties:Pages>
  <properties:Words>1181</properties:Words>
  <properties:Characters>6377</properties:Characters>
  <properties:Lines>128</properties:Lines>
  <properties:Paragraphs>37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7643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2016-05-07T22:12:00Z</dcterms:created>
  <dc:creator>Dražen Graovac</dc:creator>
  <cp:lastModifiedBy>Ivana Rogić</cp:lastModifiedBy>
  <cp:lastPrinted>2016-05-09T11:41:00Z</cp:lastPrinted>
  <dcterms:modified xmlns:xsi="http://www.w3.org/2001/XMLSchema-instance" xsi:type="dcterms:W3CDTF">2016-05-09T11:41:00Z</dcterms:modified>
  <cp:revision>5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