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71897" w:rsidR="0092266E" w:rsidP="00D71897" w:rsidRDefault="0092266E" w14:paraId="f8c7827" w14:textId="f8c7827">
      <w:pPr>
        <w:pStyle w:val="Bezproreda"/>
        <w15:collapsed w:val="false"/>
        <w:rPr>
          <w:rFonts w:ascii="Times New Roman" w:hAnsi="Times New Roman"/>
          <w:sz w:val="24"/>
          <w:szCs w:val="24"/>
        </w:rPr>
      </w:pPr>
      <w:bookmarkStart w:name="_GoBack" w:id="0"/>
      <w:bookmarkEnd w:id="0"/>
      <w:r w:rsidRPr="00D71897">
        <w:rPr>
          <w:rFonts w:ascii="Times New Roman" w:hAnsi="Times New Roman"/>
          <w:sz w:val="24"/>
          <w:szCs w:val="24"/>
        </w:rPr>
        <w:t>REPUBLIKA HRVATSKA</w:t>
      </w:r>
    </w:p>
    <w:p w:rsidRPr="00D71897" w:rsidR="0092266E" w:rsidP="00D71897" w:rsidRDefault="0092266E">
      <w:pPr>
        <w:pStyle w:val="Bezproreda"/>
        <w:rPr>
          <w:rFonts w:ascii="Times New Roman" w:hAnsi="Times New Roman"/>
          <w:sz w:val="24"/>
          <w:szCs w:val="24"/>
        </w:rPr>
      </w:pPr>
      <w:r w:rsidRPr="00D71897">
        <w:rPr>
          <w:rFonts w:ascii="Times New Roman" w:hAnsi="Times New Roman"/>
          <w:sz w:val="24"/>
          <w:szCs w:val="24"/>
        </w:rPr>
        <w:t>TRGOVAČKI</w:t>
      </w:r>
      <w:r w:rsidRPr="00D71897" w:rsidR="00D71897">
        <w:rPr>
          <w:rFonts w:ascii="Times New Roman" w:hAnsi="Times New Roman"/>
          <w:sz w:val="24"/>
          <w:szCs w:val="24"/>
        </w:rPr>
        <w:t xml:space="preserve"> </w:t>
      </w:r>
      <w:r w:rsidRPr="00D71897">
        <w:rPr>
          <w:rFonts w:ascii="Times New Roman" w:hAnsi="Times New Roman"/>
          <w:sz w:val="24"/>
          <w:szCs w:val="24"/>
        </w:rPr>
        <w:t xml:space="preserve">SUD U PAZINU                                                    </w:t>
      </w:r>
      <w:r w:rsidRPr="00D71897">
        <w:rPr>
          <w:rFonts w:ascii="Times New Roman" w:hAnsi="Times New Roman"/>
          <w:sz w:val="24"/>
          <w:szCs w:val="24"/>
        </w:rPr>
        <w:tab/>
      </w:r>
      <w:r w:rsidRPr="00D71897">
        <w:rPr>
          <w:rFonts w:ascii="Times New Roman" w:hAnsi="Times New Roman"/>
          <w:sz w:val="24"/>
          <w:szCs w:val="24"/>
        </w:rPr>
        <w:tab/>
      </w:r>
      <w:r w:rsidRPr="00D71897">
        <w:rPr>
          <w:rFonts w:ascii="Times New Roman" w:hAnsi="Times New Roman"/>
          <w:sz w:val="24"/>
          <w:szCs w:val="24"/>
        </w:rPr>
        <w:tab/>
      </w:r>
      <w:r w:rsidRPr="00D71897">
        <w:rPr>
          <w:rFonts w:ascii="Times New Roman" w:hAnsi="Times New Roman"/>
          <w:sz w:val="24"/>
          <w:szCs w:val="24"/>
        </w:rPr>
        <w:tab/>
      </w:r>
      <w:r w:rsidRPr="00D71897">
        <w:rPr>
          <w:rFonts w:ascii="Times New Roman" w:hAnsi="Times New Roman"/>
          <w:sz w:val="24"/>
          <w:szCs w:val="24"/>
        </w:rPr>
        <w:tab/>
      </w:r>
      <w:r w:rsidRPr="00D71897">
        <w:rPr>
          <w:rFonts w:ascii="Times New Roman" w:hAnsi="Times New Roman"/>
          <w:sz w:val="24"/>
          <w:szCs w:val="24"/>
        </w:rPr>
        <w:tab/>
      </w:r>
      <w:r w:rsidRPr="00D71897">
        <w:rPr>
          <w:rFonts w:ascii="Times New Roman" w:hAnsi="Times New Roman"/>
          <w:sz w:val="24"/>
          <w:szCs w:val="24"/>
        </w:rPr>
        <w:tab/>
      </w:r>
      <w:r w:rsidRPr="00D71897">
        <w:rPr>
          <w:rFonts w:ascii="Times New Roman" w:hAnsi="Times New Roman"/>
          <w:sz w:val="24"/>
          <w:szCs w:val="24"/>
        </w:rPr>
        <w:tab/>
      </w:r>
      <w:r w:rsidRPr="00D71897">
        <w:rPr>
          <w:rFonts w:ascii="Times New Roman" w:hAnsi="Times New Roman"/>
          <w:sz w:val="24"/>
          <w:szCs w:val="24"/>
        </w:rPr>
        <w:tab/>
      </w:r>
      <w:r w:rsidRPr="00D71897">
        <w:rPr>
          <w:rFonts w:ascii="Times New Roman" w:hAnsi="Times New Roman"/>
          <w:sz w:val="24"/>
          <w:szCs w:val="24"/>
        </w:rPr>
        <w:tab/>
        <w:t>1 St-95/2019-</w:t>
      </w:r>
      <w:r w:rsidRPr="00D71897" w:rsidR="00CC3694">
        <w:rPr>
          <w:rFonts w:ascii="Times New Roman" w:hAnsi="Times New Roman"/>
          <w:sz w:val="24"/>
          <w:szCs w:val="24"/>
        </w:rPr>
        <w:t>98</w:t>
      </w:r>
    </w:p>
    <w:p w:rsidRPr="00945ADB" w:rsidR="0092266E" w:rsidP="0092266E" w:rsidRDefault="0092266E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92266E" w:rsidP="0092266E" w:rsidRDefault="0092266E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ZAPISNIK</w:t>
      </w:r>
    </w:p>
    <w:p w:rsidRPr="00945ADB" w:rsidR="0092266E" w:rsidP="0092266E" w:rsidRDefault="0092266E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(ispitno ročište)</w:t>
      </w:r>
    </w:p>
    <w:p w:rsidRPr="00945ADB" w:rsidR="0092266E" w:rsidP="0092266E" w:rsidRDefault="0092266E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92266E" w:rsidP="0092266E" w:rsidRDefault="0092266E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Održano dana 6. rujna 2019. godine,</w:t>
      </w:r>
    </w:p>
    <w:p w:rsidRPr="00945ADB" w:rsidR="0092266E" w:rsidP="0092266E" w:rsidRDefault="0092266E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 stečajnom postupku nad stečajnim dužnikom</w:t>
      </w:r>
    </w:p>
    <w:p w:rsidRPr="00945ADB" w:rsidR="0092266E" w:rsidP="0092266E" w:rsidRDefault="0092266E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ULJANIK d.d. u stečaju, Pula, Flaciusova 1, OIB: 56243843109</w:t>
      </w:r>
    </w:p>
    <w:p w:rsidRPr="00945ADB" w:rsidR="0092266E" w:rsidP="0092266E" w:rsidRDefault="0092266E">
      <w:pPr>
        <w:contextualSpacing/>
        <w:jc w:val="center"/>
        <w:rPr>
          <w:rFonts w:ascii="Times New Roman" w:hAnsi="Times New Roman"/>
          <w:sz w:val="24"/>
          <w:szCs w:val="24"/>
        </w:rPr>
      </w:pPr>
    </w:p>
    <w:p w:rsidRPr="00945ADB" w:rsidR="0092266E" w:rsidP="0092266E" w:rsidRDefault="0092266E">
      <w:pPr>
        <w:contextualSpacing/>
        <w:jc w:val="center"/>
        <w:rPr>
          <w:rFonts w:ascii="Times New Roman" w:hAnsi="Times New Roman"/>
          <w:sz w:val="24"/>
          <w:szCs w:val="24"/>
        </w:rPr>
      </w:pPr>
    </w:p>
    <w:p w:rsidRPr="00945ADB" w:rsidR="0092266E" w:rsidP="0092266E" w:rsidRDefault="0092266E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OD SUDA NAZOČNI:</w:t>
      </w:r>
    </w:p>
    <w:p w:rsidRPr="00945ADB" w:rsidR="0092266E" w:rsidP="0092266E" w:rsidRDefault="0092266E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Damir Rabar, stečajni sudac</w:t>
      </w:r>
    </w:p>
    <w:p w:rsidRPr="00945ADB" w:rsidR="0092266E" w:rsidP="0092266E" w:rsidRDefault="0092266E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Lorena Paris Aničić, zapisničar</w:t>
      </w:r>
    </w:p>
    <w:p w:rsidRPr="00945ADB" w:rsidR="0092266E" w:rsidP="0092266E" w:rsidRDefault="0092266E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Damir Majstorović, stečajni upravitelj</w:t>
      </w:r>
    </w:p>
    <w:p w:rsidRPr="00945ADB" w:rsidR="0092266E" w:rsidP="0092266E" w:rsidRDefault="0092266E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92266E" w:rsidP="0092266E" w:rsidRDefault="0092266E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92266E" w:rsidP="0092266E" w:rsidRDefault="0092266E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Početak u 9:00 sati.</w:t>
      </w:r>
    </w:p>
    <w:p w:rsidRPr="00945ADB" w:rsidR="0092266E" w:rsidP="0092266E" w:rsidRDefault="0092266E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92266E" w:rsidP="0092266E" w:rsidRDefault="0092266E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  <w:t>Utvrđuje se da su na današnje ročište pristupili slijedeći vjerovnici:</w:t>
      </w:r>
    </w:p>
    <w:p w:rsidRPr="00945ADB" w:rsidR="0092266E" w:rsidP="0092266E" w:rsidRDefault="0092266E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92266E" w:rsidP="0092266E" w:rsidRDefault="0092266E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-</w:t>
      </w:r>
      <w:r w:rsidRPr="00945ADB">
        <w:rPr>
          <w:rFonts w:ascii="Times New Roman" w:hAnsi="Times New Roman"/>
          <w:sz w:val="24"/>
          <w:szCs w:val="24"/>
        </w:rPr>
        <w:tab/>
        <w:t xml:space="preserve">za vjerovnika </w:t>
      </w:r>
      <w:r w:rsidRPr="00945ADB" w:rsidR="008E0C67">
        <w:rPr>
          <w:rFonts w:ascii="Times New Roman" w:hAnsi="Times New Roman"/>
          <w:sz w:val="24"/>
          <w:szCs w:val="24"/>
        </w:rPr>
        <w:t>FAKOM AD., zamj. pun. Andrea Gubić, odvjetnička vježbenica iz odvjetničkog društva Divjak Topić Bahtijarević iz Zagreba</w:t>
      </w:r>
    </w:p>
    <w:p w:rsidRPr="00945ADB" w:rsidR="008E0C67" w:rsidP="0092266E" w:rsidRDefault="008E0C67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-</w:t>
      </w:r>
      <w:r w:rsidRPr="00945ADB">
        <w:rPr>
          <w:rFonts w:ascii="Times New Roman" w:hAnsi="Times New Roman"/>
          <w:sz w:val="24"/>
          <w:szCs w:val="24"/>
        </w:rPr>
        <w:tab/>
        <w:t>vjerovnik Zurak Marija osobno</w:t>
      </w:r>
    </w:p>
    <w:p w:rsidRPr="00945ADB" w:rsidR="008E0C67" w:rsidP="0092266E" w:rsidRDefault="008E0C67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-</w:t>
      </w:r>
      <w:r w:rsidRPr="00945ADB">
        <w:rPr>
          <w:rFonts w:ascii="Times New Roman" w:hAnsi="Times New Roman"/>
          <w:sz w:val="24"/>
          <w:szCs w:val="24"/>
        </w:rPr>
        <w:tab/>
        <w:t>vjerovnik Lenka Bellolan osobno</w:t>
      </w:r>
    </w:p>
    <w:p w:rsidRPr="00945ADB" w:rsidR="008E0C67" w:rsidP="0092266E" w:rsidRDefault="008E0C67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>vjerovnik Helena Kovačević osobno</w:t>
      </w:r>
    </w:p>
    <w:p w:rsidRPr="00945ADB" w:rsidR="008E0C67" w:rsidP="0092266E" w:rsidRDefault="008E0C67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-</w:t>
      </w:r>
      <w:r w:rsidRPr="00945ADB">
        <w:rPr>
          <w:rFonts w:ascii="Times New Roman" w:hAnsi="Times New Roman"/>
          <w:sz w:val="24"/>
          <w:szCs w:val="24"/>
        </w:rPr>
        <w:tab/>
        <w:t>vjerovnik Marina Sertić osobno</w:t>
      </w:r>
    </w:p>
    <w:p w:rsidRPr="00945ADB" w:rsidR="008E0C67" w:rsidP="0092266E" w:rsidRDefault="008E0C67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>vjerovnik Nada Jelenić - Starčević osobno</w:t>
      </w:r>
    </w:p>
    <w:p w:rsidRPr="00945ADB" w:rsidR="008E0C67" w:rsidP="0092266E" w:rsidRDefault="008E0C67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>vjerovnik Gordana Bosanac osobno</w:t>
      </w:r>
    </w:p>
    <w:p w:rsidRPr="00945ADB" w:rsidR="008E0C67" w:rsidP="0092266E" w:rsidRDefault="008E0C67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>vjerovnik Lidija Jovanović osobno</w:t>
      </w:r>
    </w:p>
    <w:p w:rsidRPr="00945ADB" w:rsidR="008E0C67" w:rsidP="0092266E" w:rsidRDefault="008E0C67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-</w:t>
      </w:r>
      <w:r w:rsidRPr="00945ADB">
        <w:rPr>
          <w:rFonts w:ascii="Times New Roman" w:hAnsi="Times New Roman"/>
          <w:sz w:val="24"/>
          <w:szCs w:val="24"/>
        </w:rPr>
        <w:tab/>
        <w:t>za vjerovnika CADCON d.o.o. Pula, pun. Mario Biondić, odvjetnik u Puli</w:t>
      </w:r>
    </w:p>
    <w:p w:rsidRPr="00945ADB" w:rsidR="008E0C67" w:rsidP="0092266E" w:rsidRDefault="008E0C67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>za vjerovnika Hrvatsku banku za obnovu i razvitak, pun. Maja Baričević, dipl. iur. i Ozren Gamovin</w:t>
      </w:r>
    </w:p>
    <w:p w:rsidRPr="00945ADB" w:rsidR="008E0C67" w:rsidP="0092266E" w:rsidRDefault="008E0C67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014E83">
        <w:rPr>
          <w:rFonts w:ascii="Times New Roman" w:hAnsi="Times New Roman"/>
          <w:sz w:val="24"/>
          <w:szCs w:val="24"/>
        </w:rPr>
        <w:t xml:space="preserve">za vjerovnika </w:t>
      </w:r>
      <w:r w:rsidRPr="00945ADB">
        <w:rPr>
          <w:rFonts w:ascii="Times New Roman" w:hAnsi="Times New Roman"/>
          <w:sz w:val="24"/>
          <w:szCs w:val="24"/>
        </w:rPr>
        <w:t>Agencija za osiguranje radničkih tražbina, zz Ivan Matunić</w:t>
      </w:r>
    </w:p>
    <w:p w:rsidRPr="00945ADB" w:rsidR="008E0C67" w:rsidP="0092266E" w:rsidRDefault="008E0C67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-</w:t>
      </w:r>
      <w:r w:rsidRPr="00945ADB">
        <w:rPr>
          <w:rFonts w:ascii="Times New Roman" w:hAnsi="Times New Roman"/>
          <w:sz w:val="24"/>
          <w:szCs w:val="24"/>
        </w:rPr>
        <w:tab/>
        <w:t>za vjerovnika ALFA LAVAL pun. Sandra Lacmanović Meić, odvjetnica</w:t>
      </w:r>
    </w:p>
    <w:p w:rsidRPr="00945ADB" w:rsidR="008E0C67" w:rsidP="0092266E" w:rsidRDefault="008E0C67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014E83">
        <w:rPr>
          <w:rFonts w:ascii="Times New Roman" w:hAnsi="Times New Roman"/>
          <w:sz w:val="24"/>
          <w:szCs w:val="24"/>
        </w:rPr>
        <w:t>za vjerovnika Centar za restrukturiranje i prodaju, pun.</w:t>
      </w:r>
      <w:r w:rsidRPr="00945ADB">
        <w:rPr>
          <w:rFonts w:ascii="Times New Roman" w:hAnsi="Times New Roman"/>
          <w:sz w:val="24"/>
          <w:szCs w:val="24"/>
        </w:rPr>
        <w:t xml:space="preserve"> </w:t>
      </w:r>
      <w:r w:rsidRPr="00945ADB" w:rsidR="00B51422">
        <w:rPr>
          <w:rFonts w:ascii="Times New Roman" w:hAnsi="Times New Roman"/>
          <w:sz w:val="24"/>
          <w:szCs w:val="24"/>
        </w:rPr>
        <w:t>Ines Vukobratović dipl. iur.</w:t>
      </w:r>
    </w:p>
    <w:p w:rsidRPr="00945ADB" w:rsidR="00B51422" w:rsidP="0092266E" w:rsidRDefault="00B51422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-</w:t>
      </w:r>
      <w:r w:rsidRPr="00945ADB">
        <w:rPr>
          <w:rFonts w:ascii="Times New Roman" w:hAnsi="Times New Roman"/>
          <w:sz w:val="24"/>
          <w:szCs w:val="24"/>
        </w:rPr>
        <w:tab/>
        <w:t>vjerovnik Jelena Vojinović Terlević osobno</w:t>
      </w:r>
    </w:p>
    <w:p w:rsidRPr="00945ADB" w:rsidR="00B51422" w:rsidP="0092266E" w:rsidRDefault="00B51422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>vjerovnik Mirela Perić osobno</w:t>
      </w:r>
    </w:p>
    <w:p w:rsidRPr="00945ADB" w:rsidR="00B51422" w:rsidP="0092266E" w:rsidRDefault="00B51422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-</w:t>
      </w:r>
      <w:r w:rsidRPr="00945ADB">
        <w:rPr>
          <w:rFonts w:ascii="Times New Roman" w:hAnsi="Times New Roman"/>
          <w:sz w:val="24"/>
          <w:szCs w:val="24"/>
        </w:rPr>
        <w:tab/>
        <w:t>vjerovnik Nadija Mišković Ivančić osobno</w:t>
      </w:r>
    </w:p>
    <w:p w:rsidRPr="00945ADB" w:rsidR="00B51422" w:rsidP="0092266E" w:rsidRDefault="00B51422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>vjerovnik Hrvojka Šek osobno</w:t>
      </w:r>
    </w:p>
    <w:p w:rsidRPr="00945ADB" w:rsidR="00B51422" w:rsidP="0092266E" w:rsidRDefault="00B51422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>za vjerovnike GEOSEA LUXEMBURG, FALCONI ENGENEERING CM, FORZINA SHIPPING COMPANY, HIGHLINK SHIPPING, LIVESTOCK TRANSPORT &amp; TRADING, BARRY ROGLIANO SALLES, pun. Lana Dodig, odvjetnica u Zagrebu</w:t>
      </w:r>
    </w:p>
    <w:p w:rsidRPr="00945ADB" w:rsidR="00B51422" w:rsidP="0092266E" w:rsidRDefault="00B51422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>za vjerovnika MACGREGOR, pun. Ante Mihaljević</w:t>
      </w:r>
    </w:p>
    <w:p w:rsidRPr="00945ADB" w:rsidR="00B51422" w:rsidP="0092266E" w:rsidRDefault="00B51422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-</w:t>
      </w:r>
      <w:r w:rsidRPr="00945ADB">
        <w:rPr>
          <w:rFonts w:ascii="Times New Roman" w:hAnsi="Times New Roman"/>
          <w:sz w:val="24"/>
          <w:szCs w:val="24"/>
        </w:rPr>
        <w:tab/>
        <w:t xml:space="preserve">za vjerovnika Privredna banka Zagreb, Ivica Škunca, odvjetnik </w:t>
      </w:r>
      <w:r w:rsidRPr="00945ADB" w:rsidR="00014E83">
        <w:rPr>
          <w:rFonts w:ascii="Times New Roman" w:hAnsi="Times New Roman"/>
          <w:sz w:val="24"/>
          <w:szCs w:val="24"/>
        </w:rPr>
        <w:t>u Zagrebu</w:t>
      </w:r>
    </w:p>
    <w:p w:rsidRPr="00945ADB" w:rsidR="00B51422" w:rsidP="0092266E" w:rsidRDefault="00B51422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-</w:t>
      </w:r>
      <w:r w:rsidRPr="00945ADB">
        <w:rPr>
          <w:rFonts w:ascii="Times New Roman" w:hAnsi="Times New Roman"/>
          <w:sz w:val="24"/>
          <w:szCs w:val="24"/>
        </w:rPr>
        <w:tab/>
        <w:t xml:space="preserve">za vjerovnika RADEŽ d.d. pun. Igor Paulović, odvjetnik </w:t>
      </w:r>
    </w:p>
    <w:p w:rsidRPr="00945ADB" w:rsidR="00B51422" w:rsidP="0092266E" w:rsidRDefault="00B51422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B51422" w:rsidP="0092266E" w:rsidRDefault="00B51422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-</w:t>
      </w:r>
      <w:r w:rsidRPr="00945ADB">
        <w:rPr>
          <w:rFonts w:ascii="Times New Roman" w:hAnsi="Times New Roman"/>
          <w:sz w:val="24"/>
          <w:szCs w:val="24"/>
        </w:rPr>
        <w:tab/>
        <w:t xml:space="preserve"> za vjerovnika INA d.d. pun. Siniša Baričević, odvjetnik iz Rijeke, </w:t>
      </w:r>
    </w:p>
    <w:p w:rsidRPr="00945ADB" w:rsidR="00B51422" w:rsidP="0092266E" w:rsidRDefault="00B51422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 xml:space="preserve"> za vjerovnika ADRIADIESEL d.d. i KERMAS ENERGIJA d.o.o. pun. Almir Ervižbegović</w:t>
      </w:r>
    </w:p>
    <w:p w:rsidRPr="00945ADB" w:rsidR="00B51422" w:rsidP="0092266E" w:rsidRDefault="00B51422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-</w:t>
      </w:r>
      <w:r w:rsidRPr="00945ADB">
        <w:rPr>
          <w:rFonts w:ascii="Times New Roman" w:hAnsi="Times New Roman"/>
          <w:sz w:val="24"/>
          <w:szCs w:val="24"/>
        </w:rPr>
        <w:tab/>
        <w:t>za vjerovnika REPUBLIKA HRVATSKA, zamjenica ŽDO Nevenka Kovčalija</w:t>
      </w:r>
      <w:r w:rsidRPr="00945ADB" w:rsidR="00014E83">
        <w:rPr>
          <w:rFonts w:ascii="Times New Roman" w:hAnsi="Times New Roman"/>
          <w:sz w:val="24"/>
          <w:szCs w:val="24"/>
        </w:rPr>
        <w:t xml:space="preserve"> i savjetnik ŽDO Dalen Mikuljan</w:t>
      </w:r>
    </w:p>
    <w:p w:rsidRPr="00945ADB" w:rsidR="00B51422" w:rsidP="0092266E" w:rsidRDefault="00B51422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>vjerovnik Pavlina Klasta osobno</w:t>
      </w:r>
    </w:p>
    <w:p w:rsidRPr="00945ADB" w:rsidR="00B51422" w:rsidP="0092266E" w:rsidRDefault="00B51422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-</w:t>
      </w:r>
      <w:r w:rsidRPr="00945ADB">
        <w:rPr>
          <w:rFonts w:ascii="Times New Roman" w:hAnsi="Times New Roman"/>
          <w:sz w:val="24"/>
          <w:szCs w:val="24"/>
        </w:rPr>
        <w:tab/>
        <w:t>za vjerovnika Zagrebačka banka, pun. Vjekoslav Zadro, pun. po zaposlenju</w:t>
      </w:r>
    </w:p>
    <w:p w:rsidRPr="00945ADB" w:rsidR="00B51422" w:rsidP="0092266E" w:rsidRDefault="00B51422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>za vjerovnika Hrvatska poštanska banka, pun. Aleksandra Saša Dokmanović, pun. po zaposlenju</w:t>
      </w:r>
    </w:p>
    <w:p w:rsidRPr="00945ADB" w:rsidR="00B51422" w:rsidP="0092266E" w:rsidRDefault="00B51422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-</w:t>
      </w:r>
      <w:r w:rsidRPr="00945ADB">
        <w:rPr>
          <w:rFonts w:ascii="Times New Roman" w:hAnsi="Times New Roman"/>
          <w:sz w:val="24"/>
          <w:szCs w:val="24"/>
        </w:rPr>
        <w:tab/>
        <w:t>vjerovnik Ines Mirković osobno</w:t>
      </w:r>
    </w:p>
    <w:p w:rsidRPr="00945ADB" w:rsidR="00B51422" w:rsidP="0092266E" w:rsidRDefault="00B51422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-</w:t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014E83">
        <w:rPr>
          <w:rFonts w:ascii="Times New Roman" w:hAnsi="Times New Roman"/>
          <w:sz w:val="24"/>
          <w:szCs w:val="24"/>
        </w:rPr>
        <w:t xml:space="preserve">za vjerovnike STROJOPROMET ZAGREB d.o.o. i </w:t>
      </w:r>
      <w:r w:rsidRPr="00945ADB" w:rsidR="00583686">
        <w:rPr>
          <w:rFonts w:ascii="Times New Roman" w:hAnsi="Times New Roman"/>
          <w:sz w:val="24"/>
          <w:szCs w:val="24"/>
        </w:rPr>
        <w:t>3.</w:t>
      </w:r>
      <w:r w:rsidRPr="00945ADB" w:rsidR="00014E83">
        <w:rPr>
          <w:rFonts w:ascii="Times New Roman" w:hAnsi="Times New Roman"/>
          <w:sz w:val="24"/>
          <w:szCs w:val="24"/>
        </w:rPr>
        <w:t xml:space="preserve"> MAJ pun. Vanja </w:t>
      </w:r>
      <w:r w:rsidRPr="00945ADB" w:rsidR="005A7C23">
        <w:rPr>
          <w:rFonts w:ascii="Times New Roman" w:hAnsi="Times New Roman"/>
          <w:sz w:val="24"/>
          <w:szCs w:val="24"/>
        </w:rPr>
        <w:t>V</w:t>
      </w:r>
      <w:r w:rsidRPr="00945ADB" w:rsidR="00014E83">
        <w:rPr>
          <w:rFonts w:ascii="Times New Roman" w:hAnsi="Times New Roman"/>
          <w:sz w:val="24"/>
          <w:szCs w:val="24"/>
        </w:rPr>
        <w:t>argec, odvjetnica u Zagrebu</w:t>
      </w:r>
    </w:p>
    <w:p w:rsidRPr="00945ADB" w:rsidR="00014E83" w:rsidP="0092266E" w:rsidRDefault="00014E83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>za vjerovnike BUREAU VERITAS CROATIA d.o.o., SIEM SHIPPING INC, AUTO MARINE TRANSPORT, WELLARD SHIPS PTE Ltd, pun. Ivana Manovelo, odvjetnica u Rijeci</w:t>
      </w:r>
    </w:p>
    <w:p w:rsidRPr="00945ADB" w:rsidR="00014E83" w:rsidP="0092266E" w:rsidRDefault="00014E83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>za vjerovnika TEKOL-TROGIR d.o.o. Trogir, Igor Lukež, punomoćnik po zaposlenju</w:t>
      </w:r>
    </w:p>
    <w:p w:rsidRPr="00945ADB" w:rsidR="00014E83" w:rsidP="0092266E" w:rsidRDefault="00014E83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>vjerovnik EMIL BULIĆ osobno</w:t>
      </w:r>
    </w:p>
    <w:p w:rsidRPr="00945ADB" w:rsidR="00014E83" w:rsidP="0092266E" w:rsidRDefault="00014E83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>vjerovnik Duško Bambić osobno</w:t>
      </w:r>
    </w:p>
    <w:p w:rsidRPr="00945ADB" w:rsidR="00014E83" w:rsidP="0092266E" w:rsidRDefault="00014E83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>za vjerovnika PRESSCUT d.o.o. pun. Boris Kostić, odvjetnik</w:t>
      </w:r>
    </w:p>
    <w:p w:rsidRPr="00945ADB" w:rsidR="0092266E" w:rsidP="0092266E" w:rsidRDefault="00FD3E48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 xml:space="preserve">za vjerovnika </w:t>
      </w:r>
      <w:r w:rsidRPr="00945ADB" w:rsidR="005A7C23">
        <w:rPr>
          <w:rFonts w:ascii="Times New Roman" w:hAnsi="Times New Roman"/>
          <w:sz w:val="24"/>
          <w:szCs w:val="24"/>
        </w:rPr>
        <w:t>Dredging and Maritime Management SA, pun. Dalibor Valinčić, odvjetnik u Zagrebu</w:t>
      </w:r>
    </w:p>
    <w:p w:rsidRPr="00945ADB" w:rsidR="00FD3E48" w:rsidP="0092266E" w:rsidRDefault="00FD3E48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>za vjerovnika UNIKA UNIVERSAL KABLO SANAYI, pun. Stefan Đokić, odvjetnik</w:t>
      </w:r>
    </w:p>
    <w:p w:rsidRPr="00945ADB" w:rsidR="00FD3E48" w:rsidP="0092266E" w:rsidRDefault="00FD3E48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>za vjerovnika HEP ESCO pun. Marina Pranjić, dipl. ing.</w:t>
      </w:r>
    </w:p>
    <w:p w:rsidRPr="00945ADB" w:rsidR="00FD3E48" w:rsidP="0092266E" w:rsidRDefault="00FD3E48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>za vjerovnika</w:t>
      </w:r>
      <w:r w:rsidRPr="00945ADB" w:rsidR="005A7C23">
        <w:rPr>
          <w:rFonts w:ascii="Times New Roman" w:hAnsi="Times New Roman"/>
          <w:sz w:val="24"/>
          <w:szCs w:val="24"/>
        </w:rPr>
        <w:t xml:space="preserve"> IKB UMAG d.d., Emil Stela, dipl. </w:t>
      </w:r>
    </w:p>
    <w:p w:rsidRPr="00945ADB" w:rsidR="005A7C23" w:rsidP="0092266E" w:rsidRDefault="005A7C23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>za vjerovnika ULJANIK proizvodnja opreme, pun. Milena Veljović, stečajna upraviteljica</w:t>
      </w:r>
    </w:p>
    <w:p w:rsidRPr="00945ADB" w:rsidR="005A7C23" w:rsidP="0092266E" w:rsidRDefault="005A7C23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>za vjerovnika FRANCHINI ACCIAI S.P.A. i DANFOS FIRE SAFETY, zamj. pun. Dejan Jakac, odvjetnik u Buzetu</w:t>
      </w:r>
    </w:p>
    <w:p w:rsidR="005A7C23" w:rsidP="0092266E" w:rsidRDefault="005A7C23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- </w:t>
      </w:r>
      <w:r w:rsidRPr="00945ADB">
        <w:rPr>
          <w:rFonts w:ascii="Times New Roman" w:hAnsi="Times New Roman"/>
          <w:sz w:val="24"/>
          <w:szCs w:val="24"/>
        </w:rPr>
        <w:tab/>
        <w:t>za vjerovnika OTP banka d.d. pun. Mihovil Grandić,</w:t>
      </w:r>
    </w:p>
    <w:p w:rsidRPr="00945ADB" w:rsidR="00B453F9" w:rsidP="0092266E" w:rsidRDefault="00B453F9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ab/>
        <w:t>za vjerovnika KBC BANK pun. Ivan Stanko Maleš, odvjetnik u Zagrebu</w:t>
      </w:r>
    </w:p>
    <w:p w:rsidRPr="00945ADB" w:rsidR="005A7C23" w:rsidP="0092266E" w:rsidRDefault="008249F9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249F9">
        <w:rPr>
          <w:rFonts w:ascii="Times New Roman" w:hAnsi="Times New Roman"/>
          <w:sz w:val="24"/>
          <w:szCs w:val="24"/>
        </w:rPr>
        <w:t>U svojstvu javnosti prisustvuju mediji i predstavnici sindikata.</w:t>
      </w:r>
    </w:p>
    <w:p w:rsidRPr="00945ADB" w:rsidR="005A7C23" w:rsidP="0092266E" w:rsidRDefault="005A7C23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92266E" w:rsidP="0092266E" w:rsidRDefault="0092266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je stečajni upravitelj predao u spis prijave potraživanja.</w:t>
      </w:r>
    </w:p>
    <w:p w:rsidRPr="00945ADB" w:rsidR="0092266E" w:rsidP="0092266E" w:rsidRDefault="0092266E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92266E" w:rsidP="0092266E" w:rsidRDefault="0092266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otvara raspravu i objavljuje da je predmet današnjeg ročišta ispitivanje naknadno prijavljenih tražbina, prema iznosima i redu kako su unesene u tablicu koju je sudu dostavio stečajni upravitelj.</w:t>
      </w:r>
    </w:p>
    <w:p w:rsidRPr="00945ADB" w:rsidR="0092266E" w:rsidP="0092266E" w:rsidRDefault="0092266E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92266E" w:rsidP="0092266E" w:rsidRDefault="0092266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upozorava vjerovnike čije će tražbine biti utvrđene na današnjem ročištu, da o tome neće biti posebno obaviješteni. Oni mogu na svoj trošak tražiti da im se izda ovjerovljeni izvadak rješenja (čl. 265. st. 4. SZ</w:t>
      </w:r>
      <w:r w:rsidRPr="00945ADB" w:rsidR="00CC3694">
        <w:rPr>
          <w:rFonts w:ascii="Times New Roman" w:hAnsi="Times New Roman"/>
          <w:sz w:val="24"/>
          <w:szCs w:val="24"/>
        </w:rPr>
        <w:t>, NN br. 71/15, dalje: SZ</w:t>
      </w:r>
      <w:r w:rsidRPr="00945ADB">
        <w:rPr>
          <w:rFonts w:ascii="Times New Roman" w:hAnsi="Times New Roman"/>
          <w:sz w:val="24"/>
          <w:szCs w:val="24"/>
        </w:rPr>
        <w:t>).</w:t>
      </w:r>
    </w:p>
    <w:p w:rsidRPr="00945ADB" w:rsidR="0092266E" w:rsidP="0092266E" w:rsidRDefault="0092266E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92266E" w:rsidP="0092266E" w:rsidRDefault="0092266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Tražbine koje su osporili stečajni upravitelj, dužnik pojedinac ili koji od stečajnih vjerovnika moraju se posebno raspraviti. Razlučna prava nisu predmet ispitivanja (čl. 260. st. 3. i 4. SZ).</w:t>
      </w:r>
    </w:p>
    <w:p w:rsidRPr="00945ADB" w:rsidR="0092266E" w:rsidP="0092266E" w:rsidRDefault="0092266E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92266E" w:rsidP="0092266E" w:rsidRDefault="0092266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ukazuje stečajnom upravitelju na njegovu dužnost da se određeno izjasni priznaje li ili osporava svaku prijavljenu tražbinu, sukladno čl. 260. st. 2. Stečajnog zakona.</w:t>
      </w:r>
    </w:p>
    <w:p w:rsidRPr="00945ADB" w:rsidR="0092266E" w:rsidP="0092266E" w:rsidRDefault="0092266E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92266E" w:rsidP="0092266E" w:rsidRDefault="0092266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Utvrđuje se da je poziv vjerovnicima za današnje ispitno ročište javno priopćen i objavljen na e-oglasnoj ploči sudova od 20. svibnja 2019. godine. Utvrđuje se da je ukupno pristiglo </w:t>
      </w:r>
      <w:r w:rsidRPr="00945ADB" w:rsidR="007D3ED3">
        <w:rPr>
          <w:rFonts w:ascii="Times New Roman" w:hAnsi="Times New Roman"/>
          <w:sz w:val="24"/>
          <w:szCs w:val="24"/>
        </w:rPr>
        <w:t>22</w:t>
      </w:r>
      <w:r w:rsidRPr="00945ADB" w:rsidR="005C7D76">
        <w:rPr>
          <w:rFonts w:ascii="Times New Roman" w:hAnsi="Times New Roman"/>
          <w:sz w:val="24"/>
          <w:szCs w:val="24"/>
        </w:rPr>
        <w:t>4</w:t>
      </w:r>
      <w:r w:rsidRPr="00945ADB">
        <w:rPr>
          <w:rFonts w:ascii="Times New Roman" w:hAnsi="Times New Roman"/>
          <w:sz w:val="24"/>
          <w:szCs w:val="24"/>
        </w:rPr>
        <w:t xml:space="preserve"> prijava tražbina.</w:t>
      </w:r>
    </w:p>
    <w:p w:rsidRPr="00945ADB" w:rsidR="0092266E" w:rsidP="0092266E" w:rsidRDefault="0092266E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92266E" w:rsidP="0092266E" w:rsidRDefault="0092266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Prelazi se na ispitivanje svake prijavljene tražbine: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1. CADCON d.o.o., OIB 85511070332, Heiningerova 20, Pula, prijavio je tražbinu u i</w:t>
      </w:r>
      <w:r w:rsidRPr="00945ADB" w:rsidR="00524220">
        <w:rPr>
          <w:rFonts w:ascii="Times New Roman" w:hAnsi="Times New Roman"/>
          <w:sz w:val="24"/>
          <w:szCs w:val="24"/>
        </w:rPr>
        <w:t xml:space="preserve">znosu od 754.537,41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524220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pravomoćn</w:t>
      </w:r>
      <w:r w:rsidRPr="00945ADB" w:rsidR="000E12AA">
        <w:rPr>
          <w:rFonts w:ascii="Times New Roman" w:hAnsi="Times New Roman"/>
          <w:sz w:val="24"/>
          <w:szCs w:val="24"/>
        </w:rPr>
        <w:t>a</w:t>
      </w:r>
      <w:r w:rsidRPr="00945ADB">
        <w:rPr>
          <w:rFonts w:ascii="Times New Roman" w:hAnsi="Times New Roman"/>
          <w:sz w:val="24"/>
          <w:szCs w:val="24"/>
        </w:rPr>
        <w:t xml:space="preserve"> rješenja o ovrsi, račun</w:t>
      </w:r>
      <w:r w:rsidRPr="00945ADB" w:rsidR="000E12AA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>, obračun kamata.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703107" w:rsidRDefault="00D121A9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754</w:t>
      </w:r>
      <w:r w:rsidRPr="00945ADB" w:rsidR="00524220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537,41 kn</w:t>
      </w:r>
      <w:r w:rsidRPr="00945ADB" w:rsidR="00524220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</w:t>
      </w:r>
      <w:r w:rsidRPr="00945ADB" w:rsidR="003F0D5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>. viši isplatni red tražbina.</w:t>
      </w:r>
    </w:p>
    <w:p w:rsidRPr="00945ADB" w:rsidR="00703107" w:rsidP="00703107" w:rsidRDefault="0070310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2. Javni bilježnik Branko Jakić, OIB 08564858401, Zelinska 3, Zagreb, prijavio je tražbinu u iznosu od 364,67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</w:t>
      </w:r>
      <w:r w:rsidRPr="00945ADB" w:rsidR="000E12AA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za obavljene usluge, obračun kamata.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</w:t>
      </w:r>
      <w:r w:rsidRPr="00945ADB" w:rsidR="00524220">
        <w:rPr>
          <w:rFonts w:ascii="Times New Roman" w:hAnsi="Times New Roman"/>
          <w:sz w:val="24"/>
          <w:szCs w:val="24"/>
        </w:rPr>
        <w:t xml:space="preserve">utvrđenom u iznosu od 364,67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3F0D55">
        <w:rPr>
          <w:rFonts w:ascii="Times New Roman" w:hAnsi="Times New Roman"/>
          <w:sz w:val="24"/>
          <w:szCs w:val="24"/>
        </w:rPr>
        <w:t>II.</w:t>
      </w:r>
      <w:r w:rsidRPr="00945ADB">
        <w:rPr>
          <w:rFonts w:ascii="Times New Roman" w:hAnsi="Times New Roman"/>
          <w:sz w:val="24"/>
          <w:szCs w:val="24"/>
        </w:rPr>
        <w:t xml:space="preserve"> viši isplatni red tražbina.</w:t>
      </w:r>
    </w:p>
    <w:p w:rsidRPr="00945ADB" w:rsidR="00703107" w:rsidP="00703107" w:rsidRDefault="0070310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92266E" w:rsidRDefault="0070310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3</w:t>
      </w:r>
      <w:r w:rsidRPr="00945ADB" w:rsidR="00D121A9">
        <w:rPr>
          <w:rFonts w:ascii="Times New Roman" w:hAnsi="Times New Roman"/>
          <w:sz w:val="24"/>
          <w:szCs w:val="24"/>
        </w:rPr>
        <w:t>. Agencija za osiguranje radničkih tražbina AORT, OIB 04323472109,</w:t>
      </w:r>
      <w:r w:rsidRPr="00945ADB" w:rsidR="00524220">
        <w:rPr>
          <w:rFonts w:ascii="Times New Roman" w:hAnsi="Times New Roman"/>
          <w:sz w:val="24"/>
          <w:szCs w:val="24"/>
        </w:rPr>
        <w:t xml:space="preserve"> </w:t>
      </w:r>
      <w:r w:rsidRPr="00945ADB" w:rsidR="00D121A9">
        <w:rPr>
          <w:rFonts w:ascii="Times New Roman" w:hAnsi="Times New Roman"/>
          <w:sz w:val="24"/>
          <w:szCs w:val="24"/>
        </w:rPr>
        <w:t>Frankopanska 11, Zagreb,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 w:rsidR="00D121A9">
        <w:rPr>
          <w:rFonts w:ascii="Times New Roman" w:hAnsi="Times New Roman"/>
          <w:sz w:val="24"/>
          <w:szCs w:val="24"/>
        </w:rPr>
        <w:t xml:space="preserve"> je tražbinu u iznosu od</w:t>
      </w:r>
      <w:r w:rsidRPr="00945ADB" w:rsidR="00524220">
        <w:rPr>
          <w:rFonts w:ascii="Times New Roman" w:hAnsi="Times New Roman"/>
          <w:sz w:val="24"/>
          <w:szCs w:val="24"/>
        </w:rPr>
        <w:t xml:space="preserve"> </w:t>
      </w:r>
      <w:r w:rsidRPr="00945ADB" w:rsidR="00D121A9">
        <w:rPr>
          <w:rFonts w:ascii="Times New Roman" w:hAnsi="Times New Roman"/>
          <w:sz w:val="24"/>
          <w:szCs w:val="24"/>
        </w:rPr>
        <w:t>28</w:t>
      </w:r>
      <w:r w:rsidRPr="00945ADB" w:rsidR="00524220">
        <w:rPr>
          <w:rFonts w:ascii="Times New Roman" w:hAnsi="Times New Roman"/>
          <w:sz w:val="24"/>
          <w:szCs w:val="24"/>
        </w:rPr>
        <w:t>.</w:t>
      </w:r>
      <w:r w:rsidRPr="00945ADB" w:rsidR="00D121A9">
        <w:rPr>
          <w:rFonts w:ascii="Times New Roman" w:hAnsi="Times New Roman"/>
          <w:sz w:val="24"/>
          <w:szCs w:val="24"/>
        </w:rPr>
        <w:t xml:space="preserve">846,28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D121A9">
        <w:rPr>
          <w:rFonts w:ascii="Times New Roman" w:hAnsi="Times New Roman"/>
          <w:sz w:val="24"/>
          <w:szCs w:val="24"/>
        </w:rPr>
        <w:t xml:space="preserve"> Isplata prema Zakonu o osiguranju radničkih tražbina, isprave o izvršenom plaćanju.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28</w:t>
      </w:r>
      <w:r w:rsidRPr="00945ADB" w:rsidR="00524220">
        <w:rPr>
          <w:rFonts w:ascii="Times New Roman" w:hAnsi="Times New Roman"/>
          <w:sz w:val="24"/>
          <w:szCs w:val="24"/>
        </w:rPr>
        <w:t xml:space="preserve">.846,28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3F0D55">
        <w:rPr>
          <w:rFonts w:ascii="Times New Roman" w:hAnsi="Times New Roman"/>
          <w:sz w:val="24"/>
          <w:szCs w:val="24"/>
        </w:rPr>
        <w:t>I.</w:t>
      </w:r>
      <w:r w:rsidRPr="00945ADB">
        <w:rPr>
          <w:rFonts w:ascii="Times New Roman" w:hAnsi="Times New Roman"/>
          <w:sz w:val="24"/>
          <w:szCs w:val="24"/>
        </w:rPr>
        <w:t xml:space="preserve"> viši isplatni red tražbina.</w:t>
      </w:r>
    </w:p>
    <w:p w:rsidRPr="00945ADB" w:rsidR="00703107" w:rsidP="00703107" w:rsidRDefault="0070310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92266E" w:rsidRDefault="0070310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4</w:t>
      </w:r>
      <w:r w:rsidRPr="00945ADB" w:rsidR="00D121A9">
        <w:rPr>
          <w:rFonts w:ascii="Times New Roman" w:hAnsi="Times New Roman"/>
          <w:sz w:val="24"/>
          <w:szCs w:val="24"/>
        </w:rPr>
        <w:t>. ZAGREBAČKA BURZA putem odvj. ureda (Mađarić</w:t>
      </w:r>
      <w:r w:rsidRPr="00945ADB" w:rsidR="00A20D07">
        <w:rPr>
          <w:rFonts w:ascii="Times New Roman" w:hAnsi="Times New Roman"/>
          <w:sz w:val="24"/>
          <w:szCs w:val="24"/>
        </w:rPr>
        <w:t xml:space="preserve"> </w:t>
      </w:r>
      <w:r w:rsidRPr="00945ADB" w:rsidR="00D121A9">
        <w:rPr>
          <w:rFonts w:ascii="Times New Roman" w:hAnsi="Times New Roman"/>
          <w:sz w:val="24"/>
          <w:szCs w:val="24"/>
        </w:rPr>
        <w:t>&amp;</w:t>
      </w:r>
      <w:r w:rsidRPr="00945ADB" w:rsidR="00A20D07">
        <w:rPr>
          <w:rFonts w:ascii="Times New Roman" w:hAnsi="Times New Roman"/>
          <w:sz w:val="24"/>
          <w:szCs w:val="24"/>
        </w:rPr>
        <w:t xml:space="preserve"> </w:t>
      </w:r>
      <w:r w:rsidRPr="00945ADB" w:rsidR="00D121A9">
        <w:rPr>
          <w:rFonts w:ascii="Times New Roman" w:hAnsi="Times New Roman"/>
          <w:sz w:val="24"/>
          <w:szCs w:val="24"/>
        </w:rPr>
        <w:t>LUI), OIB 84368186611, Ivana Lučića 21, 10000 Zagreb,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 w:rsidR="00D121A9">
        <w:rPr>
          <w:rFonts w:ascii="Times New Roman" w:hAnsi="Times New Roman"/>
          <w:sz w:val="24"/>
          <w:szCs w:val="24"/>
        </w:rPr>
        <w:t xml:space="preserve"> je tražbinu u iznosu od 31</w:t>
      </w:r>
      <w:r w:rsidRPr="00945ADB">
        <w:rPr>
          <w:rFonts w:ascii="Times New Roman" w:hAnsi="Times New Roman"/>
          <w:sz w:val="24"/>
          <w:szCs w:val="24"/>
        </w:rPr>
        <w:t>.</w:t>
      </w:r>
      <w:r w:rsidRPr="00945ADB" w:rsidR="00D121A9">
        <w:rPr>
          <w:rFonts w:ascii="Times New Roman" w:hAnsi="Times New Roman"/>
          <w:sz w:val="24"/>
          <w:szCs w:val="24"/>
        </w:rPr>
        <w:t xml:space="preserve">707,31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D121A9">
        <w:rPr>
          <w:rFonts w:ascii="Times New Roman" w:hAnsi="Times New Roman"/>
          <w:sz w:val="24"/>
          <w:szCs w:val="24"/>
        </w:rPr>
        <w:t xml:space="preserve"> računi za obavljene usluge, obračun kamata.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31</w:t>
      </w:r>
      <w:r w:rsidRPr="00945ADB" w:rsidR="00524220">
        <w:rPr>
          <w:rFonts w:ascii="Times New Roman" w:hAnsi="Times New Roman"/>
          <w:sz w:val="24"/>
          <w:szCs w:val="24"/>
        </w:rPr>
        <w:t xml:space="preserve">.707,31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3F0D55">
        <w:rPr>
          <w:rFonts w:ascii="Times New Roman" w:hAnsi="Times New Roman"/>
          <w:sz w:val="24"/>
          <w:szCs w:val="24"/>
        </w:rPr>
        <w:t>II.</w:t>
      </w:r>
      <w:r w:rsidRPr="00945ADB">
        <w:rPr>
          <w:rFonts w:ascii="Times New Roman" w:hAnsi="Times New Roman"/>
          <w:sz w:val="24"/>
          <w:szCs w:val="24"/>
        </w:rPr>
        <w:t xml:space="preserve"> viši isplatni red tražbina.</w:t>
      </w:r>
    </w:p>
    <w:p w:rsidRPr="00945ADB" w:rsidR="00703107" w:rsidP="00703107" w:rsidRDefault="0070310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92266E" w:rsidRDefault="0070310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5</w:t>
      </w:r>
      <w:r w:rsidRPr="00945ADB" w:rsidR="00D121A9">
        <w:rPr>
          <w:rFonts w:ascii="Times New Roman" w:hAnsi="Times New Roman"/>
          <w:sz w:val="24"/>
          <w:szCs w:val="24"/>
        </w:rPr>
        <w:t>. ŠKAMP d.o.o., OIB 02916829240, Creska 12, 52100 Pula, prijavio je tražbinu u iznosu od 1</w:t>
      </w:r>
      <w:r w:rsidRPr="00945ADB" w:rsidR="003F0D55">
        <w:rPr>
          <w:rFonts w:ascii="Times New Roman" w:hAnsi="Times New Roman"/>
          <w:sz w:val="24"/>
          <w:szCs w:val="24"/>
        </w:rPr>
        <w:t>.</w:t>
      </w:r>
      <w:r w:rsidRPr="00945ADB" w:rsidR="00D121A9">
        <w:rPr>
          <w:rFonts w:ascii="Times New Roman" w:hAnsi="Times New Roman"/>
          <w:sz w:val="24"/>
          <w:szCs w:val="24"/>
        </w:rPr>
        <w:t>2</w:t>
      </w:r>
      <w:r w:rsidRPr="00945ADB" w:rsidR="00524220">
        <w:rPr>
          <w:rFonts w:ascii="Times New Roman" w:hAnsi="Times New Roman"/>
          <w:sz w:val="24"/>
          <w:szCs w:val="24"/>
        </w:rPr>
        <w:t>06</w:t>
      </w:r>
      <w:r w:rsidRPr="00945ADB" w:rsidR="003F0D55">
        <w:rPr>
          <w:rFonts w:ascii="Times New Roman" w:hAnsi="Times New Roman"/>
          <w:sz w:val="24"/>
          <w:szCs w:val="24"/>
        </w:rPr>
        <w:t>.</w:t>
      </w:r>
      <w:r w:rsidRPr="00945ADB" w:rsidR="00524220">
        <w:rPr>
          <w:rFonts w:ascii="Times New Roman" w:hAnsi="Times New Roman"/>
          <w:sz w:val="24"/>
          <w:szCs w:val="24"/>
        </w:rPr>
        <w:t xml:space="preserve">972,39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524220">
        <w:rPr>
          <w:rFonts w:ascii="Times New Roman" w:hAnsi="Times New Roman"/>
          <w:sz w:val="24"/>
          <w:szCs w:val="24"/>
        </w:rPr>
        <w:t xml:space="preserve"> izvadak iz </w:t>
      </w:r>
      <w:r w:rsidRPr="00945ADB" w:rsidR="00D121A9">
        <w:rPr>
          <w:rFonts w:ascii="Times New Roman" w:hAnsi="Times New Roman"/>
          <w:sz w:val="24"/>
          <w:szCs w:val="24"/>
        </w:rPr>
        <w:t>poslovnih knjiga, računi, obračuni kamata.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</w:t>
      </w:r>
      <w:r w:rsidRPr="00945ADB" w:rsidR="00524220">
        <w:rPr>
          <w:rFonts w:ascii="Times New Roman" w:hAnsi="Times New Roman"/>
          <w:sz w:val="24"/>
          <w:szCs w:val="24"/>
        </w:rPr>
        <w:t>đenom u iznosu od 1</w:t>
      </w:r>
      <w:r w:rsidRPr="00945ADB" w:rsidR="003F0D55">
        <w:rPr>
          <w:rFonts w:ascii="Times New Roman" w:hAnsi="Times New Roman"/>
          <w:sz w:val="24"/>
          <w:szCs w:val="24"/>
        </w:rPr>
        <w:t>.</w:t>
      </w:r>
      <w:r w:rsidRPr="00945ADB" w:rsidR="00524220">
        <w:rPr>
          <w:rFonts w:ascii="Times New Roman" w:hAnsi="Times New Roman"/>
          <w:sz w:val="24"/>
          <w:szCs w:val="24"/>
        </w:rPr>
        <w:t>206</w:t>
      </w:r>
      <w:r w:rsidRPr="00945ADB" w:rsidR="003F0D55">
        <w:rPr>
          <w:rFonts w:ascii="Times New Roman" w:hAnsi="Times New Roman"/>
          <w:sz w:val="24"/>
          <w:szCs w:val="24"/>
        </w:rPr>
        <w:t>.</w:t>
      </w:r>
      <w:r w:rsidRPr="00945ADB" w:rsidR="00524220">
        <w:rPr>
          <w:rFonts w:ascii="Times New Roman" w:hAnsi="Times New Roman"/>
          <w:sz w:val="24"/>
          <w:szCs w:val="24"/>
        </w:rPr>
        <w:t>972,39 kn i</w:t>
      </w:r>
      <w:r w:rsidRPr="00945ADB">
        <w:rPr>
          <w:rFonts w:ascii="Times New Roman" w:hAnsi="Times New Roman"/>
          <w:sz w:val="24"/>
          <w:szCs w:val="24"/>
        </w:rPr>
        <w:t xml:space="preserve"> razvrstava se u </w:t>
      </w:r>
      <w:r w:rsidRPr="00945ADB" w:rsidR="003F0D55">
        <w:rPr>
          <w:rFonts w:ascii="Times New Roman" w:hAnsi="Times New Roman"/>
          <w:sz w:val="24"/>
          <w:szCs w:val="24"/>
        </w:rPr>
        <w:t>II.</w:t>
      </w:r>
      <w:r w:rsidRPr="00945ADB">
        <w:rPr>
          <w:rFonts w:ascii="Times New Roman" w:hAnsi="Times New Roman"/>
          <w:sz w:val="24"/>
          <w:szCs w:val="24"/>
        </w:rPr>
        <w:t xml:space="preserve"> viši isplatni red tražbina.</w:t>
      </w:r>
    </w:p>
    <w:p w:rsidRPr="00945ADB" w:rsidR="00703107" w:rsidP="00703107" w:rsidRDefault="0070310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92266E" w:rsidRDefault="0070310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6</w:t>
      </w:r>
      <w:r w:rsidRPr="00945ADB" w:rsidR="00D121A9">
        <w:rPr>
          <w:rFonts w:ascii="Times New Roman" w:hAnsi="Times New Roman"/>
          <w:sz w:val="24"/>
          <w:szCs w:val="24"/>
        </w:rPr>
        <w:t xml:space="preserve">. CREDITREFORM, OIB 99994367333, Božidara Adžije 19, 10000 Zagreb, prijavio je tražbinu u iznosu od 833,63 kn s </w:t>
      </w:r>
      <w:r w:rsidRPr="00945ADB" w:rsidR="000E12AA">
        <w:rPr>
          <w:rFonts w:ascii="Times New Roman" w:hAnsi="Times New Roman"/>
          <w:sz w:val="24"/>
          <w:szCs w:val="24"/>
        </w:rPr>
        <w:t>osnova</w:t>
      </w:r>
      <w:r w:rsidRPr="00945ADB" w:rsidR="00B60726">
        <w:rPr>
          <w:rFonts w:ascii="Times New Roman" w:hAnsi="Times New Roman"/>
          <w:sz w:val="24"/>
          <w:szCs w:val="24"/>
        </w:rPr>
        <w:t>:</w:t>
      </w:r>
      <w:r w:rsidRPr="00945ADB" w:rsidR="00D121A9">
        <w:rPr>
          <w:rFonts w:ascii="Times New Roman" w:hAnsi="Times New Roman"/>
          <w:sz w:val="24"/>
          <w:szCs w:val="24"/>
        </w:rPr>
        <w:t xml:space="preserve"> Račun 106/SD1/1 od 25.04.2018.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524220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</w:t>
      </w:r>
      <w:r w:rsidRPr="00945ADB" w:rsidR="00524220">
        <w:rPr>
          <w:rFonts w:ascii="Times New Roman" w:hAnsi="Times New Roman"/>
          <w:sz w:val="24"/>
          <w:szCs w:val="24"/>
        </w:rPr>
        <w:t xml:space="preserve">utvrđenom u iznosu od 833,63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3F0D55">
        <w:rPr>
          <w:rFonts w:ascii="Times New Roman" w:hAnsi="Times New Roman"/>
          <w:sz w:val="24"/>
          <w:szCs w:val="24"/>
        </w:rPr>
        <w:t>II.</w:t>
      </w:r>
      <w:r w:rsidRPr="00945ADB">
        <w:rPr>
          <w:rFonts w:ascii="Times New Roman" w:hAnsi="Times New Roman"/>
          <w:sz w:val="24"/>
          <w:szCs w:val="24"/>
        </w:rPr>
        <w:t xml:space="preserve"> viši isplatni red tražbina.</w:t>
      </w:r>
    </w:p>
    <w:p w:rsidRPr="00945ADB" w:rsidR="00703107" w:rsidP="00703107" w:rsidRDefault="0070310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92266E" w:rsidRDefault="0070310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7</w:t>
      </w:r>
      <w:r w:rsidRPr="00945ADB" w:rsidR="00D121A9">
        <w:rPr>
          <w:rFonts w:ascii="Times New Roman" w:hAnsi="Times New Roman"/>
          <w:sz w:val="24"/>
          <w:szCs w:val="24"/>
        </w:rPr>
        <w:t>. Steč. Masa iza ULJANIK PIS d.o.o. u stečaju OIB 60885307456, Flaciusova 1, Pula,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 w:rsidR="00D121A9">
        <w:rPr>
          <w:rFonts w:ascii="Times New Roman" w:hAnsi="Times New Roman"/>
          <w:sz w:val="24"/>
          <w:szCs w:val="24"/>
        </w:rPr>
        <w:t xml:space="preserve"> je tražbinu u iznosu od 645</w:t>
      </w:r>
      <w:r w:rsidRPr="00945ADB" w:rsidR="00524220">
        <w:rPr>
          <w:rFonts w:ascii="Times New Roman" w:hAnsi="Times New Roman"/>
          <w:sz w:val="24"/>
          <w:szCs w:val="24"/>
        </w:rPr>
        <w:t>.</w:t>
      </w:r>
      <w:r w:rsidRPr="00945ADB" w:rsidR="00D121A9">
        <w:rPr>
          <w:rFonts w:ascii="Times New Roman" w:hAnsi="Times New Roman"/>
          <w:sz w:val="24"/>
          <w:szCs w:val="24"/>
        </w:rPr>
        <w:t xml:space="preserve">755,83 kn s </w:t>
      </w:r>
      <w:r w:rsidRPr="00945ADB" w:rsidR="000E12AA">
        <w:rPr>
          <w:rFonts w:ascii="Times New Roman" w:hAnsi="Times New Roman"/>
          <w:sz w:val="24"/>
          <w:szCs w:val="24"/>
        </w:rPr>
        <w:t>osnova</w:t>
      </w:r>
      <w:r w:rsidRPr="00945ADB" w:rsidR="00B60726">
        <w:rPr>
          <w:rFonts w:ascii="Times New Roman" w:hAnsi="Times New Roman"/>
          <w:sz w:val="24"/>
          <w:szCs w:val="24"/>
        </w:rPr>
        <w:t>:</w:t>
      </w:r>
      <w:r w:rsidRPr="00945ADB" w:rsidR="00D121A9">
        <w:rPr>
          <w:rFonts w:ascii="Times New Roman" w:hAnsi="Times New Roman"/>
          <w:sz w:val="24"/>
          <w:szCs w:val="24"/>
        </w:rPr>
        <w:t xml:space="preserve"> Izvadak iz poslovnih knjiga.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</w:t>
      </w:r>
      <w:r w:rsidRPr="00945ADB" w:rsidR="00524220">
        <w:rPr>
          <w:rFonts w:ascii="Times New Roman" w:hAnsi="Times New Roman"/>
          <w:sz w:val="24"/>
          <w:szCs w:val="24"/>
        </w:rPr>
        <w:t>rđenom u iznosu od 645</w:t>
      </w:r>
      <w:r w:rsidRPr="00945ADB" w:rsidR="00421769">
        <w:rPr>
          <w:rFonts w:ascii="Times New Roman" w:hAnsi="Times New Roman"/>
          <w:sz w:val="24"/>
          <w:szCs w:val="24"/>
        </w:rPr>
        <w:t>.</w:t>
      </w:r>
      <w:r w:rsidRPr="00945ADB" w:rsidR="00524220">
        <w:rPr>
          <w:rFonts w:ascii="Times New Roman" w:hAnsi="Times New Roman"/>
          <w:sz w:val="24"/>
          <w:szCs w:val="24"/>
        </w:rPr>
        <w:t>755,83 kn i</w:t>
      </w:r>
      <w:r w:rsidRPr="00945ADB">
        <w:rPr>
          <w:rFonts w:ascii="Times New Roman" w:hAnsi="Times New Roman"/>
          <w:sz w:val="24"/>
          <w:szCs w:val="24"/>
        </w:rPr>
        <w:t xml:space="preserve"> razvrstava se u </w:t>
      </w:r>
      <w:r w:rsidRPr="00945ADB" w:rsidR="003F0D55">
        <w:rPr>
          <w:rFonts w:ascii="Times New Roman" w:hAnsi="Times New Roman"/>
          <w:sz w:val="24"/>
          <w:szCs w:val="24"/>
        </w:rPr>
        <w:t>II.</w:t>
      </w:r>
      <w:r w:rsidRPr="00945ADB">
        <w:rPr>
          <w:rFonts w:ascii="Times New Roman" w:hAnsi="Times New Roman"/>
          <w:sz w:val="24"/>
          <w:szCs w:val="24"/>
        </w:rPr>
        <w:t xml:space="preserve"> viši isplatni red tražbina.</w:t>
      </w:r>
    </w:p>
    <w:p w:rsidRPr="00945ADB" w:rsidR="00703107" w:rsidP="00703107" w:rsidRDefault="0070310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92266E" w:rsidRDefault="0070310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8</w:t>
      </w:r>
      <w:r w:rsidRPr="00945ADB" w:rsidR="00D121A9">
        <w:rPr>
          <w:rFonts w:ascii="Times New Roman" w:hAnsi="Times New Roman"/>
          <w:sz w:val="24"/>
          <w:szCs w:val="24"/>
        </w:rPr>
        <w:t>. OBRT BAJUN vl. Frane Cvitić, OIB 89191363952, Cvitići 26/1, Sutivanac, 52341 Žminj, prijavio je tražbinu u iznosu od 1</w:t>
      </w:r>
      <w:r w:rsidRPr="00945ADB">
        <w:rPr>
          <w:rFonts w:ascii="Times New Roman" w:hAnsi="Times New Roman"/>
          <w:sz w:val="24"/>
          <w:szCs w:val="24"/>
        </w:rPr>
        <w:t>.</w:t>
      </w:r>
      <w:r w:rsidRPr="00945ADB" w:rsidR="00D121A9">
        <w:rPr>
          <w:rFonts w:ascii="Times New Roman" w:hAnsi="Times New Roman"/>
          <w:sz w:val="24"/>
          <w:szCs w:val="24"/>
        </w:rPr>
        <w:t>440</w:t>
      </w:r>
      <w:r w:rsidRPr="00945ADB">
        <w:rPr>
          <w:rFonts w:ascii="Times New Roman" w:hAnsi="Times New Roman"/>
          <w:sz w:val="24"/>
          <w:szCs w:val="24"/>
        </w:rPr>
        <w:t>,00</w:t>
      </w:r>
      <w:r w:rsidRPr="00945ADB" w:rsidR="00D121A9">
        <w:rPr>
          <w:rFonts w:ascii="Times New Roman" w:hAnsi="Times New Roman"/>
          <w:sz w:val="24"/>
          <w:szCs w:val="24"/>
        </w:rPr>
        <w:t xml:space="preserve"> kn s </w:t>
      </w:r>
      <w:r w:rsidRPr="00945ADB" w:rsidR="000E12AA">
        <w:rPr>
          <w:rFonts w:ascii="Times New Roman" w:hAnsi="Times New Roman"/>
          <w:sz w:val="24"/>
          <w:szCs w:val="24"/>
        </w:rPr>
        <w:t>osnova</w:t>
      </w:r>
      <w:r w:rsidRPr="00945ADB" w:rsidR="00B60726">
        <w:rPr>
          <w:rFonts w:ascii="Times New Roman" w:hAnsi="Times New Roman"/>
          <w:sz w:val="24"/>
          <w:szCs w:val="24"/>
        </w:rPr>
        <w:t>:</w:t>
      </w:r>
      <w:r w:rsidRPr="00945ADB" w:rsidR="00D121A9">
        <w:rPr>
          <w:rFonts w:ascii="Times New Roman" w:hAnsi="Times New Roman"/>
          <w:sz w:val="24"/>
          <w:szCs w:val="24"/>
        </w:rPr>
        <w:t xml:space="preserve"> računi.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</w:t>
      </w:r>
      <w:r w:rsidRPr="00945ADB" w:rsidR="00703107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440</w:t>
      </w:r>
      <w:r w:rsidRPr="00945ADB" w:rsidR="00703107">
        <w:rPr>
          <w:rFonts w:ascii="Times New Roman" w:hAnsi="Times New Roman"/>
          <w:sz w:val="24"/>
          <w:szCs w:val="24"/>
        </w:rPr>
        <w:t>,00</w:t>
      </w:r>
      <w:r w:rsidRPr="00945ADB" w:rsidR="00524220">
        <w:rPr>
          <w:rFonts w:ascii="Times New Roman" w:hAnsi="Times New Roman"/>
          <w:sz w:val="24"/>
          <w:szCs w:val="24"/>
        </w:rPr>
        <w:t xml:space="preserve">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3F0D55">
        <w:rPr>
          <w:rFonts w:ascii="Times New Roman" w:hAnsi="Times New Roman"/>
          <w:sz w:val="24"/>
          <w:szCs w:val="24"/>
        </w:rPr>
        <w:t>II.</w:t>
      </w:r>
      <w:r w:rsidRPr="00945ADB">
        <w:rPr>
          <w:rFonts w:ascii="Times New Roman" w:hAnsi="Times New Roman"/>
          <w:sz w:val="24"/>
          <w:szCs w:val="24"/>
        </w:rPr>
        <w:t xml:space="preserve"> viši isplatni red tražbina.</w:t>
      </w:r>
    </w:p>
    <w:p w:rsidRPr="00945ADB" w:rsidR="00703107" w:rsidP="00703107" w:rsidRDefault="0070310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9. PEEM d.o.o. Pula, OIB 28019763406, Dukićeva 13, 52100 Pula, prijavio je tražbinu u iznosu od 78</w:t>
      </w:r>
      <w:r w:rsidRPr="00945ADB" w:rsidR="00703107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277,24 kn s </w:t>
      </w:r>
      <w:r w:rsidRPr="00945ADB" w:rsidR="000E12AA">
        <w:rPr>
          <w:rFonts w:ascii="Times New Roman" w:hAnsi="Times New Roman"/>
          <w:sz w:val="24"/>
          <w:szCs w:val="24"/>
        </w:rPr>
        <w:t>osnova</w:t>
      </w:r>
      <w:r w:rsidRPr="00945ADB" w:rsidR="00B60726">
        <w:rPr>
          <w:rFonts w:ascii="Times New Roman" w:hAnsi="Times New Roman"/>
          <w:sz w:val="24"/>
          <w:szCs w:val="24"/>
        </w:rPr>
        <w:t>:</w:t>
      </w:r>
      <w:r w:rsidRPr="00945ADB">
        <w:rPr>
          <w:rFonts w:ascii="Times New Roman" w:hAnsi="Times New Roman"/>
          <w:sz w:val="24"/>
          <w:szCs w:val="24"/>
        </w:rPr>
        <w:t xml:space="preserve"> ovjereni</w:t>
      </w:r>
      <w:r w:rsidRPr="00945ADB" w:rsidR="00524220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izvod otvorenih stavki.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</w:t>
      </w:r>
      <w:r w:rsidRPr="00945ADB" w:rsidR="00524220">
        <w:rPr>
          <w:rFonts w:ascii="Times New Roman" w:hAnsi="Times New Roman"/>
          <w:sz w:val="24"/>
          <w:szCs w:val="24"/>
        </w:rPr>
        <w:t>vrđenom u iznosu od 78</w:t>
      </w:r>
      <w:r w:rsidRPr="00945ADB" w:rsidR="00703107">
        <w:rPr>
          <w:rFonts w:ascii="Times New Roman" w:hAnsi="Times New Roman"/>
          <w:sz w:val="24"/>
          <w:szCs w:val="24"/>
        </w:rPr>
        <w:t>.</w:t>
      </w:r>
      <w:r w:rsidRPr="00945ADB" w:rsidR="00524220">
        <w:rPr>
          <w:rFonts w:ascii="Times New Roman" w:hAnsi="Times New Roman"/>
          <w:sz w:val="24"/>
          <w:szCs w:val="24"/>
        </w:rPr>
        <w:t>277,24 kn i</w:t>
      </w:r>
      <w:r w:rsidRPr="00945ADB">
        <w:rPr>
          <w:rFonts w:ascii="Times New Roman" w:hAnsi="Times New Roman"/>
          <w:sz w:val="24"/>
          <w:szCs w:val="24"/>
        </w:rPr>
        <w:t xml:space="preserve"> razvrstava se u </w:t>
      </w:r>
      <w:r w:rsidRPr="00945ADB" w:rsidR="00EF4092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703107" w:rsidP="00703107" w:rsidRDefault="0070310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92266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10. HEP-ESCO d.o.o, OIB 21361729232, Ulica grada Vukovara 37,</w:t>
      </w:r>
      <w:r w:rsidRPr="00945ADB" w:rsidR="005F151A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Zagreb, prijavio je tražbinu u iznosu od 7</w:t>
      </w:r>
      <w:r w:rsidRPr="00945ADB" w:rsidR="00703107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771</w:t>
      </w:r>
      <w:r w:rsidRPr="00945ADB" w:rsidR="00703107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696,34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ugovori, računi, obračun kamata.</w:t>
      </w:r>
    </w:p>
    <w:p w:rsidRPr="00945ADB" w:rsidR="0029054E" w:rsidP="0092266E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priznaje u iznosu od </w:t>
      </w:r>
      <w:r w:rsidRPr="00945ADB" w:rsidR="003F0D55">
        <w:rPr>
          <w:rFonts w:ascii="Times New Roman" w:hAnsi="Times New Roman"/>
          <w:sz w:val="24"/>
          <w:szCs w:val="24"/>
        </w:rPr>
        <w:t>7.234.218,35</w:t>
      </w:r>
      <w:r w:rsidRPr="00945ADB">
        <w:rPr>
          <w:rFonts w:ascii="Times New Roman" w:hAnsi="Times New Roman"/>
          <w:sz w:val="24"/>
          <w:szCs w:val="24"/>
        </w:rPr>
        <w:t xml:space="preserve"> kn a osp</w:t>
      </w:r>
      <w:r w:rsidRPr="00945ADB" w:rsidR="003F0D55">
        <w:rPr>
          <w:rFonts w:ascii="Times New Roman" w:hAnsi="Times New Roman"/>
          <w:sz w:val="24"/>
          <w:szCs w:val="24"/>
        </w:rPr>
        <w:t xml:space="preserve">orava dio tražbine u iznosu od </w:t>
      </w:r>
      <w:r w:rsidRPr="00945ADB">
        <w:rPr>
          <w:rFonts w:ascii="Times New Roman" w:hAnsi="Times New Roman"/>
          <w:sz w:val="24"/>
          <w:szCs w:val="24"/>
        </w:rPr>
        <w:t>537.477,99 kn zbog toga što Ovrhom je naplaćena zadužnica na ULJANIK d.d. u iznosu od 537.477,99 kn</w:t>
      </w:r>
      <w:r w:rsidRPr="00945ADB" w:rsidR="000F2F99">
        <w:rPr>
          <w:rFonts w:ascii="Times New Roman" w:hAnsi="Times New Roman"/>
          <w:sz w:val="24"/>
          <w:szCs w:val="24"/>
        </w:rPr>
        <w:t>.</w:t>
      </w:r>
    </w:p>
    <w:p w:rsidRPr="00945ADB" w:rsidR="0029054E" w:rsidP="0092266E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9054E" w:rsidP="0092266E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3F0D55">
        <w:rPr>
          <w:rFonts w:ascii="Times New Roman" w:hAnsi="Times New Roman"/>
          <w:sz w:val="24"/>
          <w:szCs w:val="24"/>
        </w:rPr>
        <w:t xml:space="preserve">7.234.218,35 </w:t>
      </w:r>
      <w:r w:rsidRPr="00945ADB">
        <w:rPr>
          <w:rFonts w:ascii="Times New Roman" w:hAnsi="Times New Roman"/>
          <w:sz w:val="24"/>
          <w:szCs w:val="24"/>
        </w:rPr>
        <w:t xml:space="preserve">kn i razvrstava se u </w:t>
      </w:r>
      <w:r w:rsidRPr="00945ADB" w:rsidR="003F0D5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I. viši isplatni red </w:t>
      </w:r>
      <w:r w:rsidRPr="00945ADB" w:rsidR="000F2F99">
        <w:rPr>
          <w:rFonts w:ascii="Times New Roman" w:hAnsi="Times New Roman"/>
          <w:sz w:val="24"/>
          <w:szCs w:val="24"/>
        </w:rPr>
        <w:t>tražbina</w:t>
      </w:r>
      <w:r w:rsidRPr="00945ADB">
        <w:rPr>
          <w:rFonts w:ascii="Times New Roman" w:hAnsi="Times New Roman"/>
          <w:sz w:val="24"/>
          <w:szCs w:val="24"/>
        </w:rPr>
        <w:t xml:space="preserve"> a za osporeni iznos od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537.477,99 kn stečajni vjerovnik biti će upućen u parnicu posebnim rješenjem radi utvrđivanja te osporene tražbine II. višeg isplatnog reda.</w:t>
      </w:r>
    </w:p>
    <w:p w:rsidRPr="00945ADB" w:rsidR="00703107" w:rsidP="00703107" w:rsidRDefault="0070310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11. PRESSCUT d.o.o., OIB 34672089688, Domagojeva 2,</w:t>
      </w:r>
      <w:r w:rsidRPr="00945ADB" w:rsidR="005F151A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Zagreb, prijavio je tražbinu u iznosu od 209</w:t>
      </w:r>
      <w:r w:rsidRPr="00945ADB" w:rsidR="00703107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951,16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računi po ugovoru od 01.10.2017. i 01.04.2018.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209</w:t>
      </w:r>
      <w:r w:rsidRPr="00945ADB" w:rsidR="00703107">
        <w:rPr>
          <w:rFonts w:ascii="Times New Roman" w:hAnsi="Times New Roman"/>
          <w:sz w:val="24"/>
          <w:szCs w:val="24"/>
        </w:rPr>
        <w:t>.</w:t>
      </w:r>
      <w:r w:rsidRPr="00945ADB" w:rsidR="00342C48">
        <w:rPr>
          <w:rFonts w:ascii="Times New Roman" w:hAnsi="Times New Roman"/>
          <w:sz w:val="24"/>
          <w:szCs w:val="24"/>
        </w:rPr>
        <w:t xml:space="preserve">951,16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1911EA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703107" w:rsidP="00703107" w:rsidRDefault="0070310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12. ROTOMETAL-ING d.o.o., OIB 74290794499, Svetonedeljska 19,</w:t>
      </w:r>
      <w:r w:rsidRPr="00945ADB" w:rsidR="005F151A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Samobor, prijavio je tražbinu u iznosu od 282</w:t>
      </w:r>
      <w:r w:rsidRPr="00945ADB" w:rsidR="00703107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875,87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izvod otvorenih stavki, računi.</w:t>
      </w:r>
    </w:p>
    <w:p w:rsidRPr="00945ADB" w:rsidR="0029054E" w:rsidP="00674F31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priznaje u iznosu od </w:t>
      </w:r>
      <w:r w:rsidRPr="00945ADB" w:rsidR="003F0D55">
        <w:rPr>
          <w:rFonts w:ascii="Times New Roman" w:hAnsi="Times New Roman"/>
          <w:sz w:val="24"/>
          <w:szCs w:val="24"/>
        </w:rPr>
        <w:t>266.104,65</w:t>
      </w:r>
      <w:r w:rsidRPr="00945ADB">
        <w:rPr>
          <w:rFonts w:ascii="Times New Roman" w:hAnsi="Times New Roman"/>
          <w:sz w:val="24"/>
          <w:szCs w:val="24"/>
        </w:rPr>
        <w:t xml:space="preserve"> kn a os</w:t>
      </w:r>
      <w:r w:rsidRPr="00945ADB" w:rsidR="003F0D55">
        <w:rPr>
          <w:rFonts w:ascii="Times New Roman" w:hAnsi="Times New Roman"/>
          <w:sz w:val="24"/>
          <w:szCs w:val="24"/>
        </w:rPr>
        <w:t>porava dio tražbine u iznosu od</w:t>
      </w:r>
      <w:r w:rsidRPr="00945ADB">
        <w:rPr>
          <w:rFonts w:ascii="Times New Roman" w:hAnsi="Times New Roman"/>
          <w:sz w:val="24"/>
          <w:szCs w:val="24"/>
        </w:rPr>
        <w:t xml:space="preserve"> 16</w:t>
      </w:r>
      <w:r w:rsidRPr="00945ADB" w:rsidR="003F0D55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771,22 kn zbog toga što navedeni iznos je već naplaćen od strane vjerovnika</w:t>
      </w:r>
      <w:r w:rsidRPr="00945ADB" w:rsidR="000F2F99">
        <w:rPr>
          <w:rFonts w:ascii="Times New Roman" w:hAnsi="Times New Roman"/>
          <w:sz w:val="24"/>
          <w:szCs w:val="24"/>
        </w:rPr>
        <w:t>.</w:t>
      </w:r>
    </w:p>
    <w:p w:rsidRPr="00945ADB" w:rsidR="0029054E" w:rsidP="00674F31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9054E" w:rsidP="00674F31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3F0D55">
        <w:rPr>
          <w:rFonts w:ascii="Times New Roman" w:hAnsi="Times New Roman"/>
          <w:sz w:val="24"/>
          <w:szCs w:val="24"/>
        </w:rPr>
        <w:t xml:space="preserve">266.104,65 </w:t>
      </w:r>
      <w:r w:rsidRPr="00945ADB">
        <w:rPr>
          <w:rFonts w:ascii="Times New Roman" w:hAnsi="Times New Roman"/>
          <w:sz w:val="24"/>
          <w:szCs w:val="24"/>
        </w:rPr>
        <w:t xml:space="preserve">kn i razvrstava se u </w:t>
      </w:r>
      <w:r w:rsidRPr="00945ADB" w:rsidR="003F0D5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>I. viši isplatni red</w:t>
      </w:r>
      <w:r w:rsidRPr="00945ADB" w:rsidR="00F91A45">
        <w:rPr>
          <w:rFonts w:ascii="Times New Roman" w:hAnsi="Times New Roman"/>
          <w:sz w:val="24"/>
          <w:szCs w:val="24"/>
        </w:rPr>
        <w:t xml:space="preserve"> </w:t>
      </w:r>
      <w:r w:rsidRPr="00945ADB" w:rsidR="000F2F99">
        <w:rPr>
          <w:rFonts w:ascii="Times New Roman" w:hAnsi="Times New Roman"/>
          <w:sz w:val="24"/>
          <w:szCs w:val="24"/>
        </w:rPr>
        <w:t>tražbina</w:t>
      </w:r>
      <w:r w:rsidRPr="00945ADB">
        <w:rPr>
          <w:rFonts w:ascii="Times New Roman" w:hAnsi="Times New Roman"/>
          <w:sz w:val="24"/>
          <w:szCs w:val="24"/>
        </w:rPr>
        <w:t xml:space="preserve"> a za osporeni iznos od 16</w:t>
      </w:r>
      <w:r w:rsidRPr="00945ADB" w:rsidR="00F91A45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771,22 kn stečajni vjerovnik biti će upućen u parnicu posebnim rješenjem radi utvrđivanja te osporene tražbine II. višeg isplatnog reda.</w:t>
      </w:r>
    </w:p>
    <w:p w:rsidRPr="00945ADB" w:rsidR="0029054E" w:rsidP="00703107" w:rsidRDefault="0029054E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13. COMPUTECH</w:t>
      </w:r>
      <w:r w:rsidRPr="00945ADB" w:rsidR="005F151A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d.o.o., OIB 85420402260, Zeleni trg 1, Zagreb, prijavio je tražbinu u iznosu od 1</w:t>
      </w:r>
      <w:r w:rsidRPr="00945ADB" w:rsidR="00703107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842</w:t>
      </w:r>
      <w:r w:rsidRPr="00945ADB" w:rsidR="00703107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884,41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ovjereni izvod otvorenih stavki, popis i prijepis svih neplaćenih računa.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</w:t>
      </w:r>
      <w:r w:rsidRPr="00945ADB" w:rsidR="00703107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842</w:t>
      </w:r>
      <w:r w:rsidRPr="00945ADB" w:rsidR="00703107">
        <w:rPr>
          <w:rFonts w:ascii="Times New Roman" w:hAnsi="Times New Roman"/>
          <w:sz w:val="24"/>
          <w:szCs w:val="24"/>
        </w:rPr>
        <w:t xml:space="preserve">.884,41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1911EA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703107" w:rsidP="00703107" w:rsidRDefault="0070310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14. Tekol-Trogir d.o.o., OIB 2259782324, Put Brodograditelja 16, 21220 Trogir, prijavio je tražbinu u iznosu od 84</w:t>
      </w:r>
      <w:r w:rsidRPr="00945ADB" w:rsidR="00703107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083,75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pravomoćno rješenje o ovrsi OVRV-1/2019.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84</w:t>
      </w:r>
      <w:r w:rsidRPr="00945ADB" w:rsidR="00703107">
        <w:rPr>
          <w:rFonts w:ascii="Times New Roman" w:hAnsi="Times New Roman"/>
          <w:sz w:val="24"/>
          <w:szCs w:val="24"/>
        </w:rPr>
        <w:t xml:space="preserve">.083,75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1911EA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703107" w:rsidP="00703107" w:rsidRDefault="0070310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15. European&amp;</w:t>
      </w:r>
      <w:r w:rsidRPr="00945ADB" w:rsidR="00703107">
        <w:rPr>
          <w:rFonts w:ascii="Times New Roman" w:hAnsi="Times New Roman"/>
          <w:sz w:val="24"/>
          <w:szCs w:val="24"/>
        </w:rPr>
        <w:t xml:space="preserve">Corporate Strategy Brussels </w:t>
      </w:r>
      <w:r w:rsidRPr="00945ADB">
        <w:rPr>
          <w:rFonts w:ascii="Times New Roman" w:hAnsi="Times New Roman"/>
          <w:sz w:val="24"/>
          <w:szCs w:val="24"/>
        </w:rPr>
        <w:t>d.o.o., OIB 1599763787, Kulmerska 19, 10000 Zagreb, prijavio je tražbinu u iznosu od 363</w:t>
      </w:r>
      <w:r w:rsidRPr="00945ADB" w:rsidR="00703107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321,88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pravomoćno rješenje o ovrsi OVRV-430/2019 na iznos 125.881,88 kn.</w:t>
      </w:r>
    </w:p>
    <w:p w:rsidRPr="00945ADB" w:rsidR="0029054E" w:rsidP="00674F31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priznaje u iznosu od </w:t>
      </w:r>
      <w:r w:rsidRPr="00945ADB" w:rsidR="003F0D55">
        <w:rPr>
          <w:rFonts w:ascii="Times New Roman" w:hAnsi="Times New Roman"/>
          <w:sz w:val="24"/>
          <w:szCs w:val="24"/>
        </w:rPr>
        <w:t>125.821,88</w:t>
      </w:r>
      <w:r w:rsidRPr="00945ADB">
        <w:rPr>
          <w:rFonts w:ascii="Times New Roman" w:hAnsi="Times New Roman"/>
          <w:sz w:val="24"/>
          <w:szCs w:val="24"/>
        </w:rPr>
        <w:t xml:space="preserve"> kn a osporava dio tražbine u iznosu od 237</w:t>
      </w:r>
      <w:r w:rsidRPr="00945ADB" w:rsidR="003F0D55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500</w:t>
      </w:r>
      <w:r w:rsidRPr="00945ADB" w:rsidR="003F0D55">
        <w:rPr>
          <w:rFonts w:ascii="Times New Roman" w:hAnsi="Times New Roman"/>
          <w:sz w:val="24"/>
          <w:szCs w:val="24"/>
        </w:rPr>
        <w:t>,00</w:t>
      </w:r>
      <w:r w:rsidRPr="00945ADB">
        <w:rPr>
          <w:rFonts w:ascii="Times New Roman" w:hAnsi="Times New Roman"/>
          <w:sz w:val="24"/>
          <w:szCs w:val="24"/>
        </w:rPr>
        <w:t xml:space="preserve"> kn zbog toga što usluga nije izvršena.</w:t>
      </w:r>
    </w:p>
    <w:p w:rsidRPr="00945ADB" w:rsidR="0029054E" w:rsidP="00674F31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9054E" w:rsidP="00674F31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3F0D55">
        <w:rPr>
          <w:rFonts w:ascii="Times New Roman" w:hAnsi="Times New Roman"/>
          <w:sz w:val="24"/>
          <w:szCs w:val="24"/>
        </w:rPr>
        <w:t xml:space="preserve">125.821,88 </w:t>
      </w:r>
      <w:r w:rsidRPr="00945ADB">
        <w:rPr>
          <w:rFonts w:ascii="Times New Roman" w:hAnsi="Times New Roman"/>
          <w:sz w:val="24"/>
          <w:szCs w:val="24"/>
        </w:rPr>
        <w:t xml:space="preserve">kn i razvrstava se u </w:t>
      </w:r>
      <w:r w:rsidRPr="00945ADB" w:rsidR="003F0D5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I. viši isplatni red </w:t>
      </w:r>
      <w:r w:rsidRPr="00945ADB" w:rsidR="000F2F99">
        <w:rPr>
          <w:rFonts w:ascii="Times New Roman" w:hAnsi="Times New Roman"/>
          <w:sz w:val="24"/>
          <w:szCs w:val="24"/>
        </w:rPr>
        <w:t>tražbina</w:t>
      </w:r>
      <w:r w:rsidRPr="00945ADB">
        <w:rPr>
          <w:rFonts w:ascii="Times New Roman" w:hAnsi="Times New Roman"/>
          <w:sz w:val="24"/>
          <w:szCs w:val="24"/>
        </w:rPr>
        <w:t xml:space="preserve"> a za osporeni iznos od 237</w:t>
      </w:r>
      <w:r w:rsidRPr="00945ADB" w:rsidR="00F91A45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500</w:t>
      </w:r>
      <w:r w:rsidRPr="00945ADB" w:rsidR="00F91A45">
        <w:rPr>
          <w:rFonts w:ascii="Times New Roman" w:hAnsi="Times New Roman"/>
          <w:sz w:val="24"/>
          <w:szCs w:val="24"/>
        </w:rPr>
        <w:t>,00</w:t>
      </w:r>
      <w:r w:rsidRPr="00945ADB">
        <w:rPr>
          <w:rFonts w:ascii="Times New Roman" w:hAnsi="Times New Roman"/>
          <w:sz w:val="24"/>
          <w:szCs w:val="24"/>
        </w:rPr>
        <w:t xml:space="preserve"> kn stečajni vjerovnik biti će upućen u parnicu posebnim rješenjem radi utvrđivanja te</w:t>
      </w:r>
      <w:r w:rsidRPr="00945ADB" w:rsidR="00F91A45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osporene tražbine II. višeg isplatnog reda.</w:t>
      </w:r>
    </w:p>
    <w:p w:rsidRPr="00945ADB" w:rsidR="00703107" w:rsidP="00703107" w:rsidRDefault="0070310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16. ADRIA SHIPPING d.o.o., OIB 02783014834, Riva Boduli 1, 51000 Rijeka, prijavio je tražbinu u iznosu od 28</w:t>
      </w:r>
      <w:r w:rsidRPr="00945ADB" w:rsidR="00703107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053,12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računi.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28</w:t>
      </w:r>
      <w:r w:rsidRPr="00945ADB" w:rsidR="00703107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053,12 kn</w:t>
      </w:r>
      <w:r w:rsidRPr="00945ADB" w:rsidR="00703107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1911EA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="00703107" w:rsidP="00703107" w:rsidRDefault="0070310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801CDD" w:rsidP="00703107" w:rsidRDefault="00801CD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17. KLIMAVENT d.o.o., OIB 10003308623, Rupa 79, Rupa (Matulji), prijavio je tražbinu u iznosu od 70</w:t>
      </w:r>
      <w:r w:rsidRPr="00945ADB" w:rsidR="00703107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284,38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703107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računi, obračun zateznih kta.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70</w:t>
      </w:r>
      <w:r w:rsidRPr="00945ADB" w:rsidR="00703107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284,38 kn</w:t>
      </w:r>
      <w:r w:rsidRPr="00945ADB" w:rsidR="00703107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1911EA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703107" w:rsidP="00703107" w:rsidRDefault="0070310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18. ISTRA PILOT d.o.o., OIB 06685464451, Sv. Teodora 2,</w:t>
      </w:r>
      <w:r w:rsidRPr="00945ADB" w:rsidR="005F151A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Pula, prijavio je tražbinu u iznosu od 22</w:t>
      </w:r>
      <w:r w:rsidRPr="00945ADB" w:rsidR="00703107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733,84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pravomoćno i ovršno Rješenje o ovr</w:t>
      </w:r>
      <w:r w:rsidRPr="00945ADB" w:rsidR="00703107">
        <w:rPr>
          <w:rFonts w:ascii="Times New Roman" w:hAnsi="Times New Roman"/>
          <w:sz w:val="24"/>
          <w:szCs w:val="24"/>
        </w:rPr>
        <w:t>si OVRV-988/2018 od 15.10.2018.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703107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22</w:t>
      </w:r>
      <w:r w:rsidRPr="00945ADB" w:rsidR="00703107">
        <w:rPr>
          <w:rFonts w:ascii="Times New Roman" w:hAnsi="Times New Roman"/>
          <w:sz w:val="24"/>
          <w:szCs w:val="24"/>
        </w:rPr>
        <w:t xml:space="preserve">.733,84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1911EA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703107" w:rsidP="00703107" w:rsidRDefault="0070310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19. BRODARSKI INSTITUT d.o.o, OIB 34114418260, Avenija V. Holjevca 20,</w:t>
      </w:r>
      <w:r w:rsidRPr="00945ADB" w:rsidR="005F151A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Zagreb, prijavio je tražbinu u iznosu od 21</w:t>
      </w:r>
      <w:r w:rsidRPr="00945ADB" w:rsidR="00703107">
        <w:rPr>
          <w:rFonts w:ascii="Times New Roman" w:hAnsi="Times New Roman"/>
          <w:sz w:val="24"/>
          <w:szCs w:val="24"/>
        </w:rPr>
        <w:t xml:space="preserve">.503,40 </w:t>
      </w:r>
      <w:r w:rsidRPr="00945ADB">
        <w:rPr>
          <w:rFonts w:ascii="Times New Roman" w:hAnsi="Times New Roman"/>
          <w:sz w:val="24"/>
          <w:szCs w:val="24"/>
        </w:rPr>
        <w:t xml:space="preserve">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 946/117/1, Izvod otv. stavki od 01.01.2019 do 3.6.2019. </w:t>
      </w:r>
      <w:r w:rsidRPr="00945ADB" w:rsidR="00703107">
        <w:rPr>
          <w:rFonts w:ascii="Times New Roman" w:hAnsi="Times New Roman"/>
          <w:sz w:val="24"/>
          <w:szCs w:val="24"/>
        </w:rPr>
        <w:t>i obračun kta na dan 18.6.2019.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21</w:t>
      </w:r>
      <w:r w:rsidRPr="00945ADB" w:rsidR="00703107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503,4</w:t>
      </w:r>
      <w:r w:rsidRPr="00945ADB" w:rsidR="00703107">
        <w:rPr>
          <w:rFonts w:ascii="Times New Roman" w:hAnsi="Times New Roman"/>
          <w:sz w:val="24"/>
          <w:szCs w:val="24"/>
        </w:rPr>
        <w:t xml:space="preserve">0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1911EA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703107" w:rsidP="00703107" w:rsidRDefault="0070310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20. ELEKTROSKLOP d.o.o., OIB 14415915965, II Rakitski odvojak 17, 10437 Sveta Nedjelja, prijavio je tražbinu u iznosu od 86</w:t>
      </w:r>
      <w:r w:rsidRPr="00945ADB" w:rsidR="0042176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240,15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račun, pravomoćno rješ. OS u Puli Povrv-1237-2018-10 (Rn. 92/P1/1).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86</w:t>
      </w:r>
      <w:r w:rsidRPr="00945ADB" w:rsidR="0042176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240,15 kn</w:t>
      </w:r>
      <w:r w:rsidRPr="00945ADB" w:rsidR="00421769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1911EA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21. Tokarsko bravarska radionica vl. Rajko Cuculić, OIB 99051469344, Mavrinci-Črna 10, 51219 Čavle, prijavio je tražbinu u iznosu od 14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232,25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računi.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14</w:t>
      </w:r>
      <w:r w:rsidRPr="00945ADB" w:rsidR="00342C48">
        <w:rPr>
          <w:rFonts w:ascii="Times New Roman" w:hAnsi="Times New Roman"/>
          <w:sz w:val="24"/>
          <w:szCs w:val="24"/>
        </w:rPr>
        <w:t xml:space="preserve">.232,25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1911EA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22. PRIMAT-LOGISTIKA d.o.o., OIB 64645054546, Zastavnice 11, Hrvatski leskovac, prijavio je tražbinu u iznosu od 98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296,17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342C48">
        <w:rPr>
          <w:rFonts w:ascii="Times New Roman" w:hAnsi="Times New Roman"/>
          <w:sz w:val="24"/>
          <w:szCs w:val="24"/>
        </w:rPr>
        <w:t xml:space="preserve"> izvod otvorenih stavki</w:t>
      </w:r>
      <w:r w:rsidRPr="00945ADB">
        <w:rPr>
          <w:rFonts w:ascii="Times New Roman" w:hAnsi="Times New Roman"/>
          <w:sz w:val="24"/>
          <w:szCs w:val="24"/>
        </w:rPr>
        <w:t>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98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296,17 kn</w:t>
      </w:r>
      <w:r w:rsidRPr="00945ADB" w:rsidR="00342C4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1911EA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23. OTP Leasing d.d. Zagreb, OIB 23780250353,Petrovaradinska 1, 10000 Zagreb, prijavio je tražbinu u iznosu od 714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182,61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 o financ. Leasingu, Izvadak iz poslovnih knjiga, ovršna isprava OV-5756/14.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714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182,61 kn</w:t>
      </w:r>
      <w:r w:rsidRPr="00945ADB" w:rsidR="00342C4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1911EA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24. ALBERT GmbH, OIB 86819372240, Doventorsdeich 17-21, 28195 Bremen, SR Njemačka, pr</w:t>
      </w:r>
      <w:r w:rsidRPr="00945ADB" w:rsidR="00342C48">
        <w:rPr>
          <w:rFonts w:ascii="Times New Roman" w:hAnsi="Times New Roman"/>
          <w:sz w:val="24"/>
          <w:szCs w:val="24"/>
        </w:rPr>
        <w:t xml:space="preserve">ijavio je tražbinu u iznosu od </w:t>
      </w:r>
      <w:r w:rsidRPr="00945ADB">
        <w:rPr>
          <w:rFonts w:ascii="Times New Roman" w:hAnsi="Times New Roman"/>
          <w:sz w:val="24"/>
          <w:szCs w:val="24"/>
        </w:rPr>
        <w:t>449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208,69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Rješenje o ovrsi OVRV-326/2019, obračun kta, računi.</w:t>
      </w:r>
    </w:p>
    <w:p w:rsidRPr="00945ADB" w:rsidR="0029054E" w:rsidP="00674F31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priznaje u iznosu od </w:t>
      </w:r>
      <w:r w:rsidRPr="00945ADB" w:rsidR="003F0D55">
        <w:rPr>
          <w:rFonts w:ascii="Times New Roman" w:hAnsi="Times New Roman"/>
          <w:sz w:val="24"/>
          <w:szCs w:val="24"/>
        </w:rPr>
        <w:t>232.180,51</w:t>
      </w:r>
      <w:r w:rsidRPr="00945ADB">
        <w:rPr>
          <w:rFonts w:ascii="Times New Roman" w:hAnsi="Times New Roman"/>
          <w:sz w:val="24"/>
          <w:szCs w:val="24"/>
        </w:rPr>
        <w:t xml:space="preserve"> kn a ospora</w:t>
      </w:r>
      <w:r w:rsidRPr="00945ADB" w:rsidR="003F0D55">
        <w:rPr>
          <w:rFonts w:ascii="Times New Roman" w:hAnsi="Times New Roman"/>
          <w:sz w:val="24"/>
          <w:szCs w:val="24"/>
        </w:rPr>
        <w:t xml:space="preserve">va dio tražbine u iznosu od </w:t>
      </w:r>
      <w:r w:rsidRPr="00945ADB">
        <w:rPr>
          <w:rFonts w:ascii="Times New Roman" w:hAnsi="Times New Roman"/>
          <w:sz w:val="24"/>
          <w:szCs w:val="24"/>
        </w:rPr>
        <w:t>217</w:t>
      </w:r>
      <w:r w:rsidRPr="00945ADB" w:rsidR="00A90905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028,18 kn zbog toga što usluga nije izvršena.</w:t>
      </w:r>
    </w:p>
    <w:p w:rsidRPr="00945ADB" w:rsidR="0029054E" w:rsidP="00674F31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9054E" w:rsidP="00674F31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3F0D55">
        <w:rPr>
          <w:rFonts w:ascii="Times New Roman" w:hAnsi="Times New Roman"/>
          <w:sz w:val="24"/>
          <w:szCs w:val="24"/>
        </w:rPr>
        <w:t xml:space="preserve">232.180,51 </w:t>
      </w:r>
      <w:r w:rsidRPr="00945ADB">
        <w:rPr>
          <w:rFonts w:ascii="Times New Roman" w:hAnsi="Times New Roman"/>
          <w:sz w:val="24"/>
          <w:szCs w:val="24"/>
        </w:rPr>
        <w:t xml:space="preserve">kn i razvrstava se u </w:t>
      </w:r>
      <w:r w:rsidRPr="00945ADB" w:rsidR="003F0D5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>I. viši isplatni red</w:t>
      </w:r>
      <w:r w:rsidRPr="00945ADB" w:rsidR="005D3D6C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tražbina a za osporeni iznos od 217</w:t>
      </w:r>
      <w:r w:rsidRPr="00945ADB" w:rsidR="005D3D6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028,18 kn stečajni vjerovnik biti će upućen u parnicu posebnim rješenjem radi utvrđivanja</w:t>
      </w:r>
      <w:r w:rsidRPr="00945ADB" w:rsidR="005D3D6C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te osporene tražbine II. višeg isplatnog reda.</w:t>
      </w:r>
    </w:p>
    <w:p w:rsidRPr="00945ADB" w:rsidR="0029054E" w:rsidP="00703107" w:rsidRDefault="0029054E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25. GRAD PULA, OIB 79517841355, Forum 1, 52100 Pula, prijavio je tražbinu u iznosu od 41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608,79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Rješenje </w:t>
      </w:r>
    </w:p>
    <w:p w:rsidRPr="00945ADB" w:rsidR="00D121A9" w:rsidP="00703107" w:rsidRDefault="00D121A9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Upravnog odjela za kom sustav, Rješ. Up. odjela za prost. uređ. i kom. sustav.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41608,79 kn</w:t>
      </w:r>
      <w:r w:rsidRPr="00945ADB" w:rsidR="00342C4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1911EA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26. TISAK PLUS d.o.o., OIB 32497003047, Slavonska avenija 11A, Zagreb, prijavio je tražbinu u iznosu od 1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885,5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342C4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pristupanje općim uvjetima od 1. ožujka 2006., narudžbenica, nagodba, izvadak iz otvorenih stavki.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885,5 kn</w:t>
      </w:r>
      <w:r w:rsidRPr="00945ADB" w:rsidR="00342C4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1911EA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27. AGRAM društvo s ograničenom odgovornošću za industriju i trgovinu, OIB 56435447333, Zagre</w:t>
      </w:r>
      <w:r w:rsidRPr="00945ADB" w:rsidR="00342C48">
        <w:rPr>
          <w:rFonts w:ascii="Times New Roman" w:hAnsi="Times New Roman"/>
          <w:sz w:val="24"/>
          <w:szCs w:val="24"/>
        </w:rPr>
        <w:t xml:space="preserve">b, Januševečka 26, prijavio je </w:t>
      </w:r>
      <w:r w:rsidRPr="00945ADB">
        <w:rPr>
          <w:rFonts w:ascii="Times New Roman" w:hAnsi="Times New Roman"/>
          <w:sz w:val="24"/>
          <w:szCs w:val="24"/>
        </w:rPr>
        <w:t>tražbinu u iznosu od 1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471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515,88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rješenje o ovrsi OVRV-3528/2018, računi.</w:t>
      </w:r>
    </w:p>
    <w:p w:rsidRPr="00945ADB" w:rsidR="0029054E" w:rsidP="00674F31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priznaje u iznosu od </w:t>
      </w:r>
      <w:r w:rsidRPr="00945ADB" w:rsidR="003F0D55">
        <w:rPr>
          <w:rFonts w:ascii="Times New Roman" w:hAnsi="Times New Roman"/>
          <w:sz w:val="24"/>
          <w:szCs w:val="24"/>
        </w:rPr>
        <w:t>1.461.828,07</w:t>
      </w:r>
      <w:r w:rsidRPr="00945ADB">
        <w:rPr>
          <w:rFonts w:ascii="Times New Roman" w:hAnsi="Times New Roman"/>
          <w:sz w:val="24"/>
          <w:szCs w:val="24"/>
        </w:rPr>
        <w:t xml:space="preserve"> kn a osporava dio tražbine u iznosu od 9</w:t>
      </w:r>
      <w:r w:rsidRPr="00945ADB" w:rsidR="003F0D55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687,81 kn zbog toga što obračunate kamate su viš</w:t>
      </w:r>
      <w:r w:rsidRPr="00945ADB" w:rsidR="00674F31">
        <w:rPr>
          <w:rFonts w:ascii="Times New Roman" w:hAnsi="Times New Roman"/>
          <w:sz w:val="24"/>
          <w:szCs w:val="24"/>
        </w:rPr>
        <w:t>e od zateznih kamata</w:t>
      </w:r>
      <w:r w:rsidRPr="00945ADB" w:rsidR="000F2F99">
        <w:rPr>
          <w:rFonts w:ascii="Times New Roman" w:hAnsi="Times New Roman"/>
          <w:sz w:val="24"/>
          <w:szCs w:val="24"/>
        </w:rPr>
        <w:t>.</w:t>
      </w:r>
    </w:p>
    <w:p w:rsidRPr="00945ADB" w:rsidR="0029054E" w:rsidP="00674F31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9054E" w:rsidP="00674F31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3F0D55">
        <w:rPr>
          <w:rFonts w:ascii="Times New Roman" w:hAnsi="Times New Roman"/>
          <w:sz w:val="24"/>
          <w:szCs w:val="24"/>
        </w:rPr>
        <w:t xml:space="preserve">1.461.828,07 </w:t>
      </w:r>
      <w:r w:rsidRPr="00945ADB">
        <w:rPr>
          <w:rFonts w:ascii="Times New Roman" w:hAnsi="Times New Roman"/>
          <w:sz w:val="24"/>
          <w:szCs w:val="24"/>
        </w:rPr>
        <w:t xml:space="preserve">kn i razvrstava se u </w:t>
      </w:r>
      <w:r w:rsidRPr="00945ADB" w:rsidR="003F0D5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>I. viši isplatni red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 w:rsidR="000F2F99">
        <w:rPr>
          <w:rFonts w:ascii="Times New Roman" w:hAnsi="Times New Roman"/>
          <w:sz w:val="24"/>
          <w:szCs w:val="24"/>
        </w:rPr>
        <w:t>tražbina</w:t>
      </w:r>
      <w:r w:rsidRPr="00945ADB">
        <w:rPr>
          <w:rFonts w:ascii="Times New Roman" w:hAnsi="Times New Roman"/>
          <w:sz w:val="24"/>
          <w:szCs w:val="24"/>
        </w:rPr>
        <w:t xml:space="preserve"> a za osporeni iznos od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9</w:t>
      </w:r>
      <w:r w:rsidRPr="00945ADB" w:rsidR="00A90905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687,81 kn stečajni vjerovnik biti će upućen u parnicu posebnim rješenjem radi utvrđivanja te</w:t>
      </w:r>
      <w:r w:rsidRPr="00945ADB" w:rsidR="00A90905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osporene tražbine II. višeg isplatnog reda.</w:t>
      </w:r>
    </w:p>
    <w:p w:rsidRPr="00945ADB" w:rsidR="0029054E" w:rsidP="00703107" w:rsidRDefault="0029054E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28. BENTELER TRGOVINA, podjetje za nabavo, prodajo in dodelavo kovinskih cevi, d.o.o., OIB: 19256827027, Otiški Vrh 257a, 2373 Šentjanž pri Dravogradu, Republika Slovenija, prijavio je tražbinu u iznosu od 441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806,79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računi, izvadak iz poslovnih knjiga, narudžbenice, CMR listovi, svje u ovjerenom prijevodu.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674F3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441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806,79 kn</w:t>
      </w:r>
      <w:r w:rsidRPr="00945ADB" w:rsidR="00342C4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1911EA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29. PRECLARUS KOMUNIKACIJE d.o.o., OIB 234411692013, Medulićeva 21, Zagreb, prijavio </w:t>
      </w:r>
      <w:r w:rsidRPr="00945ADB" w:rsidR="00342C48">
        <w:rPr>
          <w:rFonts w:ascii="Times New Roman" w:hAnsi="Times New Roman"/>
          <w:sz w:val="24"/>
          <w:szCs w:val="24"/>
        </w:rPr>
        <w:t xml:space="preserve">je tražbinu u iznosu od 295.000.00 </w:t>
      </w:r>
      <w:r w:rsidRPr="00945ADB">
        <w:rPr>
          <w:rFonts w:ascii="Times New Roman" w:hAnsi="Times New Roman"/>
          <w:sz w:val="24"/>
          <w:szCs w:val="24"/>
        </w:rPr>
        <w:t xml:space="preserve">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Izvadak iz poslovnih knjiga - otvorene stavke.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295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000</w:t>
      </w:r>
      <w:r w:rsidRPr="00945ADB" w:rsidR="00342C48">
        <w:rPr>
          <w:rFonts w:ascii="Times New Roman" w:hAnsi="Times New Roman"/>
          <w:sz w:val="24"/>
          <w:szCs w:val="24"/>
        </w:rPr>
        <w:t>.00</w:t>
      </w:r>
      <w:r w:rsidRPr="00945ADB">
        <w:rPr>
          <w:rFonts w:ascii="Times New Roman" w:hAnsi="Times New Roman"/>
          <w:sz w:val="24"/>
          <w:szCs w:val="24"/>
        </w:rPr>
        <w:t xml:space="preserve"> kn</w:t>
      </w:r>
      <w:r w:rsidRPr="00945ADB" w:rsidR="00342C4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1911EA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30. PEC LIMITED, OIB 55794977198, NXR 2592, Malta, Victoria Mansions, Block 3, Toni Bajada </w:t>
      </w:r>
      <w:r w:rsidRPr="00945ADB" w:rsidR="00342C48">
        <w:rPr>
          <w:rFonts w:ascii="Times New Roman" w:hAnsi="Times New Roman"/>
          <w:sz w:val="24"/>
          <w:szCs w:val="24"/>
        </w:rPr>
        <w:t xml:space="preserve">Street, prijavio je tražbinu u </w:t>
      </w:r>
      <w:r w:rsidRPr="00945ADB">
        <w:rPr>
          <w:rFonts w:ascii="Times New Roman" w:hAnsi="Times New Roman"/>
          <w:sz w:val="24"/>
          <w:szCs w:val="24"/>
        </w:rPr>
        <w:t>iznosu od 202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517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716,76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računi, izvod iz poslovnih knjiga, ovršna isprava - zadužnica OV-2630/18.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202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517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716,76 kn</w:t>
      </w:r>
      <w:r w:rsidRPr="00945ADB" w:rsidR="00342C4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1911EA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31. Hempel d.o.o., OIB 1448967911, Novigradska 32, 52470 Umag, prijavio je tražbinu u iznosu od 14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202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840,31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Izvod iz otvorenih stavaka na dan 20.05.2019., računi.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14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202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840,31 kn</w:t>
      </w:r>
      <w:r w:rsidRPr="00945ADB" w:rsidR="00342C4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1911EA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32. HRVATSKA BRODOGRADNJA JADRANBROD d.d., OIB 25739577568, Avenija V. Holjevca 2</w:t>
      </w:r>
      <w:r w:rsidRPr="00945ADB" w:rsidR="00342C48">
        <w:rPr>
          <w:rFonts w:ascii="Times New Roman" w:hAnsi="Times New Roman"/>
          <w:sz w:val="24"/>
          <w:szCs w:val="24"/>
        </w:rPr>
        <w:t>0, Zagreb, prijavio je tražbinu</w:t>
      </w:r>
      <w:r w:rsidRPr="00945ADB">
        <w:rPr>
          <w:rFonts w:ascii="Times New Roman" w:hAnsi="Times New Roman"/>
          <w:sz w:val="24"/>
          <w:szCs w:val="24"/>
        </w:rPr>
        <w:t xml:space="preserve"> u iznosu od 2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408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141,03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 o obavljanju poslova od 29.9.2015, računi.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408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141,03 kn</w:t>
      </w:r>
      <w:r w:rsidRPr="00945ADB" w:rsidR="00342C4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1911EA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33. DONIT TESNILA d.o.o., OIB 66342079388, Peščanska 170, 1000 Zagreb, prijavio je traž</w:t>
      </w:r>
      <w:r w:rsidRPr="00945ADB" w:rsidR="00342C48">
        <w:rPr>
          <w:rFonts w:ascii="Times New Roman" w:hAnsi="Times New Roman"/>
          <w:sz w:val="24"/>
          <w:szCs w:val="24"/>
        </w:rPr>
        <w:t xml:space="preserve">binu u iznosu od 29350,64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računi i obračun kamata.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801CDD" w:rsidP="00896D35" w:rsidRDefault="00801CD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Stečajni sudac objavljuje da se tražbina stečajnog vjerovnika smatra utvrđenom u iznosu od 29</w:t>
      </w:r>
      <w:r w:rsidRPr="00945ADB" w:rsidR="00342C48">
        <w:rPr>
          <w:rFonts w:ascii="Times New Roman" w:hAnsi="Times New Roman"/>
          <w:sz w:val="24"/>
          <w:szCs w:val="24"/>
        </w:rPr>
        <w:t xml:space="preserve">.350,64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1911EA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34. Republika Hrvatska, Ministarstvo poljoprivrede,</w:t>
      </w:r>
      <w:r w:rsidRPr="00945ADB" w:rsidR="005F151A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zastupana po Županijskom državnom odvjet</w:t>
      </w:r>
      <w:r w:rsidRPr="00945ADB" w:rsidR="00342C48">
        <w:rPr>
          <w:rFonts w:ascii="Times New Roman" w:hAnsi="Times New Roman"/>
          <w:sz w:val="24"/>
          <w:szCs w:val="24"/>
        </w:rPr>
        <w:t xml:space="preserve">ništvu u Puli (S-DO-186/2019), </w:t>
      </w:r>
      <w:r w:rsidRPr="00945ADB">
        <w:rPr>
          <w:rFonts w:ascii="Times New Roman" w:hAnsi="Times New Roman"/>
          <w:sz w:val="24"/>
          <w:szCs w:val="24"/>
        </w:rPr>
        <w:t>OIB 52634238587, Rovinjska 2a, Pula, prijavio je tražbinu u iznosu od 198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834,12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OKFŠ naknada temeljem čl. 62. Zakona o šumama.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198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834,12 kn</w:t>
      </w:r>
      <w:r w:rsidRPr="00945ADB" w:rsidR="00342C4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1911EA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35. OTP banka d.d.,</w:t>
      </w:r>
      <w:r w:rsidRPr="00945ADB" w:rsidR="005F151A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OIB 52508873833, Domovinskog rata 61, Split,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</w:t>
      </w:r>
      <w:r w:rsidRPr="00945ADB" w:rsidR="001911EA">
        <w:rPr>
          <w:rFonts w:ascii="Times New Roman" w:hAnsi="Times New Roman"/>
          <w:sz w:val="24"/>
          <w:szCs w:val="24"/>
        </w:rPr>
        <w:t>33.102.250,49</w:t>
      </w:r>
      <w:r w:rsidRPr="00945ADB">
        <w:rPr>
          <w:rFonts w:ascii="Times New Roman" w:hAnsi="Times New Roman"/>
          <w:sz w:val="24"/>
          <w:szCs w:val="24"/>
        </w:rPr>
        <w:t xml:space="preserve">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342C4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Ugovor o financijskom osiguranju zasnivanjem posebnog založnog prava na novč. Sredstvima 18.7.2018.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1911EA">
        <w:rPr>
          <w:rFonts w:ascii="Times New Roman" w:hAnsi="Times New Roman"/>
          <w:sz w:val="24"/>
          <w:szCs w:val="24"/>
        </w:rPr>
        <w:t xml:space="preserve">33.102.250,49 </w:t>
      </w:r>
      <w:r w:rsidRPr="00945ADB">
        <w:rPr>
          <w:rFonts w:ascii="Times New Roman" w:hAnsi="Times New Roman"/>
          <w:sz w:val="24"/>
          <w:szCs w:val="24"/>
        </w:rPr>
        <w:t>kn</w:t>
      </w:r>
      <w:r w:rsidRPr="00945ADB" w:rsidR="00342C4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1911EA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36. JAVNI BILJEŽNIK Denis Krajcar, OIB 76890055000, Flanatička 10, Pula, prijavio je traž</w:t>
      </w:r>
      <w:r w:rsidRPr="00945ADB" w:rsidR="00342C48">
        <w:rPr>
          <w:rFonts w:ascii="Times New Roman" w:hAnsi="Times New Roman"/>
          <w:sz w:val="24"/>
          <w:szCs w:val="24"/>
        </w:rPr>
        <w:t xml:space="preserve">binu u iznosu od 26.820,16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Pravomoćno i ovršno rješenje o ovrsi jb S. Obrovac Skira Ovrv-121/2018 od 24.12.2018.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26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820,16 kn</w:t>
      </w:r>
      <w:r w:rsidRPr="00945ADB" w:rsidR="00342C4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1911EA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37. BIROOPREMA d.o.o., OIB 72699018792, Milutina Barača 7, Rijeka, prijavio je tražbinu u iznosu od 29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410,44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otvorene stavke na dan 29.8.2018., obračun kta, ovršna isprava rješ. I zaklj. TS u Pazinu Povrv-673/2018-2 od 6.2.2019.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priznaje u iznosu od </w:t>
      </w:r>
      <w:r w:rsidRPr="00945ADB" w:rsidR="003F0D55">
        <w:rPr>
          <w:rFonts w:ascii="Times New Roman" w:hAnsi="Times New Roman"/>
          <w:sz w:val="24"/>
          <w:szCs w:val="24"/>
        </w:rPr>
        <w:t>28.910,44</w:t>
      </w:r>
      <w:r w:rsidRPr="00945ADB">
        <w:rPr>
          <w:rFonts w:ascii="Times New Roman" w:hAnsi="Times New Roman"/>
          <w:sz w:val="24"/>
          <w:szCs w:val="24"/>
        </w:rPr>
        <w:t xml:space="preserve"> kn a osporava dio tražbine u iznosu od 500</w:t>
      </w:r>
      <w:r w:rsidRPr="00945ADB" w:rsidR="003F0D55">
        <w:rPr>
          <w:rFonts w:ascii="Times New Roman" w:hAnsi="Times New Roman"/>
          <w:sz w:val="24"/>
          <w:szCs w:val="24"/>
        </w:rPr>
        <w:t>,00</w:t>
      </w:r>
      <w:r w:rsidRPr="00945ADB">
        <w:rPr>
          <w:rFonts w:ascii="Times New Roman" w:hAnsi="Times New Roman"/>
          <w:sz w:val="24"/>
          <w:szCs w:val="24"/>
        </w:rPr>
        <w:t xml:space="preserve"> kn zbog toga što trošak pristojbe za prijavu tražbine ne spada u tražbine stečajnog vjerovnika</w:t>
      </w:r>
      <w:r w:rsidRPr="00945ADB" w:rsidR="000F2F99">
        <w:rPr>
          <w:rFonts w:ascii="Times New Roman" w:hAnsi="Times New Roman"/>
          <w:sz w:val="24"/>
          <w:szCs w:val="24"/>
        </w:rPr>
        <w:t>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3F0D55">
        <w:rPr>
          <w:rFonts w:ascii="Times New Roman" w:hAnsi="Times New Roman"/>
          <w:sz w:val="24"/>
          <w:szCs w:val="24"/>
        </w:rPr>
        <w:t xml:space="preserve">28.910,44 </w:t>
      </w:r>
      <w:r w:rsidRPr="00945ADB">
        <w:rPr>
          <w:rFonts w:ascii="Times New Roman" w:hAnsi="Times New Roman"/>
          <w:sz w:val="24"/>
          <w:szCs w:val="24"/>
        </w:rPr>
        <w:t xml:space="preserve">kn i razvrstava se u </w:t>
      </w:r>
      <w:r w:rsidRPr="00945ADB" w:rsidR="003F0D5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>I. viši isplatni red</w:t>
      </w:r>
      <w:r w:rsidRPr="00945ADB" w:rsidR="00A90905">
        <w:rPr>
          <w:rFonts w:ascii="Times New Roman" w:hAnsi="Times New Roman"/>
          <w:sz w:val="24"/>
          <w:szCs w:val="24"/>
        </w:rPr>
        <w:t xml:space="preserve"> </w:t>
      </w:r>
      <w:r w:rsidRPr="00945ADB" w:rsidR="000F2F99">
        <w:rPr>
          <w:rFonts w:ascii="Times New Roman" w:hAnsi="Times New Roman"/>
          <w:sz w:val="24"/>
          <w:szCs w:val="24"/>
        </w:rPr>
        <w:t>tražbina</w:t>
      </w:r>
      <w:r w:rsidRPr="00945ADB">
        <w:rPr>
          <w:rFonts w:ascii="Times New Roman" w:hAnsi="Times New Roman"/>
          <w:sz w:val="24"/>
          <w:szCs w:val="24"/>
        </w:rPr>
        <w:t xml:space="preserve"> a za osporeni iznos od 500</w:t>
      </w:r>
      <w:r w:rsidRPr="00945ADB" w:rsidR="003F0D55">
        <w:rPr>
          <w:rFonts w:ascii="Times New Roman" w:hAnsi="Times New Roman"/>
          <w:sz w:val="24"/>
          <w:szCs w:val="24"/>
        </w:rPr>
        <w:t>,00</w:t>
      </w:r>
      <w:r w:rsidRPr="00945ADB">
        <w:rPr>
          <w:rFonts w:ascii="Times New Roman" w:hAnsi="Times New Roman"/>
          <w:sz w:val="24"/>
          <w:szCs w:val="24"/>
        </w:rPr>
        <w:t xml:space="preserve"> kn </w:t>
      </w:r>
      <w:r w:rsidRPr="00945ADB" w:rsidR="001B4491">
        <w:rPr>
          <w:rFonts w:ascii="Times New Roman" w:hAnsi="Times New Roman"/>
          <w:sz w:val="24"/>
          <w:szCs w:val="24"/>
        </w:rPr>
        <w:t>tražbina će biti odbačena posebnim rješenjem kao tražbina nižeg</w:t>
      </w:r>
      <w:r w:rsidRPr="00945ADB">
        <w:rPr>
          <w:rFonts w:ascii="Times New Roman" w:hAnsi="Times New Roman"/>
          <w:sz w:val="24"/>
          <w:szCs w:val="24"/>
        </w:rPr>
        <w:t xml:space="preserve"> isplatnog reda.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38. INA-INDUSTRIJA NAFTE d.d., OIB 27759560625,</w:t>
      </w:r>
      <w:r w:rsidRPr="00945ADB" w:rsidR="00342C4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Avenija V. Holjevca 10 Zagreb,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271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899,83</w:t>
      </w:r>
      <w:r w:rsidRPr="00945ADB" w:rsidR="00342C4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Pravomoćno ovršno rješ. OVRV-65/2019 od 18.2.2019 na 271.899,83.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271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899,83 kn</w:t>
      </w:r>
      <w:r w:rsidRPr="00945ADB" w:rsidR="00342C4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0C692F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39. INDI-METAL d.o.o., OIB 85085199530, G.A. della Zonca 25e, Vodnjan, prijavio je tražbinu u iznosu od 35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531,82 kn s</w:t>
      </w:r>
      <w:r w:rsidRPr="00945ADB" w:rsidR="00342C48">
        <w:rPr>
          <w:rFonts w:ascii="Times New Roman" w:hAnsi="Times New Roman"/>
          <w:sz w:val="24"/>
          <w:szCs w:val="24"/>
        </w:rPr>
        <w:t xml:space="preserve">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Otvorene stavke, računi.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priznaje u iznosu od </w:t>
      </w:r>
      <w:r w:rsidRPr="00945ADB" w:rsidR="00BE0F66">
        <w:rPr>
          <w:rFonts w:ascii="Times New Roman" w:hAnsi="Times New Roman"/>
          <w:sz w:val="24"/>
          <w:szCs w:val="24"/>
        </w:rPr>
        <w:t>17.904,92</w:t>
      </w:r>
      <w:r w:rsidRPr="00945ADB">
        <w:rPr>
          <w:rFonts w:ascii="Times New Roman" w:hAnsi="Times New Roman"/>
          <w:sz w:val="24"/>
          <w:szCs w:val="24"/>
        </w:rPr>
        <w:t xml:space="preserve"> kn a osp</w:t>
      </w:r>
      <w:r w:rsidRPr="00945ADB" w:rsidR="00BE0F66">
        <w:rPr>
          <w:rFonts w:ascii="Times New Roman" w:hAnsi="Times New Roman"/>
          <w:sz w:val="24"/>
          <w:szCs w:val="24"/>
        </w:rPr>
        <w:t xml:space="preserve">orava dio tražbine u iznosu od </w:t>
      </w:r>
      <w:r w:rsidRPr="00945ADB">
        <w:rPr>
          <w:rFonts w:ascii="Times New Roman" w:hAnsi="Times New Roman"/>
          <w:sz w:val="24"/>
          <w:szCs w:val="24"/>
        </w:rPr>
        <w:t>17</w:t>
      </w:r>
      <w:r w:rsidRPr="00945ADB" w:rsidR="00A90905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626,9</w:t>
      </w:r>
      <w:r w:rsidRPr="00945ADB" w:rsidR="00A90905">
        <w:rPr>
          <w:rFonts w:ascii="Times New Roman" w:hAnsi="Times New Roman"/>
          <w:sz w:val="24"/>
          <w:szCs w:val="24"/>
        </w:rPr>
        <w:t>0</w:t>
      </w:r>
      <w:r w:rsidRPr="00945ADB">
        <w:rPr>
          <w:rFonts w:ascii="Times New Roman" w:hAnsi="Times New Roman"/>
          <w:sz w:val="24"/>
          <w:szCs w:val="24"/>
        </w:rPr>
        <w:t xml:space="preserve"> kn zbog toga što usluga nije izvršena</w:t>
      </w:r>
      <w:r w:rsidRPr="00945ADB" w:rsidR="000F2F99">
        <w:rPr>
          <w:rFonts w:ascii="Times New Roman" w:hAnsi="Times New Roman"/>
          <w:sz w:val="24"/>
          <w:szCs w:val="24"/>
        </w:rPr>
        <w:t>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BE0F66">
        <w:rPr>
          <w:rFonts w:ascii="Times New Roman" w:hAnsi="Times New Roman"/>
          <w:sz w:val="24"/>
          <w:szCs w:val="24"/>
        </w:rPr>
        <w:t xml:space="preserve">17.904,92 </w:t>
      </w:r>
      <w:r w:rsidRPr="00945ADB">
        <w:rPr>
          <w:rFonts w:ascii="Times New Roman" w:hAnsi="Times New Roman"/>
          <w:sz w:val="24"/>
          <w:szCs w:val="24"/>
        </w:rPr>
        <w:t>kn i razvrstava se u I</w:t>
      </w:r>
      <w:r w:rsidRPr="00945ADB" w:rsidR="00BE0F66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>. viši isplatni red</w:t>
      </w:r>
      <w:r w:rsidRPr="00945ADB" w:rsidR="00A90905">
        <w:rPr>
          <w:rFonts w:ascii="Times New Roman" w:hAnsi="Times New Roman"/>
          <w:sz w:val="24"/>
          <w:szCs w:val="24"/>
        </w:rPr>
        <w:t xml:space="preserve"> </w:t>
      </w:r>
      <w:r w:rsidRPr="00945ADB" w:rsidR="000F2F99">
        <w:rPr>
          <w:rFonts w:ascii="Times New Roman" w:hAnsi="Times New Roman"/>
          <w:sz w:val="24"/>
          <w:szCs w:val="24"/>
        </w:rPr>
        <w:t>tražbina</w:t>
      </w:r>
      <w:r w:rsidRPr="00945ADB">
        <w:rPr>
          <w:rFonts w:ascii="Times New Roman" w:hAnsi="Times New Roman"/>
          <w:sz w:val="24"/>
          <w:szCs w:val="24"/>
        </w:rPr>
        <w:t xml:space="preserve"> a za osporeni iznos od 17</w:t>
      </w:r>
      <w:r w:rsidRPr="00945ADB" w:rsidR="00A90905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626,9</w:t>
      </w:r>
      <w:r w:rsidRPr="00945ADB" w:rsidR="00BE0F66">
        <w:rPr>
          <w:rFonts w:ascii="Times New Roman" w:hAnsi="Times New Roman"/>
          <w:sz w:val="24"/>
          <w:szCs w:val="24"/>
        </w:rPr>
        <w:t>0</w:t>
      </w:r>
      <w:r w:rsidRPr="00945ADB">
        <w:rPr>
          <w:rFonts w:ascii="Times New Roman" w:hAnsi="Times New Roman"/>
          <w:sz w:val="24"/>
          <w:szCs w:val="24"/>
        </w:rPr>
        <w:t xml:space="preserve"> kn stečajni vjerovnik biti će upućen u parnicu posebnim rješenjem radi utvrđivanja te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osporene tražbine II. višeg isplatnog reda.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40. EOS MATRIX d.o.o., OIB 76674680107, Horvatova 82, Zagreb, prijavio je tražbinu u iznosu od 627,22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342C48">
        <w:rPr>
          <w:rFonts w:ascii="Times New Roman" w:hAnsi="Times New Roman"/>
          <w:sz w:val="24"/>
          <w:szCs w:val="24"/>
        </w:rPr>
        <w:t xml:space="preserve"> Okvirni </w:t>
      </w:r>
      <w:r w:rsidRPr="00945ADB">
        <w:rPr>
          <w:rFonts w:ascii="Times New Roman" w:hAnsi="Times New Roman"/>
          <w:sz w:val="24"/>
          <w:szCs w:val="24"/>
        </w:rPr>
        <w:t>ugovor o prodaji i ustupu potraž., dodatak 20. okvirnog ugovora.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</w:t>
      </w:r>
      <w:r w:rsidRPr="00945ADB" w:rsidR="00342C48">
        <w:rPr>
          <w:rFonts w:ascii="Times New Roman" w:hAnsi="Times New Roman"/>
          <w:sz w:val="24"/>
          <w:szCs w:val="24"/>
        </w:rPr>
        <w:t xml:space="preserve">utvrđenom u iznosu od 627,22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BE0F66">
        <w:rPr>
          <w:rFonts w:ascii="Times New Roman" w:hAnsi="Times New Roman"/>
          <w:sz w:val="24"/>
          <w:szCs w:val="24"/>
        </w:rPr>
        <w:t>II. viš</w:t>
      </w:r>
      <w:r w:rsidRPr="00945ADB" w:rsidR="000C692F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41. CENTAR ZA TRANSFER TEHNOLOGIJE, d.o.o., OIB 81725143201, Ivana Lučića 5, Zagreb,</w:t>
      </w:r>
      <w:r w:rsidRPr="00945ADB" w:rsidR="00342C48">
        <w:rPr>
          <w:rFonts w:ascii="Times New Roman" w:hAnsi="Times New Roman"/>
          <w:sz w:val="24"/>
          <w:szCs w:val="24"/>
        </w:rPr>
        <w:t xml:space="preserve"> prijavio je tražbinu u iznosu </w:t>
      </w:r>
      <w:r w:rsidRPr="00945ADB">
        <w:rPr>
          <w:rFonts w:ascii="Times New Roman" w:hAnsi="Times New Roman"/>
          <w:sz w:val="24"/>
          <w:szCs w:val="24"/>
        </w:rPr>
        <w:t>od 389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533,2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narudžbe, ugovor H401.25.RI.035-H450NH/2015.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389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533,2 kn</w:t>
      </w:r>
      <w:r w:rsidRPr="00945ADB" w:rsidR="00342C4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BE0F66">
        <w:rPr>
          <w:rFonts w:ascii="Times New Roman" w:hAnsi="Times New Roman"/>
          <w:sz w:val="24"/>
          <w:szCs w:val="24"/>
        </w:rPr>
        <w:t>II. viš</w:t>
      </w:r>
      <w:r w:rsidRPr="00945ADB" w:rsidR="000C692F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42. MARITIME TRANSPORT PULA FOUR Inc, OIB 51127579649, Broad Street 80, Monrovia, Liberia, prijavio je tražbinu u iznosu od 5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575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924,49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 o klupskom kreditu broj 3250903560 (Valovine).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5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575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924,49 kn</w:t>
      </w:r>
      <w:r w:rsidRPr="00945ADB" w:rsidR="00342C4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BE0F66">
        <w:rPr>
          <w:rFonts w:ascii="Times New Roman" w:hAnsi="Times New Roman"/>
          <w:sz w:val="24"/>
          <w:szCs w:val="24"/>
        </w:rPr>
        <w:t>II. viš</w:t>
      </w:r>
      <w:r w:rsidRPr="00945ADB" w:rsidR="000C692F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43. Đino Šverko, OIB 76396193041, Krležina 27, 52100 Pula, prijavio je tražbinu u iznosu od 12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418,85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potvrda o neisplaćenom drugom dohotku, naknadama za razdoblje 1.8.2018. do 31.5.2019..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12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418,85 kn</w:t>
      </w:r>
      <w:r w:rsidRPr="00945ADB" w:rsidR="00342C4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0C692F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44.</w:t>
      </w:r>
      <w:r w:rsidRPr="00945ADB" w:rsidR="005F151A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Unika Universal Kablo Sanayi Ve ticaret Anonim Sikrety, OIB 05804239550,</w:t>
      </w:r>
      <w:r w:rsidRPr="00945ADB" w:rsidR="005F151A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Turska, 34330 Besiktas, Levent Mah. Yeni Sulun Sok. No.5, zastupano po punomoćnicima </w:t>
      </w:r>
      <w:r w:rsidRPr="00945ADB">
        <w:rPr>
          <w:rFonts w:ascii="Times New Roman" w:hAnsi="Times New Roman"/>
          <w:sz w:val="24"/>
          <w:szCs w:val="24"/>
        </w:rPr>
        <w:lastRenderedPageBreak/>
        <w:t>Odvjetnički ured Ranko i Stefan Đokić, Pula , prijavio je tražbinu u iznosu od 1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775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722,8</w:t>
      </w:r>
      <w:r w:rsidRPr="00945ADB" w:rsidR="00AE6BDC">
        <w:rPr>
          <w:rFonts w:ascii="Times New Roman" w:hAnsi="Times New Roman"/>
          <w:sz w:val="24"/>
          <w:szCs w:val="24"/>
        </w:rPr>
        <w:t>0</w:t>
      </w:r>
      <w:r w:rsidRPr="00945ADB">
        <w:rPr>
          <w:rFonts w:ascii="Times New Roman" w:hAnsi="Times New Roman"/>
          <w:sz w:val="24"/>
          <w:szCs w:val="24"/>
        </w:rPr>
        <w:t xml:space="preserve">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 o kupoprodaji, računi, narudžbenica.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priznaje u iznosu od </w:t>
      </w:r>
      <w:r w:rsidRPr="00945ADB" w:rsidR="00BE0F66">
        <w:rPr>
          <w:rFonts w:ascii="Times New Roman" w:hAnsi="Times New Roman"/>
          <w:sz w:val="24"/>
          <w:szCs w:val="24"/>
        </w:rPr>
        <w:t>1.228.125,16</w:t>
      </w:r>
      <w:r w:rsidRPr="00945ADB">
        <w:rPr>
          <w:rFonts w:ascii="Times New Roman" w:hAnsi="Times New Roman"/>
          <w:sz w:val="24"/>
          <w:szCs w:val="24"/>
        </w:rPr>
        <w:t xml:space="preserve"> kn a osp</w:t>
      </w:r>
      <w:r w:rsidRPr="00945ADB" w:rsidR="00BE0F66">
        <w:rPr>
          <w:rFonts w:ascii="Times New Roman" w:hAnsi="Times New Roman"/>
          <w:sz w:val="24"/>
          <w:szCs w:val="24"/>
        </w:rPr>
        <w:t xml:space="preserve">orava dio tražbine u iznosu od </w:t>
      </w:r>
      <w:r w:rsidRPr="00945ADB">
        <w:rPr>
          <w:rFonts w:ascii="Times New Roman" w:hAnsi="Times New Roman"/>
          <w:sz w:val="24"/>
          <w:szCs w:val="24"/>
        </w:rPr>
        <w:t>547</w:t>
      </w:r>
      <w:r w:rsidRPr="00945ADB" w:rsidR="00A90905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597,64 kn zbog toga što dio prijavljenih računa je djelomično plaćen kn.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BE0F66">
        <w:rPr>
          <w:rFonts w:ascii="Times New Roman" w:hAnsi="Times New Roman"/>
          <w:sz w:val="24"/>
          <w:szCs w:val="24"/>
        </w:rPr>
        <w:t xml:space="preserve">1.228.125,16 </w:t>
      </w:r>
      <w:r w:rsidRPr="00945ADB">
        <w:rPr>
          <w:rFonts w:ascii="Times New Roman" w:hAnsi="Times New Roman"/>
          <w:sz w:val="24"/>
          <w:szCs w:val="24"/>
        </w:rPr>
        <w:t xml:space="preserve">kn i razvrstava se u </w:t>
      </w:r>
      <w:r w:rsidRPr="00945ADB" w:rsidR="00BE0F66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I. viši isplatni red </w:t>
      </w:r>
      <w:r w:rsidRPr="00945ADB" w:rsidR="000F2F99">
        <w:rPr>
          <w:rFonts w:ascii="Times New Roman" w:hAnsi="Times New Roman"/>
          <w:sz w:val="24"/>
          <w:szCs w:val="24"/>
        </w:rPr>
        <w:t>tražbina</w:t>
      </w:r>
      <w:r w:rsidRPr="00945ADB">
        <w:rPr>
          <w:rFonts w:ascii="Times New Roman" w:hAnsi="Times New Roman"/>
          <w:sz w:val="24"/>
          <w:szCs w:val="24"/>
        </w:rPr>
        <w:t xml:space="preserve"> a za osporeni iznos od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547</w:t>
      </w:r>
      <w:r w:rsidRPr="00945ADB" w:rsidR="00A90905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597,64 kn stečajni vjerovnik biti će upućen u parnicu posebnim rješenjem radi utvrđivanja te osporene tražbine II. višeg isplatnog reda.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45. Sveučilište u Rijeci - Tehnički fakultet, OIB 46319717480, Vukovarska 58, Rijeka, prijavio je tr</w:t>
      </w:r>
      <w:r w:rsidRPr="00945ADB" w:rsidR="00342C48">
        <w:rPr>
          <w:rFonts w:ascii="Times New Roman" w:hAnsi="Times New Roman"/>
          <w:sz w:val="24"/>
          <w:szCs w:val="24"/>
        </w:rPr>
        <w:t>ažbinu u iznosu od 17.706,25 kn</w:t>
      </w:r>
      <w:r w:rsidRPr="00945ADB">
        <w:rPr>
          <w:rFonts w:ascii="Times New Roman" w:hAnsi="Times New Roman"/>
          <w:sz w:val="24"/>
          <w:szCs w:val="24"/>
        </w:rPr>
        <w:t xml:space="preserve">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Računi, obračunate zak zat.kte, Izvod otv. Stavaka na dan 30.6.2018.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17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706,25 kn</w:t>
      </w:r>
      <w:r w:rsidRPr="00945ADB" w:rsidR="00342C4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0C692F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46. PONS Handels GmbH, OIB DE 811935039, Aidenbachstrasse 140, D-81479 Muenchen, Njemačka, prijavio je tražbinu u iznosu od 4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165,54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Narudžba H450-7/352667, projekt 526 od 14.6.2017.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4</w:t>
      </w:r>
      <w:r w:rsidRPr="00945ADB" w:rsidR="00342C4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165,54 kn</w:t>
      </w:r>
      <w:r w:rsidRPr="00945ADB" w:rsidR="00342C4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0C692F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342C48" w:rsidP="00703107" w:rsidRDefault="00342C4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47.</w:t>
      </w:r>
      <w:r w:rsidRPr="00945ADB" w:rsidR="005F151A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Lloyd's Register EMEA, podružnica Rijeka, putem odv. Ureda Lipovšćak&amp;partneri, OIB 72262856307, Radmile Matejčić 10, Rijeka, prijavio je tražbinu u iznosu od 1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215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355,35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ugovori, korespondencija e-mailom između vjerovnika i dužnika, Izvod otv. stavaka, računi.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priznaje u iznosu od </w:t>
      </w:r>
      <w:r w:rsidRPr="00945ADB" w:rsidR="00CF1DD8">
        <w:rPr>
          <w:rFonts w:ascii="Times New Roman" w:hAnsi="Times New Roman"/>
          <w:sz w:val="24"/>
          <w:szCs w:val="24"/>
        </w:rPr>
        <w:t>1.136.590,43</w:t>
      </w:r>
      <w:r w:rsidRPr="00945ADB">
        <w:rPr>
          <w:rFonts w:ascii="Times New Roman" w:hAnsi="Times New Roman"/>
          <w:sz w:val="24"/>
          <w:szCs w:val="24"/>
        </w:rPr>
        <w:t xml:space="preserve"> kn a osporava dio tražbine u iznosu od 78</w:t>
      </w:r>
      <w:r w:rsidRPr="00945ADB" w:rsidR="00A90905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764,92 kn zbog toga što usluga po jednom prijavljenom računu nije izvršena</w:t>
      </w:r>
      <w:r w:rsidRPr="00945ADB" w:rsidR="000F2F99">
        <w:rPr>
          <w:rFonts w:ascii="Times New Roman" w:hAnsi="Times New Roman"/>
          <w:sz w:val="24"/>
          <w:szCs w:val="24"/>
        </w:rPr>
        <w:t>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CF1DD8">
        <w:rPr>
          <w:rFonts w:ascii="Times New Roman" w:hAnsi="Times New Roman"/>
          <w:sz w:val="24"/>
          <w:szCs w:val="24"/>
        </w:rPr>
        <w:t xml:space="preserve">1.136.590,43 </w:t>
      </w:r>
      <w:r w:rsidRPr="00945ADB">
        <w:rPr>
          <w:rFonts w:ascii="Times New Roman" w:hAnsi="Times New Roman"/>
          <w:sz w:val="24"/>
          <w:szCs w:val="24"/>
        </w:rPr>
        <w:t>kn i razvrstava se u I</w:t>
      </w:r>
      <w:r w:rsidRPr="00945ADB" w:rsidR="00CF1DD8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. viši isplatni red </w:t>
      </w:r>
      <w:r w:rsidRPr="00945ADB" w:rsidR="000F2F99">
        <w:rPr>
          <w:rFonts w:ascii="Times New Roman" w:hAnsi="Times New Roman"/>
          <w:sz w:val="24"/>
          <w:szCs w:val="24"/>
        </w:rPr>
        <w:t>tražbina</w:t>
      </w:r>
      <w:r w:rsidRPr="00945ADB">
        <w:rPr>
          <w:rFonts w:ascii="Times New Roman" w:hAnsi="Times New Roman"/>
          <w:sz w:val="24"/>
          <w:szCs w:val="24"/>
        </w:rPr>
        <w:t xml:space="preserve"> a za osporeni iznos od 78</w:t>
      </w:r>
      <w:r w:rsidRPr="00945ADB" w:rsidR="00A90905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764,92 kn stečajni vjerovnik biti će upućen u parnicu posebnim rješenjem radi utvrđivanja te osporene tražbine II. višeg isplatnog reda.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48. Tehničko veleučilište u Zagrebu, OIB 08814003451, Vrbik 8, Zagreb, prijavio je tražbinu u iznosu od 80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675</w:t>
      </w:r>
      <w:r w:rsidRPr="00945ADB" w:rsidR="00CA369D">
        <w:rPr>
          <w:rFonts w:ascii="Times New Roman" w:hAnsi="Times New Roman"/>
          <w:sz w:val="24"/>
          <w:szCs w:val="24"/>
        </w:rPr>
        <w:t>,00</w:t>
      </w:r>
      <w:r w:rsidRPr="00945ADB">
        <w:rPr>
          <w:rFonts w:ascii="Times New Roman" w:hAnsi="Times New Roman"/>
          <w:sz w:val="24"/>
          <w:szCs w:val="24"/>
        </w:rPr>
        <w:t xml:space="preserve">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računi, narudžba, tripartitni ugovor.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80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675</w:t>
      </w:r>
      <w:r w:rsidRPr="00945ADB" w:rsidR="00CA369D">
        <w:rPr>
          <w:rFonts w:ascii="Times New Roman" w:hAnsi="Times New Roman"/>
          <w:sz w:val="24"/>
          <w:szCs w:val="24"/>
        </w:rPr>
        <w:t>,00</w:t>
      </w:r>
      <w:r w:rsidRPr="00945ADB">
        <w:rPr>
          <w:rFonts w:ascii="Times New Roman" w:hAnsi="Times New Roman"/>
          <w:sz w:val="24"/>
          <w:szCs w:val="24"/>
        </w:rPr>
        <w:t xml:space="preserve"> kn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0C692F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49. Drvorez d.o.o., OIB 91424922459, Maksimilijana Vrhovca 50, Karlovac, prijavio je tražbinu u iznosu od 91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662,63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računi, otpremnice, ovjerene prijevoznice o primitku robe.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priznaje u iznosu od </w:t>
      </w:r>
      <w:r w:rsidRPr="00945ADB" w:rsidR="00E80A33">
        <w:rPr>
          <w:rFonts w:ascii="Times New Roman" w:hAnsi="Times New Roman"/>
          <w:sz w:val="24"/>
          <w:szCs w:val="24"/>
        </w:rPr>
        <w:t>82.739,09</w:t>
      </w:r>
      <w:r w:rsidRPr="00945ADB">
        <w:rPr>
          <w:rFonts w:ascii="Times New Roman" w:hAnsi="Times New Roman"/>
          <w:sz w:val="24"/>
          <w:szCs w:val="24"/>
        </w:rPr>
        <w:t xml:space="preserve"> kn a osporava dio tražbine u iznosu od 8</w:t>
      </w:r>
      <w:r w:rsidRPr="00945ADB" w:rsidR="00A90905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923,54 kn zbog toga što pogrešno obračunate zatezne kamate</w:t>
      </w:r>
      <w:r w:rsidRPr="00945ADB" w:rsidR="000F2F99">
        <w:rPr>
          <w:rFonts w:ascii="Times New Roman" w:hAnsi="Times New Roman"/>
          <w:sz w:val="24"/>
          <w:szCs w:val="24"/>
        </w:rPr>
        <w:t>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E80A33">
        <w:rPr>
          <w:rFonts w:ascii="Times New Roman" w:hAnsi="Times New Roman"/>
          <w:sz w:val="24"/>
          <w:szCs w:val="24"/>
        </w:rPr>
        <w:t xml:space="preserve">82.739,09 </w:t>
      </w:r>
      <w:r w:rsidRPr="00945ADB">
        <w:rPr>
          <w:rFonts w:ascii="Times New Roman" w:hAnsi="Times New Roman"/>
          <w:sz w:val="24"/>
          <w:szCs w:val="24"/>
        </w:rPr>
        <w:t>kn i razvrstava se u I</w:t>
      </w:r>
      <w:r w:rsidRPr="00945ADB" w:rsidR="00E80A33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. viši isplatni red </w:t>
      </w:r>
      <w:r w:rsidRPr="00945ADB" w:rsidR="000F2F99">
        <w:rPr>
          <w:rFonts w:ascii="Times New Roman" w:hAnsi="Times New Roman"/>
          <w:sz w:val="24"/>
          <w:szCs w:val="24"/>
        </w:rPr>
        <w:t>tražbina</w:t>
      </w:r>
      <w:r w:rsidRPr="00945ADB">
        <w:rPr>
          <w:rFonts w:ascii="Times New Roman" w:hAnsi="Times New Roman"/>
          <w:sz w:val="24"/>
          <w:szCs w:val="24"/>
        </w:rPr>
        <w:t xml:space="preserve"> a za osporeni iznos od 8</w:t>
      </w:r>
      <w:r w:rsidRPr="00945ADB" w:rsidR="00A90905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923,54 kn stečajni vjerovnik biti će upućen u parnicu posebnim rješenjem radi utvrđivanja te osporene tražbine II. višeg isplatnog reda.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50. PricewaterhouseCoopers, OIB 81744835353, Heinzelova ul. 70, Zagreb, prijavio je tražbinu u iznosu od 48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175,18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računi 205/01/1 od 21.3.2018. i 694/01/1 od 6.11.2018.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48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175,18 kn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0C692F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51. VULKAN NOVA, OIB 12441871562, Na brdeh 6, Kastav, zastupano po Odvjetniku Branis</w:t>
      </w:r>
      <w:r w:rsidRPr="00945ADB" w:rsidR="00CA369D">
        <w:rPr>
          <w:rFonts w:ascii="Times New Roman" w:hAnsi="Times New Roman"/>
          <w:sz w:val="24"/>
          <w:szCs w:val="24"/>
        </w:rPr>
        <w:t>lav Musulin iz Rijeke, prijavio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161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115,65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izvadak otvorenih stavki, računi, otpremnice.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161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115,65 kn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0C692F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52. Jadranski pomorski servis d.d., OIB 06868193859, Verdijeva 19,</w:t>
      </w:r>
      <w:r w:rsidRPr="00945ADB" w:rsidR="005F151A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Rijeka, prijavio je tražbinu u iznosu od 338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245,95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ugovori, obračun kamata.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338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245,95 kn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0C692F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53. CARTUBI-SOCIETA A RESPONSABILITA LIMITATA, Trieste, Italia, zastupan po odvj. Oskar Skerbec i Dolores Pijetlović iz Rijeke, OIB 65878849095, Italija, 34144 Trieste, Via Karl Ludwig Von Bruck 32, prijavio je tražbinu u iznosu od 1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287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182,27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računi, ugovori, protocol, obračun kta.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287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182,27 kn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0C692F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801CDD" w:rsidP="00703107" w:rsidRDefault="00801CD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801CDD" w:rsidP="00703107" w:rsidRDefault="00801CD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54. RADEŽ d.d., OIB 84512324698, Ulica 2 br. 15, Blato, prijavio je tražbinu u iznosu od 4</w:t>
      </w:r>
      <w:r w:rsidRPr="00945ADB" w:rsidR="002A3D9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409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049,04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 </w:t>
      </w:r>
      <w:r w:rsidRPr="00945ADB" w:rsidR="00CA369D">
        <w:rPr>
          <w:rFonts w:ascii="Times New Roman" w:hAnsi="Times New Roman"/>
          <w:sz w:val="24"/>
          <w:szCs w:val="24"/>
        </w:rPr>
        <w:t>H430/ČI/2015</w:t>
      </w:r>
      <w:r w:rsidRPr="00945ADB">
        <w:rPr>
          <w:rFonts w:ascii="Times New Roman" w:hAnsi="Times New Roman"/>
          <w:sz w:val="24"/>
          <w:szCs w:val="24"/>
        </w:rPr>
        <w:t xml:space="preserve"> i dodaci Ugovoru od br. 1 do br. 4.</w:t>
      </w:r>
    </w:p>
    <w:p w:rsidRPr="00945ADB" w:rsidR="0029054E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</w:t>
      </w:r>
      <w:r w:rsidRPr="00945ADB" w:rsidR="002A3D91">
        <w:rPr>
          <w:rFonts w:ascii="Times New Roman" w:hAnsi="Times New Roman"/>
          <w:sz w:val="24"/>
          <w:szCs w:val="24"/>
        </w:rPr>
        <w:t>osporava</w:t>
      </w:r>
      <w:r w:rsidRPr="00945ADB">
        <w:rPr>
          <w:rFonts w:ascii="Times New Roman" w:hAnsi="Times New Roman"/>
          <w:sz w:val="24"/>
          <w:szCs w:val="24"/>
        </w:rPr>
        <w:t xml:space="preserve"> u cijelosti</w:t>
      </w:r>
      <w:r w:rsidRPr="00945ADB" w:rsidR="002A3D91">
        <w:rPr>
          <w:rFonts w:ascii="Times New Roman" w:hAnsi="Times New Roman"/>
          <w:sz w:val="24"/>
          <w:szCs w:val="24"/>
        </w:rPr>
        <w:t xml:space="preserve">, odnosno </w:t>
      </w:r>
      <w:r w:rsidRPr="00945ADB" w:rsidR="0029054E">
        <w:rPr>
          <w:rFonts w:ascii="Times New Roman" w:hAnsi="Times New Roman"/>
          <w:sz w:val="24"/>
          <w:szCs w:val="24"/>
        </w:rPr>
        <w:t>osporava ugovor</w:t>
      </w:r>
      <w:r w:rsidRPr="00945ADB" w:rsidR="002A3D91">
        <w:rPr>
          <w:rFonts w:ascii="Times New Roman" w:hAnsi="Times New Roman"/>
          <w:sz w:val="24"/>
          <w:szCs w:val="24"/>
        </w:rPr>
        <w:t>e</w:t>
      </w:r>
      <w:r w:rsidRPr="00945ADB" w:rsidR="0029054E">
        <w:rPr>
          <w:rFonts w:ascii="Times New Roman" w:hAnsi="Times New Roman"/>
          <w:sz w:val="24"/>
          <w:szCs w:val="24"/>
        </w:rPr>
        <w:t xml:space="preserve"> o kupoprodaji brodske opreme, </w:t>
      </w:r>
      <w:r w:rsidRPr="00945ADB" w:rsidR="002A3D91">
        <w:rPr>
          <w:rFonts w:ascii="Times New Roman" w:hAnsi="Times New Roman"/>
          <w:sz w:val="24"/>
          <w:szCs w:val="24"/>
        </w:rPr>
        <w:t xml:space="preserve">o kojima se </w:t>
      </w:r>
      <w:r w:rsidRPr="00945ADB" w:rsidR="0029054E">
        <w:rPr>
          <w:rFonts w:ascii="Times New Roman" w:hAnsi="Times New Roman"/>
          <w:sz w:val="24"/>
          <w:szCs w:val="24"/>
        </w:rPr>
        <w:t>vodi parnični postupak</w:t>
      </w:r>
      <w:r w:rsidRPr="00945ADB" w:rsidR="000F2F99">
        <w:rPr>
          <w:rFonts w:ascii="Times New Roman" w:hAnsi="Times New Roman"/>
          <w:sz w:val="24"/>
          <w:szCs w:val="24"/>
        </w:rPr>
        <w:t>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B825A7" w:rsidP="00B825A7" w:rsidRDefault="00896D35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B825A7">
        <w:rPr>
          <w:rFonts w:ascii="Times New Roman" w:hAnsi="Times New Roman"/>
          <w:sz w:val="24"/>
          <w:szCs w:val="24"/>
        </w:rPr>
        <w:t xml:space="preserve">Stečajni sudac objavljuje da će se za iznos od </w:t>
      </w:r>
      <w:r w:rsidRPr="00945ADB" w:rsidR="005D66CB">
        <w:rPr>
          <w:rFonts w:ascii="Times New Roman" w:hAnsi="Times New Roman"/>
          <w:sz w:val="24"/>
          <w:szCs w:val="24"/>
        </w:rPr>
        <w:t xml:space="preserve">4.409.049,04 </w:t>
      </w:r>
      <w:r w:rsidRPr="00945ADB" w:rsidR="00B825A7">
        <w:rPr>
          <w:rFonts w:ascii="Times New Roman" w:hAnsi="Times New Roman"/>
          <w:sz w:val="24"/>
          <w:szCs w:val="24"/>
        </w:rPr>
        <w:t>kn vjerovnik uputiti na pokretanje parnice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 w:rsidR="00B825A7">
        <w:rPr>
          <w:rFonts w:ascii="Times New Roman" w:hAnsi="Times New Roman"/>
          <w:sz w:val="24"/>
          <w:szCs w:val="24"/>
        </w:rPr>
        <w:t>radi utvrđivanja osporene tražbine II. višeg isplatnog reda.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55. MARIPLAST d.o.o., OIB 87927138743, Mučići 18B, 51213 Jurdani, prijavio je tražbinu u iznosu od 9749,24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9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749,24 kn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0C692F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56. FINANCIJSKA AGENCIJA, OIB 85821130368, Ulica grada Vukovara 70, Zagreb,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</w:t>
      </w:r>
      <w:r w:rsidRPr="00945ADB" w:rsidR="00CA369D">
        <w:rPr>
          <w:rFonts w:ascii="Times New Roman" w:hAnsi="Times New Roman"/>
          <w:sz w:val="24"/>
          <w:szCs w:val="24"/>
        </w:rPr>
        <w:t>ražbinu u iznosu od 29.272,11 kn</w:t>
      </w:r>
      <w:r w:rsidRPr="00945ADB">
        <w:rPr>
          <w:rFonts w:ascii="Times New Roman" w:hAnsi="Times New Roman"/>
          <w:sz w:val="24"/>
          <w:szCs w:val="24"/>
        </w:rPr>
        <w:t xml:space="preserve">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Izvadak otvorenih stavki, računi, preslika Ugovora, obračun zat. Kta.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29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272,11 kn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0C692F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57. UTP d.o.o., OIB 78830943478, Svetog Polikarpa 4, Pula, putem Odvj. Društva Vidmar i partneri j.t.d., Zagreb, prijavio je tražbinu u iznosu od 8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143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642,09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ovršna isprava OV-1191/2019 od 7.2.2019. na iznos 7.737.956,17 kn.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8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143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642,09 kn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0C692F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58. Porsche leasing d.o.o., OIB 90275854576, Ulica Velimira Škorpika 21, 10090 Zagreb - Susedgrad,</w:t>
      </w:r>
      <w:r w:rsidRPr="00945ADB" w:rsidR="00CA369D">
        <w:rPr>
          <w:rFonts w:ascii="Times New Roman" w:hAnsi="Times New Roman"/>
          <w:sz w:val="24"/>
          <w:szCs w:val="24"/>
        </w:rPr>
        <w:t xml:space="preserve"> prijavio je tražbinu u iznosu </w:t>
      </w:r>
      <w:r w:rsidRPr="00945ADB">
        <w:rPr>
          <w:rFonts w:ascii="Times New Roman" w:hAnsi="Times New Roman"/>
          <w:sz w:val="24"/>
          <w:szCs w:val="24"/>
        </w:rPr>
        <w:t>od 57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209,09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Izvadak iz poslovnih knjiga, Ugovor o operativnom leasingu br. 83476, i 75198.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57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209,09 kn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0C692F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59. SKDD d.d., OIB 64406809162, Heinzelova 62a, Zagreb, prijavio je tražbinu u iznosu od 41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561,53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Računi, obračun</w:t>
      </w:r>
      <w:r w:rsidRPr="00945ADB" w:rsidR="00A33707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kta.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41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561,53 kn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0C692F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60. KONČAR Mali električni strojevi d.d. (MES), OIB 75531206229, Fallerovo šetalište 22, Zagreb, prijavio je tražbinu u iznosu od 105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408,54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Izvadak iz poslovnih knjiga na dan 20.5.2019.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A33707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105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408,54 kn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0C692F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61. BIJUK HPC d.o.o., OIB 61373622132, Vrbovec 1/A Samobor, prijavio je tražbinu u iznosu od 2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568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290,48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Pravomoćno i ovršno rješenje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o ovrsi javnog bilj. Marije Blečić od 29.10.2018., posl.br.: OVRV-307/2018, Izvod otv. stavki do 30.5.2019 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568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290,48 kn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0C692F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62. Hrvatska gospodarska komora, OIB 85167032587, Rooseveltov trg 2, 10000 Zagreb,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52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050</w:t>
      </w:r>
      <w:r w:rsidRPr="00945ADB" w:rsidR="00CA369D">
        <w:rPr>
          <w:rFonts w:ascii="Times New Roman" w:hAnsi="Times New Roman"/>
          <w:sz w:val="24"/>
          <w:szCs w:val="24"/>
        </w:rPr>
        <w:t>,00</w:t>
      </w:r>
      <w:r w:rsidRPr="00945ADB">
        <w:rPr>
          <w:rFonts w:ascii="Times New Roman" w:hAnsi="Times New Roman"/>
          <w:sz w:val="24"/>
          <w:szCs w:val="24"/>
        </w:rPr>
        <w:t xml:space="preserve"> k</w:t>
      </w:r>
      <w:r w:rsidRPr="00945ADB" w:rsidR="00CA369D">
        <w:rPr>
          <w:rFonts w:ascii="Times New Roman" w:hAnsi="Times New Roman"/>
          <w:sz w:val="24"/>
          <w:szCs w:val="24"/>
        </w:rPr>
        <w:t xml:space="preserve">n </w:t>
      </w:r>
      <w:r w:rsidRPr="00945ADB">
        <w:rPr>
          <w:rFonts w:ascii="Times New Roman" w:hAnsi="Times New Roman"/>
          <w:sz w:val="24"/>
          <w:szCs w:val="24"/>
        </w:rPr>
        <w:t xml:space="preserve">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vrijednosni papir - dionica ULJN-R-A, 1.735% tem.kapitala: 0,0517, nom. Vrj. 52.050,00 trž. Vrij. 659,30 kn.</w:t>
      </w:r>
    </w:p>
    <w:p w:rsidRPr="00945ADB" w:rsidR="0029054E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</w:t>
      </w:r>
      <w:r w:rsidRPr="00945ADB" w:rsidR="006E49A9">
        <w:rPr>
          <w:rFonts w:ascii="Times New Roman" w:hAnsi="Times New Roman"/>
          <w:sz w:val="24"/>
          <w:szCs w:val="24"/>
        </w:rPr>
        <w:t>osporava</w:t>
      </w:r>
      <w:r w:rsidRPr="00945ADB">
        <w:rPr>
          <w:rFonts w:ascii="Times New Roman" w:hAnsi="Times New Roman"/>
          <w:sz w:val="24"/>
          <w:szCs w:val="24"/>
        </w:rPr>
        <w:t xml:space="preserve"> u cijelosti</w:t>
      </w:r>
      <w:r w:rsidRPr="00945ADB" w:rsidR="006E49A9">
        <w:rPr>
          <w:rFonts w:ascii="Times New Roman" w:hAnsi="Times New Roman"/>
          <w:sz w:val="24"/>
          <w:szCs w:val="24"/>
        </w:rPr>
        <w:t xml:space="preserve"> </w:t>
      </w:r>
      <w:r w:rsidRPr="00945ADB" w:rsidR="0029054E">
        <w:rPr>
          <w:rFonts w:ascii="Times New Roman" w:hAnsi="Times New Roman"/>
          <w:sz w:val="24"/>
          <w:szCs w:val="24"/>
        </w:rPr>
        <w:t>zbog toga što tražbina ne spada u tražbine koje se namiruju u stečajnom postupku</w:t>
      </w:r>
      <w:r w:rsidRPr="00945ADB" w:rsidR="000F2F99">
        <w:rPr>
          <w:rFonts w:ascii="Times New Roman" w:hAnsi="Times New Roman"/>
          <w:sz w:val="24"/>
          <w:szCs w:val="24"/>
        </w:rPr>
        <w:t>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5D66CB" w:rsidP="005D66CB" w:rsidRDefault="00896D35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5D66CB">
        <w:rPr>
          <w:rFonts w:ascii="Times New Roman" w:hAnsi="Times New Roman"/>
          <w:sz w:val="24"/>
          <w:szCs w:val="24"/>
        </w:rPr>
        <w:t>Stečajni sudac objavljuje da će se za iznos od 52.050,00 kn vjerovnik uputiti na pokretanje parnice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 w:rsidR="005D66CB">
        <w:rPr>
          <w:rFonts w:ascii="Times New Roman" w:hAnsi="Times New Roman"/>
          <w:sz w:val="24"/>
          <w:szCs w:val="24"/>
        </w:rPr>
        <w:t>radi utvrđivanja osporene tražbine II. višeg isplatnog reda.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63. TATHAM&amp;CO, OIB/VAT 319972562,150 Minories, London EC3N 1LS, prijavio je tražbinu u iznosu od 14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425,95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 o pravnom savjetovanj</w:t>
      </w:r>
      <w:r w:rsidRPr="00945ADB" w:rsidR="00CA369D">
        <w:rPr>
          <w:rFonts w:ascii="Times New Roman" w:hAnsi="Times New Roman"/>
          <w:sz w:val="24"/>
          <w:szCs w:val="24"/>
        </w:rPr>
        <w:t>u i pruž. Usluga od 18.10.2018.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14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425,95 kn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</w:t>
      </w:r>
      <w:r w:rsidRPr="00945ADB" w:rsidR="000C692F">
        <w:rPr>
          <w:rFonts w:ascii="Times New Roman" w:hAnsi="Times New Roman"/>
          <w:sz w:val="24"/>
          <w:szCs w:val="24"/>
        </w:rPr>
        <w:t xml:space="preserve">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64. TATHAM MACI</w:t>
      </w:r>
      <w:r w:rsidRPr="00945ADB" w:rsidR="00A33707">
        <w:rPr>
          <w:rFonts w:ascii="Times New Roman" w:hAnsi="Times New Roman"/>
          <w:sz w:val="24"/>
          <w:szCs w:val="24"/>
        </w:rPr>
        <w:t xml:space="preserve">NEES LLP,OIB/VAT 129586575, </w:t>
      </w:r>
      <w:r w:rsidRPr="00945ADB">
        <w:rPr>
          <w:rFonts w:ascii="Times New Roman" w:hAnsi="Times New Roman"/>
          <w:sz w:val="24"/>
          <w:szCs w:val="24"/>
        </w:rPr>
        <w:t>1 Gracechurch Street,</w:t>
      </w:r>
      <w:r w:rsidRPr="00945ADB" w:rsidR="00CA369D">
        <w:rPr>
          <w:rFonts w:ascii="Times New Roman" w:hAnsi="Times New Roman"/>
          <w:sz w:val="24"/>
          <w:szCs w:val="24"/>
        </w:rPr>
        <w:t xml:space="preserve"> City of London, EC3V 0DD, UK, </w:t>
      </w:r>
      <w:r w:rsidRPr="00945ADB">
        <w:rPr>
          <w:rFonts w:ascii="Times New Roman" w:hAnsi="Times New Roman"/>
          <w:sz w:val="24"/>
          <w:szCs w:val="24"/>
        </w:rPr>
        <w:t>prijavio je tražbinu u iznosu od 104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369,79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 o pravnom savjetovanju i</w:t>
      </w:r>
      <w:r w:rsidRPr="00945ADB" w:rsidR="00CA369D">
        <w:rPr>
          <w:rFonts w:ascii="Times New Roman" w:hAnsi="Times New Roman"/>
          <w:sz w:val="24"/>
          <w:szCs w:val="24"/>
        </w:rPr>
        <w:t xml:space="preserve"> pružanju usluga od 18.10.2018.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104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369,79 kn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0C692F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65. BUREAU VERITAS CROATIA d.o.o.,OIB 82798532151,</w:t>
      </w:r>
      <w:r w:rsidRPr="00945ADB" w:rsidR="006E49A9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Ciottina 17/A, Rijeka 51000, pr</w:t>
      </w:r>
      <w:r w:rsidRPr="00945ADB" w:rsidR="00CA369D">
        <w:rPr>
          <w:rFonts w:ascii="Times New Roman" w:hAnsi="Times New Roman"/>
          <w:sz w:val="24"/>
          <w:szCs w:val="24"/>
        </w:rPr>
        <w:t xml:space="preserve">ijavio je tražbinu u iznosu od </w:t>
      </w:r>
      <w:r w:rsidRPr="00945ADB">
        <w:rPr>
          <w:rFonts w:ascii="Times New Roman" w:hAnsi="Times New Roman"/>
          <w:sz w:val="24"/>
          <w:szCs w:val="24"/>
        </w:rPr>
        <w:t>1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331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777,51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Ugovori, aneksi ugovoru, računi, narudžbe, certifikati za kovine, lim, profil i šipku.</w:t>
      </w:r>
    </w:p>
    <w:p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801CDD" w:rsidP="00896D35" w:rsidRDefault="00801CD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331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777,51 kn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0C692F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66. MARDESIGN d.o.o.,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OIB 19590822826, Erazma Barčića 4/II, 51000 RIJEKA, prijavio je tražbinu u iznosu od 2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020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199,38 kn s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 H460-6 334594 od 15.9.2016 i Ugovor H460-6 334551 od 06.10.2016.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priznaje u iznosu od </w:t>
      </w:r>
      <w:r w:rsidRPr="00945ADB" w:rsidR="00933475">
        <w:rPr>
          <w:rFonts w:ascii="Times New Roman" w:hAnsi="Times New Roman"/>
          <w:sz w:val="24"/>
          <w:szCs w:val="24"/>
        </w:rPr>
        <w:t>101.684,56</w:t>
      </w:r>
      <w:r w:rsidRPr="00945ADB">
        <w:rPr>
          <w:rFonts w:ascii="Times New Roman" w:hAnsi="Times New Roman"/>
          <w:sz w:val="24"/>
          <w:szCs w:val="24"/>
        </w:rPr>
        <w:t xml:space="preserve"> kn a osp</w:t>
      </w:r>
      <w:r w:rsidRPr="00945ADB" w:rsidR="00933475">
        <w:rPr>
          <w:rFonts w:ascii="Times New Roman" w:hAnsi="Times New Roman"/>
          <w:sz w:val="24"/>
          <w:szCs w:val="24"/>
        </w:rPr>
        <w:t xml:space="preserve">orava dio tražbine u iznosu od </w:t>
      </w:r>
      <w:r w:rsidRPr="00945ADB">
        <w:rPr>
          <w:rFonts w:ascii="Times New Roman" w:hAnsi="Times New Roman"/>
          <w:sz w:val="24"/>
          <w:szCs w:val="24"/>
        </w:rPr>
        <w:t>1</w:t>
      </w:r>
      <w:r w:rsidRPr="00945ADB" w:rsidR="004241C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918</w:t>
      </w:r>
      <w:r w:rsidRPr="00945ADB" w:rsidR="004241C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514,82 kn zbog toga što </w:t>
      </w:r>
      <w:r w:rsidRPr="00945ADB" w:rsidR="00933475">
        <w:rPr>
          <w:rFonts w:ascii="Times New Roman" w:hAnsi="Times New Roman"/>
          <w:sz w:val="24"/>
          <w:szCs w:val="24"/>
        </w:rPr>
        <w:t>u</w:t>
      </w:r>
      <w:r w:rsidRPr="00945ADB">
        <w:rPr>
          <w:rFonts w:ascii="Times New Roman" w:hAnsi="Times New Roman"/>
          <w:sz w:val="24"/>
          <w:szCs w:val="24"/>
        </w:rPr>
        <w:t>sluga nije izvršena.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933475">
        <w:rPr>
          <w:rFonts w:ascii="Times New Roman" w:hAnsi="Times New Roman"/>
          <w:sz w:val="24"/>
          <w:szCs w:val="24"/>
        </w:rPr>
        <w:t xml:space="preserve">101.684,56 </w:t>
      </w:r>
      <w:r w:rsidRPr="00945ADB">
        <w:rPr>
          <w:rFonts w:ascii="Times New Roman" w:hAnsi="Times New Roman"/>
          <w:sz w:val="24"/>
          <w:szCs w:val="24"/>
        </w:rPr>
        <w:t xml:space="preserve">kn 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0C692F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</w:t>
      </w:r>
      <w:r w:rsidRPr="00945ADB" w:rsidR="000F2F99">
        <w:rPr>
          <w:rFonts w:ascii="Times New Roman" w:hAnsi="Times New Roman"/>
          <w:sz w:val="24"/>
          <w:szCs w:val="24"/>
        </w:rPr>
        <w:t>tražbina</w:t>
      </w:r>
      <w:r w:rsidRPr="00945ADB">
        <w:rPr>
          <w:rFonts w:ascii="Times New Roman" w:hAnsi="Times New Roman"/>
          <w:sz w:val="24"/>
          <w:szCs w:val="24"/>
        </w:rPr>
        <w:t xml:space="preserve"> a za osporeni iznos od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1</w:t>
      </w:r>
      <w:r w:rsidRPr="00945ADB" w:rsidR="00933475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918</w:t>
      </w:r>
      <w:r w:rsidRPr="00945ADB" w:rsidR="00933475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514,82 kn stečajni vjerovnik biti će upućen u parnicu posebnim rješenjem radi utvrđivanja te osporene tražbine II. višeg isplatnog reda.</w:t>
      </w:r>
    </w:p>
    <w:p w:rsidRPr="00945ADB" w:rsidR="0029054E" w:rsidP="00703107" w:rsidRDefault="0029054E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67. COSSETTO, Zajednički tokarski obrt, OIB 26846532692, Varetonova Stancija 21, 52100 Pula, prijavio je tražbinu u iznosu od</w:t>
      </w:r>
      <w:r w:rsidRPr="00945ADB" w:rsidR="00A33707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10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381,25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 21-01-1/17 i Račun 22-01-1/17.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896D35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</w:t>
      </w:r>
      <w:r w:rsidRPr="00945ADB" w:rsidR="00A33707">
        <w:rPr>
          <w:rFonts w:ascii="Times New Roman" w:hAnsi="Times New Roman"/>
          <w:sz w:val="24"/>
          <w:szCs w:val="24"/>
        </w:rPr>
        <w:t>vrđenom u iznosu od 10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 w:rsidR="00A33707">
        <w:rPr>
          <w:rFonts w:ascii="Times New Roman" w:hAnsi="Times New Roman"/>
          <w:sz w:val="24"/>
          <w:szCs w:val="24"/>
        </w:rPr>
        <w:t xml:space="preserve">381,25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96D3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68. IMEX MARINE d.o.o.,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OIB 10511338651, Flanatička 25, 52100 PULA, prijavio je tražbinu u iznosu od 152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760,16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 5/00001/100 od 6.2.2019, ugovor.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152</w:t>
      </w:r>
      <w:r w:rsidRPr="00945ADB" w:rsidR="00CA369D">
        <w:rPr>
          <w:rFonts w:ascii="Times New Roman" w:hAnsi="Times New Roman"/>
          <w:sz w:val="24"/>
          <w:szCs w:val="24"/>
        </w:rPr>
        <w:t xml:space="preserve">.760,16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96D3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69. OMV-INDOIL d.o.o., OIB 75247372149, Gospodarska 18, Donji Stupnik 10255, prijavio je t</w:t>
      </w:r>
      <w:r w:rsidRPr="00945ADB" w:rsidR="00CA369D">
        <w:rPr>
          <w:rFonts w:ascii="Times New Roman" w:hAnsi="Times New Roman"/>
          <w:sz w:val="24"/>
          <w:szCs w:val="24"/>
        </w:rPr>
        <w:t xml:space="preserve">ražbinu u iznosu od 89.039,67 kn </w:t>
      </w:r>
      <w:r w:rsidRPr="00945ADB">
        <w:rPr>
          <w:rFonts w:ascii="Times New Roman" w:hAnsi="Times New Roman"/>
          <w:sz w:val="24"/>
          <w:szCs w:val="24"/>
        </w:rPr>
        <w:t xml:space="preserve">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Računi i izvod otvorenih stavki.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89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039,67 kn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96D3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70. VELJKO MATIĆ, vl. Ugostiteljskog obrta MILAN,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OIB 18553339783, Pula, Stoja 4, prijavio je tražbinu u iznosu od 3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228</w:t>
      </w:r>
      <w:r w:rsidRPr="00945ADB" w:rsidR="00CA369D">
        <w:rPr>
          <w:rFonts w:ascii="Times New Roman" w:hAnsi="Times New Roman"/>
          <w:sz w:val="24"/>
          <w:szCs w:val="24"/>
        </w:rPr>
        <w:t>,00</w:t>
      </w:r>
      <w:r w:rsidRPr="00945ADB">
        <w:rPr>
          <w:rFonts w:ascii="Times New Roman" w:hAnsi="Times New Roman"/>
          <w:sz w:val="24"/>
          <w:szCs w:val="24"/>
        </w:rPr>
        <w:t xml:space="preserve"> kn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 br. 281-100-11 od 7.11.2017, Izvod otvorenih stavki.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</w:t>
      </w:r>
      <w:r w:rsidRPr="00945ADB" w:rsidR="00A33707">
        <w:rPr>
          <w:rFonts w:ascii="Times New Roman" w:hAnsi="Times New Roman"/>
          <w:sz w:val="24"/>
          <w:szCs w:val="24"/>
        </w:rPr>
        <w:t>a utvrđenom u iznosu od 3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 w:rsidR="00A33707">
        <w:rPr>
          <w:rFonts w:ascii="Times New Roman" w:hAnsi="Times New Roman"/>
          <w:sz w:val="24"/>
          <w:szCs w:val="24"/>
        </w:rPr>
        <w:t>228</w:t>
      </w:r>
      <w:r w:rsidRPr="00945ADB" w:rsidR="00CA369D">
        <w:rPr>
          <w:rFonts w:ascii="Times New Roman" w:hAnsi="Times New Roman"/>
          <w:sz w:val="24"/>
          <w:szCs w:val="24"/>
        </w:rPr>
        <w:t>,00</w:t>
      </w:r>
      <w:r w:rsidRPr="00945ADB" w:rsidR="00A33707">
        <w:rPr>
          <w:rFonts w:ascii="Times New Roman" w:hAnsi="Times New Roman"/>
          <w:sz w:val="24"/>
          <w:szCs w:val="24"/>
        </w:rPr>
        <w:t xml:space="preserve">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96D3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71. "ĐINO"</w:t>
      </w:r>
      <w:r w:rsidRPr="00945ADB" w:rsidR="005F151A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TOKARSKO BRAVARSKI OBRT, OIB 68343579601,</w:t>
      </w:r>
      <w:r w:rsidRPr="00945ADB" w:rsidR="00933475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Ulica Istarskog razvoda 1, Pula, prijavio je tražbinu u iznosu od 558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285,21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Rješenje o ovrsi OVRV-58/18 od 29.3.2018 100.000,00 kn, otvorene stavke, specifik. RN.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priznaje u iznosu od </w:t>
      </w:r>
      <w:r w:rsidRPr="00945ADB" w:rsidR="00933475">
        <w:rPr>
          <w:rFonts w:ascii="Times New Roman" w:hAnsi="Times New Roman"/>
          <w:sz w:val="24"/>
          <w:szCs w:val="24"/>
        </w:rPr>
        <w:t>116.020,38</w:t>
      </w:r>
      <w:r w:rsidRPr="00945ADB">
        <w:rPr>
          <w:rFonts w:ascii="Times New Roman" w:hAnsi="Times New Roman"/>
          <w:sz w:val="24"/>
          <w:szCs w:val="24"/>
        </w:rPr>
        <w:t xml:space="preserve"> kn a osporava dio tražbine u iznosu od 442</w:t>
      </w:r>
      <w:r w:rsidRPr="00945ADB" w:rsidR="004241C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264,83 kn zbog toga što </w:t>
      </w:r>
      <w:r w:rsidRPr="00945ADB" w:rsidR="00933475">
        <w:rPr>
          <w:rFonts w:ascii="Times New Roman" w:hAnsi="Times New Roman"/>
          <w:sz w:val="24"/>
          <w:szCs w:val="24"/>
        </w:rPr>
        <w:t>r</w:t>
      </w:r>
      <w:r w:rsidRPr="00945ADB">
        <w:rPr>
          <w:rFonts w:ascii="Times New Roman" w:hAnsi="Times New Roman"/>
          <w:sz w:val="24"/>
          <w:szCs w:val="24"/>
        </w:rPr>
        <w:t>oba nije isporučena.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933475">
        <w:rPr>
          <w:rFonts w:ascii="Times New Roman" w:hAnsi="Times New Roman"/>
          <w:sz w:val="24"/>
          <w:szCs w:val="24"/>
        </w:rPr>
        <w:t xml:space="preserve">116.020,38 </w:t>
      </w:r>
      <w:r w:rsidRPr="00945ADB">
        <w:rPr>
          <w:rFonts w:ascii="Times New Roman" w:hAnsi="Times New Roman"/>
          <w:sz w:val="24"/>
          <w:szCs w:val="24"/>
        </w:rPr>
        <w:t xml:space="preserve">kn 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0C692F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</w:t>
      </w:r>
      <w:r w:rsidRPr="00945ADB" w:rsidR="004241C9">
        <w:rPr>
          <w:rFonts w:ascii="Times New Roman" w:hAnsi="Times New Roman"/>
          <w:sz w:val="24"/>
          <w:szCs w:val="24"/>
        </w:rPr>
        <w:t xml:space="preserve"> </w:t>
      </w:r>
      <w:r w:rsidRPr="00945ADB" w:rsidR="000F2F99">
        <w:rPr>
          <w:rFonts w:ascii="Times New Roman" w:hAnsi="Times New Roman"/>
          <w:sz w:val="24"/>
          <w:szCs w:val="24"/>
        </w:rPr>
        <w:t>tražbina</w:t>
      </w:r>
      <w:r w:rsidRPr="00945ADB">
        <w:rPr>
          <w:rFonts w:ascii="Times New Roman" w:hAnsi="Times New Roman"/>
          <w:sz w:val="24"/>
          <w:szCs w:val="24"/>
        </w:rPr>
        <w:t xml:space="preserve"> a za osporeni iznos od 442</w:t>
      </w:r>
      <w:r w:rsidRPr="00945ADB" w:rsidR="004241C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264,83 kn stečajni vjerovnik biti će upućen u parnicu posebnim rješenjem radi utvrđivanja te osporene tražbine II. višeg isplatnog reda.</w:t>
      </w:r>
    </w:p>
    <w:p w:rsidRPr="00945ADB" w:rsidR="0029054E" w:rsidP="00703107" w:rsidRDefault="0029054E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72. ULJANIK Standard d.o.o., OIB 76215244096, Flaciusova 1, Pula, prijavio je tražbinu u iznosu od 277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120,39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nenaplaćena potraž. po rn i kta - analitički, terećenje za kte.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</w:t>
      </w:r>
      <w:r w:rsidRPr="00945ADB" w:rsidR="00A33707">
        <w:rPr>
          <w:rFonts w:ascii="Times New Roman" w:hAnsi="Times New Roman"/>
          <w:sz w:val="24"/>
          <w:szCs w:val="24"/>
        </w:rPr>
        <w:t>m u iznosu od 277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 w:rsidR="00A33707">
        <w:rPr>
          <w:rFonts w:ascii="Times New Roman" w:hAnsi="Times New Roman"/>
          <w:sz w:val="24"/>
          <w:szCs w:val="24"/>
        </w:rPr>
        <w:t xml:space="preserve">120,39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96D3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73. ULJANIK Pomorstvo d.o.o., OIB 61741481122, Flaciusova 1, Pula, prijavio je tražbinu u iznosu od 372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888,88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A33707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neplaćeni računi, zatezne kte.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</w:t>
      </w:r>
      <w:r w:rsidRPr="00945ADB" w:rsidR="00A33707">
        <w:rPr>
          <w:rFonts w:ascii="Times New Roman" w:hAnsi="Times New Roman"/>
          <w:sz w:val="24"/>
          <w:szCs w:val="24"/>
        </w:rPr>
        <w:t>rđenom u iznosu od 372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 w:rsidR="00A33707">
        <w:rPr>
          <w:rFonts w:ascii="Times New Roman" w:hAnsi="Times New Roman"/>
          <w:sz w:val="24"/>
          <w:szCs w:val="24"/>
        </w:rPr>
        <w:t xml:space="preserve">888,88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96D3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74. dr. Helena Blažić, OIB 79730786156, Cankarova 7, Pula,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6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734,36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Pravomoćno i ovršno rješ. o ovrsi JB Denisa Krajcara Ovrv-3318/18 od 13.11.2018.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</w:t>
      </w:r>
      <w:r w:rsidRPr="00945ADB" w:rsidR="00A33707">
        <w:rPr>
          <w:rFonts w:ascii="Times New Roman" w:hAnsi="Times New Roman"/>
          <w:sz w:val="24"/>
          <w:szCs w:val="24"/>
        </w:rPr>
        <w:t>tvrđenom u iznosu od 6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 w:rsidR="00A33707">
        <w:rPr>
          <w:rFonts w:ascii="Times New Roman" w:hAnsi="Times New Roman"/>
          <w:sz w:val="24"/>
          <w:szCs w:val="24"/>
        </w:rPr>
        <w:t xml:space="preserve">734,36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96D35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75. CS COMPUTER SYSTEMS d.o.o., OIB 07989965722, Prečko 1a, 10110 Zagreb, prijavio je tražbinu u iznosu od 4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049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050,46</w:t>
      </w:r>
      <w:r w:rsidRPr="00945ADB" w:rsidR="00A33707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ugovori, narudžbe, Ugovor o preuzimanju duga.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</w:t>
      </w:r>
      <w:r w:rsidRPr="00945ADB" w:rsidR="00A33707">
        <w:rPr>
          <w:rFonts w:ascii="Times New Roman" w:hAnsi="Times New Roman"/>
          <w:sz w:val="24"/>
          <w:szCs w:val="24"/>
        </w:rPr>
        <w:t>đenom u iznosu od 4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 w:rsidR="00A33707">
        <w:rPr>
          <w:rFonts w:ascii="Times New Roman" w:hAnsi="Times New Roman"/>
          <w:sz w:val="24"/>
          <w:szCs w:val="24"/>
        </w:rPr>
        <w:t>049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 w:rsidR="00A33707">
        <w:rPr>
          <w:rFonts w:ascii="Times New Roman" w:hAnsi="Times New Roman"/>
          <w:sz w:val="24"/>
          <w:szCs w:val="24"/>
        </w:rPr>
        <w:t xml:space="preserve">050,46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96D35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76. Končar-inženjering za energetiku i transport d.d., OIB 29898970552, Fallerovo šetalište 22, Zagreb, prijavio je tražbinu u iznosu od 5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385,25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ponuda, narudžba, potvrda narudžbe, obračun kta.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5</w:t>
      </w:r>
      <w:r w:rsidRPr="00945ADB" w:rsidR="00CA369D">
        <w:rPr>
          <w:rFonts w:ascii="Times New Roman" w:hAnsi="Times New Roman"/>
          <w:sz w:val="24"/>
          <w:szCs w:val="24"/>
        </w:rPr>
        <w:t xml:space="preserve">.385,25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96D35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767BE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77. ALFA LAVAL NIJMEGEN BV, Porezni broj: NL 803579688B01, Kerkenbos 10166546 BA, Nijmegen, Nizozemska, business center Inert gas Systems &amp; Exhaust Gas Cleaning, prijavio je tražbinu u iznosu od 1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424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713,92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8767BE">
        <w:rPr>
          <w:rFonts w:ascii="Times New Roman" w:hAnsi="Times New Roman"/>
          <w:sz w:val="24"/>
          <w:szCs w:val="24"/>
        </w:rPr>
        <w:t xml:space="preserve"> račun, </w:t>
      </w:r>
      <w:r w:rsidRPr="00945ADB">
        <w:rPr>
          <w:rFonts w:ascii="Times New Roman" w:hAnsi="Times New Roman"/>
          <w:sz w:val="24"/>
          <w:szCs w:val="24"/>
        </w:rPr>
        <w:t>obračun zateznih kamata.</w:t>
      </w:r>
    </w:p>
    <w:p w:rsidRPr="00945ADB" w:rsidR="0029054E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</w:t>
      </w:r>
      <w:r w:rsidRPr="00945ADB" w:rsidR="00933475">
        <w:rPr>
          <w:rFonts w:ascii="Times New Roman" w:hAnsi="Times New Roman"/>
          <w:sz w:val="24"/>
          <w:szCs w:val="24"/>
        </w:rPr>
        <w:t xml:space="preserve">osporava u cijelosti </w:t>
      </w:r>
      <w:r w:rsidRPr="00945ADB" w:rsidR="0029054E">
        <w:rPr>
          <w:rFonts w:ascii="Times New Roman" w:hAnsi="Times New Roman"/>
          <w:sz w:val="24"/>
          <w:szCs w:val="24"/>
        </w:rPr>
        <w:t>jer račun vjerovnika nije prihvaćen ni sa brodovlasnikove ni sa brodograditeljeve strane.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5D66CB" w:rsidP="005D66CB" w:rsidRDefault="00896D35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 w:rsidR="005D66CB">
        <w:rPr>
          <w:rFonts w:ascii="Times New Roman" w:hAnsi="Times New Roman"/>
          <w:sz w:val="24"/>
          <w:szCs w:val="24"/>
        </w:rPr>
        <w:t xml:space="preserve">Stečajni sudac objavljuje da će se za iznos od </w:t>
      </w:r>
      <w:r w:rsidRPr="00945ADB" w:rsidR="007F4CC9">
        <w:rPr>
          <w:rFonts w:ascii="Times New Roman" w:hAnsi="Times New Roman"/>
          <w:sz w:val="24"/>
          <w:szCs w:val="24"/>
        </w:rPr>
        <w:t xml:space="preserve">1.424.713,92 </w:t>
      </w:r>
      <w:r w:rsidRPr="00945ADB" w:rsidR="005D66CB">
        <w:rPr>
          <w:rFonts w:ascii="Times New Roman" w:hAnsi="Times New Roman"/>
          <w:sz w:val="24"/>
          <w:szCs w:val="24"/>
        </w:rPr>
        <w:t>kn vjerovnik uputiti na pokretanje parnice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 w:rsidR="005D66CB">
        <w:rPr>
          <w:rFonts w:ascii="Times New Roman" w:hAnsi="Times New Roman"/>
          <w:sz w:val="24"/>
          <w:szCs w:val="24"/>
        </w:rPr>
        <w:t>radi utvrđivanja osporene tražbine II. višeg isplatnog reda.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78. Republika Hrvatska, Ministarstvo pravosuđa, zast. Po Žup. Drž. Odvjetništvu (S-Do-186/2019), OIB 52634238587, Rovinjska 2a, Pula, prijavio je tražbinu u iznosu od 5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000</w:t>
      </w:r>
      <w:r w:rsidRPr="00945ADB" w:rsidR="00CA369D">
        <w:rPr>
          <w:rFonts w:ascii="Times New Roman" w:hAnsi="Times New Roman"/>
          <w:sz w:val="24"/>
          <w:szCs w:val="24"/>
        </w:rPr>
        <w:t>,00</w:t>
      </w:r>
      <w:r w:rsidRPr="00945ADB">
        <w:rPr>
          <w:rFonts w:ascii="Times New Roman" w:hAnsi="Times New Roman"/>
          <w:sz w:val="24"/>
          <w:szCs w:val="24"/>
        </w:rPr>
        <w:t xml:space="preserve">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ovršna isprava.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5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000</w:t>
      </w:r>
      <w:r w:rsidRPr="00945ADB" w:rsidR="00CA369D">
        <w:rPr>
          <w:rFonts w:ascii="Times New Roman" w:hAnsi="Times New Roman"/>
          <w:sz w:val="24"/>
          <w:szCs w:val="24"/>
        </w:rPr>
        <w:t>,00</w:t>
      </w:r>
      <w:r w:rsidRPr="00945ADB">
        <w:rPr>
          <w:rFonts w:ascii="Times New Roman" w:hAnsi="Times New Roman"/>
          <w:sz w:val="24"/>
          <w:szCs w:val="24"/>
        </w:rPr>
        <w:t xml:space="preserve"> kn</w:t>
      </w:r>
      <w:r w:rsidRPr="00945ADB" w:rsidR="00CA369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96D3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79. Republika Hrvatska, Ministarstvo mora, prometa i infrastrukture, zastupano po Žup. Drž. Odvj. U Puli (S-DO-186/2019),OIB 52634238587, Rovinjska 2a, Pula, prijavio je tražbinu u iznosu od 2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504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891,69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 o konc. pom. dobra, obavijest o nepodm. n</w:t>
      </w:r>
      <w:r w:rsidRPr="00945ADB" w:rsidR="00CA369D">
        <w:rPr>
          <w:rFonts w:ascii="Times New Roman" w:hAnsi="Times New Roman"/>
          <w:sz w:val="24"/>
          <w:szCs w:val="24"/>
        </w:rPr>
        <w:t>aknadi, pregled uplata i dugovanja.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</w:t>
      </w:r>
      <w:r w:rsidRPr="00945ADB" w:rsidR="00CA369D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504</w:t>
      </w:r>
      <w:r w:rsidRPr="00945ADB" w:rsidR="00CA369D">
        <w:rPr>
          <w:rFonts w:ascii="Times New Roman" w:hAnsi="Times New Roman"/>
          <w:sz w:val="24"/>
          <w:szCs w:val="24"/>
        </w:rPr>
        <w:t xml:space="preserve">.891,69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96D3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CA369D" w:rsidP="00703107" w:rsidRDefault="00CA369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80. Nenad Kapuralin, OIB 73872362263, Koparska 50, Pula, prijavio je tražbinu u iznosu od 919,86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obračuni PN, računi za troškove.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</w:t>
      </w:r>
      <w:r w:rsidRPr="00945ADB" w:rsidR="009E284F">
        <w:rPr>
          <w:rFonts w:ascii="Times New Roman" w:hAnsi="Times New Roman"/>
          <w:sz w:val="24"/>
          <w:szCs w:val="24"/>
        </w:rPr>
        <w:t xml:space="preserve">utvrđenom u iznosu od 919,86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96D3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9E284F" w:rsidP="00703107" w:rsidRDefault="009E284F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81. Samir Hadžić, OIB 33249020652, Loborika, Radeki-polje 22A, prijavio je tražbinu u iznosu od 855,06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obračuni PN, računi za troškove.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</w:t>
      </w:r>
      <w:r w:rsidRPr="00945ADB" w:rsidR="009E284F">
        <w:rPr>
          <w:rFonts w:ascii="Times New Roman" w:hAnsi="Times New Roman"/>
          <w:sz w:val="24"/>
          <w:szCs w:val="24"/>
        </w:rPr>
        <w:t xml:space="preserve">utvrđenom u iznosu od 855,06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</w:t>
      </w:r>
      <w:r w:rsidRPr="00945ADB" w:rsidR="00896D35">
        <w:rPr>
          <w:rFonts w:ascii="Times New Roman" w:hAnsi="Times New Roman"/>
          <w:sz w:val="24"/>
          <w:szCs w:val="24"/>
        </w:rPr>
        <w:t xml:space="preserve">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9E284F" w:rsidP="00703107" w:rsidRDefault="009E284F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82. Gianni Rossanda, OIB 01797921515, Pula, Valsaline 39, prijavio je tražbinu u iznosu od 9</w:t>
      </w:r>
      <w:r w:rsidRPr="00945ADB" w:rsidR="009E284F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558,27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 o korištenju službene kartice, Opći uvjeti banke, Potvrda plaćanja računa.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9</w:t>
      </w:r>
      <w:r w:rsidRPr="00945ADB" w:rsidR="009E284F">
        <w:rPr>
          <w:rFonts w:ascii="Times New Roman" w:hAnsi="Times New Roman"/>
          <w:sz w:val="24"/>
          <w:szCs w:val="24"/>
        </w:rPr>
        <w:t xml:space="preserve">.558,27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96D35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9E284F" w:rsidP="00703107" w:rsidRDefault="009E284F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83. Hrvatska banka za obnovu i razvitak,</w:t>
      </w:r>
      <w:r w:rsidRPr="00945ADB" w:rsidR="005726FC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OIB 26702280390, Strosmayerov trg 9, Zagreb,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479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788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385,05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ugovori, sporazumi, aneksi sporazumima, ovršna isprava na iznos 479.788.385,05 kn.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479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788</w:t>
      </w:r>
      <w:r w:rsidRPr="00945ADB" w:rsidR="000C6E41">
        <w:rPr>
          <w:rFonts w:ascii="Times New Roman" w:hAnsi="Times New Roman"/>
          <w:sz w:val="24"/>
          <w:szCs w:val="24"/>
        </w:rPr>
        <w:t xml:space="preserve">.385,05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96D3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4241C9" w:rsidP="00703107" w:rsidRDefault="004241C9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84. Republika Hrvatska, Ministarstvo financija, OIB 52634238587, zastupana po Županijskom državnom odvjetništvu u Puli (S-DO-186/2019), prijavio je tražbinu u iznosu od 3209133851,69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Ovršna isprava na iznos 3.070.039.306,69 kn,</w:t>
      </w:r>
      <w:r w:rsidRPr="00945ADB" w:rsidR="005F151A">
        <w:rPr>
          <w:rFonts w:ascii="Times New Roman" w:hAnsi="Times New Roman"/>
          <w:sz w:val="24"/>
          <w:szCs w:val="24"/>
        </w:rPr>
        <w:t xml:space="preserve"> </w:t>
      </w:r>
    </w:p>
    <w:p w:rsidRPr="00945ADB" w:rsidR="00D121A9" w:rsidP="00703107" w:rsidRDefault="00D121A9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RAZLUČNO PRAVO po ugovorima o jamstvima gr 500, 514, 526, 527,531, u iznosu 2.176.545.578,77 kn.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3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209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133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851,69 kn</w:t>
      </w:r>
      <w:r w:rsidRPr="00945ADB" w:rsidR="000C6E41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96D3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0C6E41" w:rsidP="00703107" w:rsidRDefault="000C6E41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85. Lučka uprava Pula, OIB 98035365721, Riva 2, Pula,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1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249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175,5</w:t>
      </w:r>
      <w:r w:rsidRPr="00945ADB" w:rsidR="000C6E41">
        <w:rPr>
          <w:rFonts w:ascii="Times New Roman" w:hAnsi="Times New Roman"/>
          <w:sz w:val="24"/>
          <w:szCs w:val="24"/>
        </w:rPr>
        <w:t>0</w:t>
      </w:r>
      <w:r w:rsidRPr="00945ADB">
        <w:rPr>
          <w:rFonts w:ascii="Times New Roman" w:hAnsi="Times New Roman"/>
          <w:sz w:val="24"/>
          <w:szCs w:val="24"/>
        </w:rPr>
        <w:t xml:space="preserve">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0C6E41">
        <w:rPr>
          <w:rFonts w:ascii="Times New Roman" w:hAnsi="Times New Roman"/>
          <w:sz w:val="24"/>
          <w:szCs w:val="24"/>
        </w:rPr>
        <w:t xml:space="preserve"> dokumentacija - </w:t>
      </w:r>
      <w:r w:rsidRPr="00945ADB">
        <w:rPr>
          <w:rFonts w:ascii="Times New Roman" w:hAnsi="Times New Roman"/>
          <w:sz w:val="24"/>
          <w:szCs w:val="24"/>
        </w:rPr>
        <w:t>spis Trg. suda u Rijeci, posl.br. 6 P-275/2019-3, naknada štete.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249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175,5 kn</w:t>
      </w:r>
      <w:r w:rsidRPr="00945ADB" w:rsidR="000C6E41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96D3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0C6E41" w:rsidP="00703107" w:rsidRDefault="000C6E41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86. SISTEMA d.o.o., OIB 05150136375, Poduzetnička zona 27, 52216 Galižana, prijavio je tražbinu u iznosu od 255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926,53 kn s</w:t>
      </w:r>
      <w:r w:rsidRPr="00945ADB" w:rsidR="000C6E41">
        <w:rPr>
          <w:rFonts w:ascii="Times New Roman" w:hAnsi="Times New Roman"/>
          <w:sz w:val="24"/>
          <w:szCs w:val="24"/>
        </w:rPr>
        <w:t xml:space="preserve">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narudžbenice i računi za ispor.robu i izvršene radove.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255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926,53 kn</w:t>
      </w:r>
      <w:r w:rsidRPr="00945ADB" w:rsidR="000C6E41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96D35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0C6E41" w:rsidP="00703107" w:rsidRDefault="000C6E41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87. HIDRO.LAB d.o.o., OIB 71304602630, Ičići, Kolavići 5, prijavio je tražbinu u iznosu od 33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750</w:t>
      </w:r>
      <w:r w:rsidRPr="00945ADB" w:rsidR="000C6E41">
        <w:rPr>
          <w:rFonts w:ascii="Times New Roman" w:hAnsi="Times New Roman"/>
          <w:sz w:val="24"/>
          <w:szCs w:val="24"/>
        </w:rPr>
        <w:t>,00</w:t>
      </w:r>
      <w:r w:rsidRPr="00945ADB">
        <w:rPr>
          <w:rFonts w:ascii="Times New Roman" w:hAnsi="Times New Roman"/>
          <w:sz w:val="24"/>
          <w:szCs w:val="24"/>
        </w:rPr>
        <w:t xml:space="preserve">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 za izvršene usluge i ispitivanjima.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Stečajni sudac objavljuje da se tražbina stečajnog vjerovnika smatra utvrđenom u iznosu od 33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750</w:t>
      </w:r>
      <w:r w:rsidRPr="00945ADB" w:rsidR="000C6E41">
        <w:rPr>
          <w:rFonts w:ascii="Times New Roman" w:hAnsi="Times New Roman"/>
          <w:sz w:val="24"/>
          <w:szCs w:val="24"/>
        </w:rPr>
        <w:t xml:space="preserve">,00 </w:t>
      </w:r>
      <w:r w:rsidRPr="00945ADB">
        <w:rPr>
          <w:rFonts w:ascii="Times New Roman" w:hAnsi="Times New Roman"/>
          <w:sz w:val="24"/>
          <w:szCs w:val="24"/>
        </w:rPr>
        <w:t>kn</w:t>
      </w:r>
      <w:r w:rsidRPr="00945ADB" w:rsidR="000C6E41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96D3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0C6E41" w:rsidP="00703107" w:rsidRDefault="000C6E41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88. IVIS-94 ENERGIJA j.d.o.o., OIB 10300646819, Jarnovićeva 12, Zagreb, prijavio je tražbinu u iznosu od 2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698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404,01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Sporazum o uređenju međusobnih</w:t>
      </w:r>
      <w:r w:rsidRPr="00945ADB" w:rsidR="005F151A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odnosa iz Ugovora o energetskoj učinkovitosti od 27.7.2018.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698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404,01 kn</w:t>
      </w:r>
      <w:r w:rsidRPr="00945ADB" w:rsidR="000C6E41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96D3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0C6E41" w:rsidP="00703107" w:rsidRDefault="000C6E41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89. FESTO d.o.o., OIB 25706416813,Nova cesta 181 a, 10000 Zagreb, prijavio je tražbinu u iznosu od 2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585,4</w:t>
      </w:r>
      <w:r w:rsidRPr="00945ADB" w:rsidR="000C6E41">
        <w:rPr>
          <w:rFonts w:ascii="Times New Roman" w:hAnsi="Times New Roman"/>
          <w:sz w:val="24"/>
          <w:szCs w:val="24"/>
        </w:rPr>
        <w:t>0</w:t>
      </w:r>
      <w:r w:rsidRPr="00945ADB">
        <w:rPr>
          <w:rFonts w:ascii="Times New Roman" w:hAnsi="Times New Roman"/>
          <w:sz w:val="24"/>
          <w:szCs w:val="24"/>
        </w:rPr>
        <w:t xml:space="preserve">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račun,</w:t>
      </w:r>
      <w:r w:rsidRPr="00945ADB" w:rsidR="000C6E41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otpremnica, IOS.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B5C93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585,4</w:t>
      </w:r>
      <w:r w:rsidRPr="00945ADB" w:rsidR="000C6E41">
        <w:rPr>
          <w:rFonts w:ascii="Times New Roman" w:hAnsi="Times New Roman"/>
          <w:sz w:val="24"/>
          <w:szCs w:val="24"/>
        </w:rPr>
        <w:t>0</w:t>
      </w:r>
      <w:r w:rsidRPr="00945ADB">
        <w:rPr>
          <w:rFonts w:ascii="Times New Roman" w:hAnsi="Times New Roman"/>
          <w:sz w:val="24"/>
          <w:szCs w:val="24"/>
        </w:rPr>
        <w:t xml:space="preserve"> kn</w:t>
      </w:r>
      <w:r w:rsidRPr="00945ADB" w:rsidR="000C6E41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96D3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2B5C93" w:rsidP="00703107" w:rsidRDefault="002B5C93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90. ISTRATEHNA d.o.o., OIB 54417554373, Katuri 24, Labin 52220, prijavio je tražbinu u iznosu od 1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995,52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0C6E41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Ponuda, prihvat ponuda, IOS na dan 20.5.2019., obračun kta.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</w:t>
      </w:r>
      <w:r w:rsidRPr="00945ADB" w:rsidR="000C6E41">
        <w:rPr>
          <w:rFonts w:ascii="Times New Roman" w:hAnsi="Times New Roman"/>
          <w:sz w:val="24"/>
          <w:szCs w:val="24"/>
        </w:rPr>
        <w:t xml:space="preserve">.995,52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96D3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0C6E41" w:rsidP="00703107" w:rsidRDefault="000C6E41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91. BISSKO do.o., OIB 68028056630, Straža 27, Marinići, 51216 Viškovo, prijavio je tražbinu u iznosu od 5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018,63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0C6E41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računi, IOS.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5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018,63 kn</w:t>
      </w:r>
      <w:r w:rsidRPr="00945ADB" w:rsidR="000C6E41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višu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0C6E41" w:rsidP="00703107" w:rsidRDefault="000C6E41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92. BATER d.o.o. Rijeka, OIB 49253180524, Kampanja 19, Rijeka, prijavio je tražbinu u iznosu od 79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872,61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računi, IOS, narudžbe, obračun kta.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79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872,61 kn</w:t>
      </w:r>
      <w:r w:rsidRPr="00945ADB" w:rsidR="000C6E41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96D3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0C6E41" w:rsidP="00703107" w:rsidRDefault="000C6E41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93. ULJANIK TESU d.d. u stečaju, OIB 4</w:t>
      </w:r>
      <w:r w:rsidRPr="00945ADB" w:rsidR="000C6E41">
        <w:rPr>
          <w:rFonts w:ascii="Times New Roman" w:hAnsi="Times New Roman"/>
          <w:sz w:val="24"/>
          <w:szCs w:val="24"/>
        </w:rPr>
        <w:t>5119436874, Flaciusova 1, Pula</w:t>
      </w:r>
      <w:r w:rsidRPr="00945ADB">
        <w:rPr>
          <w:rFonts w:ascii="Times New Roman" w:hAnsi="Times New Roman"/>
          <w:sz w:val="24"/>
          <w:szCs w:val="24"/>
        </w:rPr>
        <w:t>, prijavio je tražbinu u iznosu od 67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028,1</w:t>
      </w:r>
      <w:r w:rsidRPr="00945ADB" w:rsidR="000C6E41">
        <w:rPr>
          <w:rFonts w:ascii="Times New Roman" w:hAnsi="Times New Roman"/>
          <w:sz w:val="24"/>
          <w:szCs w:val="24"/>
        </w:rPr>
        <w:t>0</w:t>
      </w:r>
      <w:r w:rsidRPr="00945ADB">
        <w:rPr>
          <w:rFonts w:ascii="Times New Roman" w:hAnsi="Times New Roman"/>
          <w:sz w:val="24"/>
          <w:szCs w:val="24"/>
        </w:rPr>
        <w:t xml:space="preserve">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0C6E41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neplaćeni računi i zatezne kamate.</w:t>
      </w:r>
    </w:p>
    <w:p w:rsidRPr="00945ADB" w:rsidR="0029054E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</w:t>
      </w:r>
      <w:r w:rsidRPr="00945ADB" w:rsidR="00EA54BF">
        <w:rPr>
          <w:rFonts w:ascii="Times New Roman" w:hAnsi="Times New Roman"/>
          <w:sz w:val="24"/>
          <w:szCs w:val="24"/>
        </w:rPr>
        <w:t>osporava u cijelosti</w:t>
      </w:r>
      <w:r w:rsidRPr="00945ADB" w:rsidR="0029054E">
        <w:rPr>
          <w:rFonts w:ascii="Times New Roman" w:hAnsi="Times New Roman"/>
          <w:sz w:val="24"/>
          <w:szCs w:val="24"/>
        </w:rPr>
        <w:t xml:space="preserve"> zbog toga što </w:t>
      </w:r>
      <w:r w:rsidRPr="00945ADB" w:rsidR="005D66CB">
        <w:rPr>
          <w:rFonts w:ascii="Times New Roman" w:hAnsi="Times New Roman"/>
          <w:sz w:val="24"/>
          <w:szCs w:val="24"/>
        </w:rPr>
        <w:t xml:space="preserve">je </w:t>
      </w:r>
      <w:r w:rsidRPr="00945ADB" w:rsidR="0029054E">
        <w:rPr>
          <w:rFonts w:ascii="Times New Roman" w:hAnsi="Times New Roman"/>
          <w:sz w:val="24"/>
          <w:szCs w:val="24"/>
        </w:rPr>
        <w:t>račun plaćen</w:t>
      </w:r>
      <w:r w:rsidRPr="00945ADB" w:rsidR="000F2F99">
        <w:rPr>
          <w:rFonts w:ascii="Times New Roman" w:hAnsi="Times New Roman"/>
          <w:sz w:val="24"/>
          <w:szCs w:val="24"/>
        </w:rPr>
        <w:t>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5D66CB" w:rsidP="005D66CB" w:rsidRDefault="00896D35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 w:rsidR="008767BE">
        <w:rPr>
          <w:rFonts w:ascii="Times New Roman" w:hAnsi="Times New Roman"/>
          <w:sz w:val="24"/>
          <w:szCs w:val="24"/>
        </w:rPr>
        <w:tab/>
      </w:r>
      <w:r w:rsidRPr="00945ADB" w:rsidR="005D66CB">
        <w:rPr>
          <w:rFonts w:ascii="Times New Roman" w:hAnsi="Times New Roman"/>
          <w:sz w:val="24"/>
          <w:szCs w:val="24"/>
        </w:rPr>
        <w:t xml:space="preserve">Stečajni sudac objavljuje da će se za iznos od </w:t>
      </w:r>
      <w:r w:rsidRPr="00945ADB" w:rsidR="00130055">
        <w:rPr>
          <w:rFonts w:ascii="Times New Roman" w:hAnsi="Times New Roman"/>
          <w:sz w:val="24"/>
          <w:szCs w:val="24"/>
        </w:rPr>
        <w:t xml:space="preserve">67.028,10 </w:t>
      </w:r>
      <w:r w:rsidRPr="00945ADB" w:rsidR="005D66CB">
        <w:rPr>
          <w:rFonts w:ascii="Times New Roman" w:hAnsi="Times New Roman"/>
          <w:sz w:val="24"/>
          <w:szCs w:val="24"/>
        </w:rPr>
        <w:t>kn vjerovnik uputiti na pokretanje parnice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 w:rsidR="005D66CB">
        <w:rPr>
          <w:rFonts w:ascii="Times New Roman" w:hAnsi="Times New Roman"/>
          <w:sz w:val="24"/>
          <w:szCs w:val="24"/>
        </w:rPr>
        <w:t>radi utvrđivanja osporene tražbine II. višeg isplatnog reda.</w:t>
      </w:r>
    </w:p>
    <w:p w:rsidRPr="00945ADB" w:rsidR="0029054E" w:rsidP="00703107" w:rsidRDefault="0029054E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94. Dredging and Maritime Management SA, OIB 81120594640, 34-36, Parc d. Activities Cape</w:t>
      </w:r>
      <w:r w:rsidRPr="00945ADB" w:rsidR="000C6E41">
        <w:rPr>
          <w:rFonts w:ascii="Times New Roman" w:hAnsi="Times New Roman"/>
          <w:sz w:val="24"/>
          <w:szCs w:val="24"/>
        </w:rPr>
        <w:t xml:space="preserve">llen, L-8308, Capellen, veliko </w:t>
      </w:r>
      <w:r w:rsidRPr="00945ADB">
        <w:rPr>
          <w:rFonts w:ascii="Times New Roman" w:hAnsi="Times New Roman"/>
          <w:sz w:val="24"/>
          <w:szCs w:val="24"/>
        </w:rPr>
        <w:t>Vojvodstvo, Luksemburg, prijavio je tražbinu u iznosu od 18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308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292,2</w:t>
      </w:r>
      <w:r w:rsidRPr="00945ADB" w:rsidR="000C6E41">
        <w:rPr>
          <w:rFonts w:ascii="Times New Roman" w:hAnsi="Times New Roman"/>
          <w:sz w:val="24"/>
          <w:szCs w:val="24"/>
        </w:rPr>
        <w:t>0</w:t>
      </w:r>
      <w:r w:rsidRPr="00945ADB">
        <w:rPr>
          <w:rFonts w:ascii="Times New Roman" w:hAnsi="Times New Roman"/>
          <w:sz w:val="24"/>
          <w:szCs w:val="24"/>
        </w:rPr>
        <w:t xml:space="preserve">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Dodatak 11 ugovor o izgradnji broda od 7.3.2014 za gr 500 </w:t>
      </w:r>
      <w:r w:rsidRPr="00945ADB" w:rsidR="000C6E41">
        <w:rPr>
          <w:rFonts w:ascii="Times New Roman" w:hAnsi="Times New Roman"/>
          <w:sz w:val="24"/>
          <w:szCs w:val="24"/>
        </w:rPr>
        <w:t>od 13.8.2018.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18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308</w:t>
      </w:r>
      <w:r w:rsidRPr="00945ADB" w:rsidR="000C6E41">
        <w:rPr>
          <w:rFonts w:ascii="Times New Roman" w:hAnsi="Times New Roman"/>
          <w:sz w:val="24"/>
          <w:szCs w:val="24"/>
        </w:rPr>
        <w:t xml:space="preserve">.292,2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96D3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0C6E41" w:rsidP="00703107" w:rsidRDefault="000C6E41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95. SIEM SHIPPING INC, OIB 96569690324, Ugland House PO Box 309, 121 South Chu</w:t>
      </w:r>
      <w:r w:rsidRPr="00945ADB" w:rsidR="000C6E41">
        <w:rPr>
          <w:rFonts w:ascii="Times New Roman" w:hAnsi="Times New Roman"/>
          <w:sz w:val="24"/>
          <w:szCs w:val="24"/>
        </w:rPr>
        <w:t xml:space="preserve">rch Street, Grand Cayman KY1 - </w:t>
      </w:r>
      <w:r w:rsidRPr="00945ADB">
        <w:rPr>
          <w:rFonts w:ascii="Times New Roman" w:hAnsi="Times New Roman"/>
          <w:sz w:val="24"/>
          <w:szCs w:val="24"/>
        </w:rPr>
        <w:t>1104 Kajmanski otoci, prijavio je tražbinu u iznosu od 2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242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898,41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arbitražni pravorijeci, rješenje o ovrsi Trg. suda u Zagrebu, rješenje i zaključak Trg. suda u Zagrebu.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B5C93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242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898,41 kn</w:t>
      </w:r>
      <w:r w:rsidRPr="00945ADB" w:rsidR="000C6E41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96D3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2B5C93" w:rsidP="00703107" w:rsidRDefault="002B5C93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96. Gajski, Grlić, Prka i partneri odvjetničko društvo, OIB 33688165108, Ribnjak 12-14, 10000 Zagreb, prijavio je tražbinu u iznosu od 70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772,8</w:t>
      </w:r>
      <w:r w:rsidRPr="00945ADB" w:rsidR="000C6E41">
        <w:rPr>
          <w:rFonts w:ascii="Times New Roman" w:hAnsi="Times New Roman"/>
          <w:sz w:val="24"/>
          <w:szCs w:val="24"/>
        </w:rPr>
        <w:t>0</w:t>
      </w:r>
      <w:r w:rsidRPr="00945ADB">
        <w:rPr>
          <w:rFonts w:ascii="Times New Roman" w:hAnsi="Times New Roman"/>
          <w:sz w:val="24"/>
          <w:szCs w:val="24"/>
        </w:rPr>
        <w:t xml:space="preserve">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prihvat ponude o savjetovanju o drž. potporama, račun 190/01/181 i informativni izračun zak. zat.kte.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70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772,8</w:t>
      </w:r>
      <w:r w:rsidRPr="00945ADB" w:rsidR="000C6E41">
        <w:rPr>
          <w:rFonts w:ascii="Times New Roman" w:hAnsi="Times New Roman"/>
          <w:sz w:val="24"/>
          <w:szCs w:val="24"/>
        </w:rPr>
        <w:t xml:space="preserve">0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96D35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0C6E41" w:rsidP="00703107" w:rsidRDefault="000C6E41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97. Barbić Mirej, v. Obrta "ELBA lektromaterijal", OIB 65927463125, Stiglicheva 20, Pula, prijavio je tražbinu u iznosu od 23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656,78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računi za isporučenu robu, obračun zakonskih zateznih kamata.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23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656,78 kn</w:t>
      </w:r>
      <w:r w:rsidRPr="00945ADB" w:rsidR="000C6E41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96D3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0C6E41" w:rsidP="00703107" w:rsidRDefault="000C6E41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98. BARRY ROGLIANO SALLES (Geneve) SA, OIB 39921771470, rue Pe</w:t>
      </w:r>
      <w:r w:rsidRPr="00945ADB" w:rsidR="008767BE">
        <w:rPr>
          <w:rFonts w:ascii="Times New Roman" w:hAnsi="Times New Roman"/>
          <w:sz w:val="24"/>
          <w:szCs w:val="24"/>
        </w:rPr>
        <w:t>colat 1, 1201 Ženeva, Švicarska</w:t>
      </w:r>
      <w:r w:rsidRPr="00945ADB">
        <w:rPr>
          <w:rFonts w:ascii="Times New Roman" w:hAnsi="Times New Roman"/>
          <w:sz w:val="24"/>
          <w:szCs w:val="24"/>
        </w:rPr>
        <w:t>, prijavio je tražbinu u iznosu od 7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842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337,34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UGOVORI o posredničkoj naknadi za gr 531, 532, pravom. i ovršno rješenje o ovrsi ovrv-761/2018 od 14.9.2018.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priznaje u iznosu od </w:t>
      </w:r>
      <w:r w:rsidRPr="00945ADB" w:rsidR="002F72A4">
        <w:rPr>
          <w:rFonts w:ascii="Times New Roman" w:hAnsi="Times New Roman"/>
          <w:sz w:val="24"/>
          <w:szCs w:val="24"/>
        </w:rPr>
        <w:t>1.331.670,96</w:t>
      </w:r>
      <w:r w:rsidRPr="00945ADB">
        <w:rPr>
          <w:rFonts w:ascii="Times New Roman" w:hAnsi="Times New Roman"/>
          <w:sz w:val="24"/>
          <w:szCs w:val="24"/>
        </w:rPr>
        <w:t xml:space="preserve"> kn a osporava dio tražbine u iznosu od 6</w:t>
      </w:r>
      <w:r w:rsidRPr="00945ADB" w:rsidR="004241C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510</w:t>
      </w:r>
      <w:r w:rsidRPr="00945ADB" w:rsidR="004241C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666,38 kn zbog toga što </w:t>
      </w:r>
      <w:r w:rsidRPr="00945ADB" w:rsidR="002F72A4">
        <w:rPr>
          <w:rFonts w:ascii="Times New Roman" w:hAnsi="Times New Roman"/>
          <w:sz w:val="24"/>
          <w:szCs w:val="24"/>
        </w:rPr>
        <w:t>je p</w:t>
      </w:r>
      <w:r w:rsidRPr="00945ADB">
        <w:rPr>
          <w:rFonts w:ascii="Times New Roman" w:hAnsi="Times New Roman"/>
          <w:sz w:val="24"/>
          <w:szCs w:val="24"/>
        </w:rPr>
        <w:t>osrednička provizija obračunata i za jednostrano raskinute ugovore</w:t>
      </w:r>
      <w:r w:rsidRPr="00945ADB" w:rsidR="000F2F99">
        <w:rPr>
          <w:rFonts w:ascii="Times New Roman" w:hAnsi="Times New Roman"/>
          <w:sz w:val="24"/>
          <w:szCs w:val="24"/>
        </w:rPr>
        <w:t>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2F72A4">
        <w:rPr>
          <w:rFonts w:ascii="Times New Roman" w:hAnsi="Times New Roman"/>
          <w:sz w:val="24"/>
          <w:szCs w:val="24"/>
        </w:rPr>
        <w:t xml:space="preserve">1.331.670,96 </w:t>
      </w:r>
      <w:r w:rsidRPr="00945ADB">
        <w:rPr>
          <w:rFonts w:ascii="Times New Roman" w:hAnsi="Times New Roman"/>
          <w:sz w:val="24"/>
          <w:szCs w:val="24"/>
        </w:rPr>
        <w:t xml:space="preserve">kn i razvrstava se u </w:t>
      </w:r>
      <w:r w:rsidRPr="00945ADB" w:rsidR="000C692F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</w:t>
      </w:r>
      <w:r w:rsidRPr="00945ADB" w:rsidR="004241C9">
        <w:rPr>
          <w:rFonts w:ascii="Times New Roman" w:hAnsi="Times New Roman"/>
          <w:sz w:val="24"/>
          <w:szCs w:val="24"/>
        </w:rPr>
        <w:t xml:space="preserve"> </w:t>
      </w:r>
      <w:r w:rsidRPr="00945ADB" w:rsidR="000F2F99">
        <w:rPr>
          <w:rFonts w:ascii="Times New Roman" w:hAnsi="Times New Roman"/>
          <w:sz w:val="24"/>
          <w:szCs w:val="24"/>
        </w:rPr>
        <w:t>tražbina</w:t>
      </w:r>
      <w:r w:rsidRPr="00945ADB">
        <w:rPr>
          <w:rFonts w:ascii="Times New Roman" w:hAnsi="Times New Roman"/>
          <w:sz w:val="24"/>
          <w:szCs w:val="24"/>
        </w:rPr>
        <w:t xml:space="preserve"> a za osporeni iznos od </w:t>
      </w:r>
      <w:r w:rsidRPr="00945ADB">
        <w:rPr>
          <w:rFonts w:ascii="Times New Roman" w:hAnsi="Times New Roman"/>
          <w:sz w:val="24"/>
          <w:szCs w:val="24"/>
        </w:rPr>
        <w:lastRenderedPageBreak/>
        <w:t>6</w:t>
      </w:r>
      <w:r w:rsidRPr="00945ADB" w:rsidR="004241C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510</w:t>
      </w:r>
      <w:r w:rsidRPr="00945ADB" w:rsidR="004241C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666,38 kn stečajni vjerovnik biti će upućen u parnicu posebnim rješenjem radi utvrđivanja te osporene tražbine II. višeg isplatnog reda.</w:t>
      </w:r>
    </w:p>
    <w:p w:rsidRPr="00945ADB" w:rsidR="000C6E41" w:rsidP="00703107" w:rsidRDefault="000C6E41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99. Hrvatski registar brodova, OIB 04601923208, Marasovića 67, Split, prijavio je tražbinu u iznosu od 94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589,91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računi, obračun kta i dio računa.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94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589,91 kn</w:t>
      </w:r>
      <w:r w:rsidRPr="00945ADB" w:rsidR="000C6E41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96D35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0C6E41" w:rsidP="00703107" w:rsidRDefault="000C6E41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100. BARRY ROGLIANO SALLES SAs, OIB 37642376238, 11 Boulevard Jean Mermoz, 922</w:t>
      </w:r>
      <w:r w:rsidRPr="00945ADB" w:rsidR="00A20D07">
        <w:rPr>
          <w:rFonts w:ascii="Times New Roman" w:hAnsi="Times New Roman"/>
          <w:sz w:val="24"/>
          <w:szCs w:val="24"/>
        </w:rPr>
        <w:t>00 Neuilly-sur-Seine, Francuska</w:t>
      </w:r>
      <w:r w:rsidRPr="00945ADB">
        <w:rPr>
          <w:rFonts w:ascii="Times New Roman" w:hAnsi="Times New Roman"/>
          <w:sz w:val="24"/>
          <w:szCs w:val="24"/>
        </w:rPr>
        <w:t>, prijavio je tražbinu u iznosu od 11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627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593,62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ugovori o proviziji, pravomoćno arbitr. pravorijek Gr 732, 733.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priznaje u iznosu od </w:t>
      </w:r>
      <w:r w:rsidRPr="00945ADB" w:rsidR="001954D3">
        <w:rPr>
          <w:rFonts w:ascii="Times New Roman" w:hAnsi="Times New Roman"/>
          <w:sz w:val="24"/>
          <w:szCs w:val="24"/>
        </w:rPr>
        <w:t>3.520.724,24</w:t>
      </w:r>
      <w:r w:rsidRPr="00945ADB">
        <w:rPr>
          <w:rFonts w:ascii="Times New Roman" w:hAnsi="Times New Roman"/>
          <w:sz w:val="24"/>
          <w:szCs w:val="24"/>
        </w:rPr>
        <w:t xml:space="preserve"> kn a osporava dio tražbine u iznosu od 8</w:t>
      </w:r>
      <w:r w:rsidRPr="00945ADB" w:rsidR="004241C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106</w:t>
      </w:r>
      <w:r w:rsidRPr="00945ADB" w:rsidR="004241C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869,38 kn zbog toga što </w:t>
      </w:r>
      <w:r w:rsidRPr="00945ADB" w:rsidR="001954D3">
        <w:rPr>
          <w:rFonts w:ascii="Times New Roman" w:hAnsi="Times New Roman"/>
          <w:sz w:val="24"/>
          <w:szCs w:val="24"/>
        </w:rPr>
        <w:t>je p</w:t>
      </w:r>
      <w:r w:rsidRPr="00945ADB">
        <w:rPr>
          <w:rFonts w:ascii="Times New Roman" w:hAnsi="Times New Roman"/>
          <w:sz w:val="24"/>
          <w:szCs w:val="24"/>
        </w:rPr>
        <w:t>osrednička provizija obračunata i za jednostrano raskinute ugovore</w:t>
      </w:r>
      <w:r w:rsidRPr="00945ADB" w:rsidR="000F2F99">
        <w:rPr>
          <w:rFonts w:ascii="Times New Roman" w:hAnsi="Times New Roman"/>
          <w:sz w:val="24"/>
          <w:szCs w:val="24"/>
        </w:rPr>
        <w:t>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1954D3">
        <w:rPr>
          <w:rFonts w:ascii="Times New Roman" w:hAnsi="Times New Roman"/>
          <w:sz w:val="24"/>
          <w:szCs w:val="24"/>
        </w:rPr>
        <w:t xml:space="preserve">3.520.724,24 </w:t>
      </w:r>
      <w:r w:rsidRPr="00945ADB">
        <w:rPr>
          <w:rFonts w:ascii="Times New Roman" w:hAnsi="Times New Roman"/>
          <w:sz w:val="24"/>
          <w:szCs w:val="24"/>
        </w:rPr>
        <w:t xml:space="preserve">kn i razvrstava se u </w:t>
      </w:r>
      <w:r w:rsidRPr="00945ADB" w:rsidR="008500E2">
        <w:rPr>
          <w:rFonts w:ascii="Times New Roman" w:hAnsi="Times New Roman"/>
          <w:sz w:val="24"/>
          <w:szCs w:val="24"/>
        </w:rPr>
        <w:t>I</w:t>
      </w:r>
      <w:r w:rsidRPr="00945ADB" w:rsidR="000C692F">
        <w:rPr>
          <w:rFonts w:ascii="Times New Roman" w:hAnsi="Times New Roman"/>
          <w:sz w:val="24"/>
          <w:szCs w:val="24"/>
        </w:rPr>
        <w:t>I. viši</w:t>
      </w:r>
      <w:r w:rsidRPr="00945ADB">
        <w:rPr>
          <w:rFonts w:ascii="Times New Roman" w:hAnsi="Times New Roman"/>
          <w:sz w:val="24"/>
          <w:szCs w:val="24"/>
        </w:rPr>
        <w:t xml:space="preserve"> isplatni red </w:t>
      </w:r>
      <w:r w:rsidRPr="00945ADB" w:rsidR="000F2F99">
        <w:rPr>
          <w:rFonts w:ascii="Times New Roman" w:hAnsi="Times New Roman"/>
          <w:sz w:val="24"/>
          <w:szCs w:val="24"/>
        </w:rPr>
        <w:t>tražbina</w:t>
      </w:r>
      <w:r w:rsidRPr="00945ADB">
        <w:rPr>
          <w:rFonts w:ascii="Times New Roman" w:hAnsi="Times New Roman"/>
          <w:sz w:val="24"/>
          <w:szCs w:val="24"/>
        </w:rPr>
        <w:t xml:space="preserve"> a za osporeni iznos od 8</w:t>
      </w:r>
      <w:r w:rsidRPr="00945ADB" w:rsidR="004241C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106</w:t>
      </w:r>
      <w:r w:rsidRPr="00945ADB" w:rsidR="004241C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869,38 kn stečajni vjerovnik biti će upućen u parnicu posebnim rješenjem radi utvrđivanja te osporene tražbine II. višeg isplatnog reda.</w:t>
      </w:r>
    </w:p>
    <w:p w:rsidRPr="00945ADB" w:rsidR="000C6E41" w:rsidP="00703107" w:rsidRDefault="000C6E41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101. Zagrebačka banka d.d., OIB 92963223473,Trg bana J. Jelačića 10, Zagreb,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</w:t>
      </w:r>
      <w:r w:rsidRPr="00945ADB" w:rsidR="000C6E41">
        <w:rPr>
          <w:rFonts w:ascii="Times New Roman" w:hAnsi="Times New Roman"/>
          <w:sz w:val="24"/>
          <w:szCs w:val="24"/>
        </w:rPr>
        <w:t xml:space="preserve"> u iznosu od 145.364.191,98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glavni dug i sudužništvo, više ovršnih isprava.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145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364</w:t>
      </w:r>
      <w:r w:rsidRPr="00945ADB" w:rsidR="000C6E4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191,98 kn</w:t>
      </w:r>
      <w:r w:rsidRPr="00945ADB" w:rsidR="000C6E41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96D35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0C6E41" w:rsidP="00703107" w:rsidRDefault="000C6E41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102. AUTO MARINE TRANSPORT Inc, OIB 48635137928, Ugland House (PO Box 309), 121 Sourh Church Street, Grand Cayman Ky1-1104, Kajmanski otoci, prijavio je tražbinu u iznosu od 30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302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329,44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ovršna isprava na iznos 30.302.329,44 kn (arbitražni pravorijek na tem. Ugovora 514, Arb. Pravorijek na tem Ugovora 515, Rješ. Tr. Suda u Rijeci </w:t>
      </w:r>
    </w:p>
    <w:p w:rsidRPr="00945ADB" w:rsidR="00D121A9" w:rsidP="00703107" w:rsidRDefault="00D121A9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posl.br</w:t>
      </w:r>
      <w:r w:rsidRPr="00945ADB" w:rsidR="00F13733">
        <w:rPr>
          <w:rFonts w:ascii="Times New Roman" w:hAnsi="Times New Roman"/>
          <w:sz w:val="24"/>
          <w:szCs w:val="24"/>
        </w:rPr>
        <w:t xml:space="preserve">. R1-150/2018 od 19.10.2018. 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30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302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329,44 kn</w:t>
      </w:r>
      <w:r w:rsidRPr="00945ADB" w:rsidR="008270B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96D35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8270B8" w:rsidP="00703107" w:rsidRDefault="008270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103. CROATIA OSIGURANJE d.d., OIB 26187994862, Vatroslava Jagića 33, Zagreb, prijavio je t</w:t>
      </w:r>
      <w:r w:rsidRPr="00945ADB" w:rsidR="008270B8">
        <w:rPr>
          <w:rFonts w:ascii="Times New Roman" w:hAnsi="Times New Roman"/>
          <w:sz w:val="24"/>
          <w:szCs w:val="24"/>
        </w:rPr>
        <w:t xml:space="preserve">ražbinu u iznosu od 4.872.997,25 </w:t>
      </w:r>
      <w:r w:rsidRPr="00945ADB">
        <w:rPr>
          <w:rFonts w:ascii="Times New Roman" w:hAnsi="Times New Roman"/>
          <w:sz w:val="24"/>
          <w:szCs w:val="24"/>
        </w:rPr>
        <w:t xml:space="preserve">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neplaćene premije osiguranja po zaključenim policama osigur., Solemnizirani sporazum o zasniv. Zal. Prava radi osig. dužne tražbine (Ov-11566/2018), zadužnice, Ugovori o osig. police, računi, obračuni kta.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 xml:space="preserve">Stečajni upravitelj tražbinu priznaje u iznosu od </w:t>
      </w:r>
      <w:r w:rsidRPr="00945ADB" w:rsidR="00710A26">
        <w:rPr>
          <w:rFonts w:ascii="Times New Roman" w:hAnsi="Times New Roman"/>
          <w:sz w:val="24"/>
          <w:szCs w:val="24"/>
        </w:rPr>
        <w:t>3.136.300,27</w:t>
      </w:r>
      <w:r w:rsidRPr="00945ADB">
        <w:rPr>
          <w:rFonts w:ascii="Times New Roman" w:hAnsi="Times New Roman"/>
          <w:sz w:val="24"/>
          <w:szCs w:val="24"/>
        </w:rPr>
        <w:t xml:space="preserve"> kn a osporava dio tražbine u iznosu od 1</w:t>
      </w:r>
      <w:r w:rsidRPr="00945ADB" w:rsidR="004241C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736</w:t>
      </w:r>
      <w:r w:rsidRPr="00945ADB" w:rsidR="004241C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696,98 kn zbog toga što </w:t>
      </w:r>
      <w:r w:rsidRPr="00945ADB" w:rsidR="00710A26">
        <w:rPr>
          <w:rFonts w:ascii="Times New Roman" w:hAnsi="Times New Roman"/>
          <w:sz w:val="24"/>
          <w:szCs w:val="24"/>
        </w:rPr>
        <w:t>se d</w:t>
      </w:r>
      <w:r w:rsidRPr="00945ADB">
        <w:rPr>
          <w:rFonts w:ascii="Times New Roman" w:hAnsi="Times New Roman"/>
          <w:sz w:val="24"/>
          <w:szCs w:val="24"/>
        </w:rPr>
        <w:t>io računa odnosi na buduće usluge koje zbog otvaranja stečaja neće biti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izvršene. 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710A26">
        <w:rPr>
          <w:rFonts w:ascii="Times New Roman" w:hAnsi="Times New Roman"/>
          <w:sz w:val="24"/>
          <w:szCs w:val="24"/>
        </w:rPr>
        <w:t xml:space="preserve">3.136.300,27 </w:t>
      </w:r>
      <w:r w:rsidRPr="00945ADB">
        <w:rPr>
          <w:rFonts w:ascii="Times New Roman" w:hAnsi="Times New Roman"/>
          <w:sz w:val="24"/>
          <w:szCs w:val="24"/>
        </w:rPr>
        <w:t xml:space="preserve">kn i razvrstava se u </w:t>
      </w:r>
      <w:r w:rsidRPr="00945ADB" w:rsidR="000C692F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</w:t>
      </w:r>
      <w:r w:rsidRPr="00945ADB" w:rsidR="000F2F99">
        <w:rPr>
          <w:rFonts w:ascii="Times New Roman" w:hAnsi="Times New Roman"/>
          <w:sz w:val="24"/>
          <w:szCs w:val="24"/>
        </w:rPr>
        <w:t>tražbina</w:t>
      </w:r>
      <w:r w:rsidRPr="00945ADB" w:rsidR="004241C9">
        <w:rPr>
          <w:rFonts w:ascii="Times New Roman" w:hAnsi="Times New Roman"/>
          <w:sz w:val="24"/>
          <w:szCs w:val="24"/>
        </w:rPr>
        <w:t xml:space="preserve"> a za osporeni iznos od </w:t>
      </w:r>
      <w:r w:rsidRPr="00945ADB">
        <w:rPr>
          <w:rFonts w:ascii="Times New Roman" w:hAnsi="Times New Roman"/>
          <w:sz w:val="24"/>
          <w:szCs w:val="24"/>
        </w:rPr>
        <w:t>1</w:t>
      </w:r>
      <w:r w:rsidRPr="00945ADB" w:rsidR="004241C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736</w:t>
      </w:r>
      <w:r w:rsidRPr="00945ADB" w:rsidR="004241C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696,98 kn stečajni vjerovnik biti će upućen u parnicu posebnim rješenjem radi utvrđivanja te osporene tražbine II. višeg isplatnog reda.</w:t>
      </w:r>
    </w:p>
    <w:p w:rsidRPr="00945ADB" w:rsidR="008270B8" w:rsidP="00703107" w:rsidRDefault="008270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104. FRANCHINI ACCIAI S.P.A., Italija, Mairano (BS) Via IV Novembre 9/17 CAP 250</w:t>
      </w:r>
      <w:r w:rsidRPr="00945ADB" w:rsidR="008270B8">
        <w:rPr>
          <w:rFonts w:ascii="Times New Roman" w:hAnsi="Times New Roman"/>
          <w:sz w:val="24"/>
          <w:szCs w:val="24"/>
        </w:rPr>
        <w:t>30,</w:t>
      </w:r>
      <w:r w:rsidRPr="00945ADB">
        <w:rPr>
          <w:rFonts w:ascii="Times New Roman" w:hAnsi="Times New Roman"/>
          <w:sz w:val="24"/>
          <w:szCs w:val="24"/>
        </w:rPr>
        <w:t xml:space="preserve"> prijavio je tražbinu u iznosu od 1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812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221,38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računi, obračun kta, teč. Lista.</w:t>
      </w:r>
    </w:p>
    <w:p w:rsidRPr="00945ADB" w:rsidR="0029054E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</w:t>
      </w:r>
      <w:r w:rsidRPr="00945ADB" w:rsidR="00F51E89">
        <w:rPr>
          <w:rFonts w:ascii="Times New Roman" w:hAnsi="Times New Roman"/>
          <w:sz w:val="24"/>
          <w:szCs w:val="24"/>
        </w:rPr>
        <w:t xml:space="preserve">osporava u cijelosti </w:t>
      </w:r>
      <w:r w:rsidRPr="00945ADB" w:rsidR="0029054E">
        <w:rPr>
          <w:rFonts w:ascii="Times New Roman" w:hAnsi="Times New Roman"/>
          <w:sz w:val="24"/>
          <w:szCs w:val="24"/>
        </w:rPr>
        <w:t>zbog toga što materijal nije isporučen</w:t>
      </w:r>
      <w:r w:rsidRPr="00945ADB" w:rsidR="000F2F99">
        <w:rPr>
          <w:rFonts w:ascii="Times New Roman" w:hAnsi="Times New Roman"/>
          <w:sz w:val="24"/>
          <w:szCs w:val="24"/>
        </w:rPr>
        <w:t>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5D66CB" w:rsidP="005D66CB" w:rsidRDefault="00896D35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5D66CB">
        <w:rPr>
          <w:rFonts w:ascii="Times New Roman" w:hAnsi="Times New Roman"/>
          <w:sz w:val="24"/>
          <w:szCs w:val="24"/>
        </w:rPr>
        <w:t xml:space="preserve">Stečajni sudac objavljuje da će se za iznos od </w:t>
      </w:r>
      <w:r w:rsidRPr="00945ADB" w:rsidR="00AB1538">
        <w:rPr>
          <w:rFonts w:ascii="Times New Roman" w:hAnsi="Times New Roman"/>
          <w:sz w:val="24"/>
          <w:szCs w:val="24"/>
        </w:rPr>
        <w:t xml:space="preserve">1.812.221,38 </w:t>
      </w:r>
      <w:r w:rsidRPr="00945ADB" w:rsidR="005D66CB">
        <w:rPr>
          <w:rFonts w:ascii="Times New Roman" w:hAnsi="Times New Roman"/>
          <w:sz w:val="24"/>
          <w:szCs w:val="24"/>
        </w:rPr>
        <w:t>kn vjerovnik uputiti na pokretanje parnice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 w:rsidR="005D66CB">
        <w:rPr>
          <w:rFonts w:ascii="Times New Roman" w:hAnsi="Times New Roman"/>
          <w:sz w:val="24"/>
          <w:szCs w:val="24"/>
        </w:rPr>
        <w:t>radi utvrđivanja osporene tražbine II. višeg isplatnog reda.</w:t>
      </w:r>
    </w:p>
    <w:p w:rsidRPr="00945ADB" w:rsidR="008270B8" w:rsidP="00703107" w:rsidRDefault="008270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105. DANFOSS FIRE SAFETY A/S sa sjedištem u Danskoj, Middelfartvej 9A Bolbro, 50000 O</w:t>
      </w:r>
      <w:r w:rsidRPr="00945ADB" w:rsidR="008270B8">
        <w:rPr>
          <w:rFonts w:ascii="Times New Roman" w:hAnsi="Times New Roman"/>
          <w:sz w:val="24"/>
          <w:szCs w:val="24"/>
        </w:rPr>
        <w:t>dense C, Boškovićeva 16, Zagreb</w:t>
      </w:r>
      <w:r w:rsidRPr="00945ADB">
        <w:rPr>
          <w:rFonts w:ascii="Times New Roman" w:hAnsi="Times New Roman"/>
          <w:sz w:val="24"/>
          <w:szCs w:val="24"/>
        </w:rPr>
        <w:t>, prijavio je tražbinu u iznosu od 262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634,54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računi, obračun kta, teč. Lista.</w:t>
      </w:r>
    </w:p>
    <w:p w:rsidRPr="00945ADB" w:rsidR="0029054E" w:rsidP="00896D35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</w:t>
      </w:r>
      <w:r w:rsidRPr="00945ADB" w:rsidR="00412B0E">
        <w:rPr>
          <w:rFonts w:ascii="Times New Roman" w:hAnsi="Times New Roman"/>
          <w:sz w:val="24"/>
          <w:szCs w:val="24"/>
        </w:rPr>
        <w:t>osporava u cijelosti</w:t>
      </w:r>
      <w:r w:rsidRPr="00945ADB" w:rsidR="0029054E">
        <w:rPr>
          <w:rFonts w:ascii="Times New Roman" w:hAnsi="Times New Roman"/>
          <w:sz w:val="24"/>
          <w:szCs w:val="24"/>
        </w:rPr>
        <w:t xml:space="preserve"> zbog toga što </w:t>
      </w:r>
      <w:r w:rsidRPr="00945ADB" w:rsidR="00412B0E">
        <w:rPr>
          <w:rFonts w:ascii="Times New Roman" w:hAnsi="Times New Roman"/>
          <w:sz w:val="24"/>
          <w:szCs w:val="24"/>
        </w:rPr>
        <w:t>n</w:t>
      </w:r>
      <w:r w:rsidRPr="00945ADB" w:rsidR="0029054E">
        <w:rPr>
          <w:rFonts w:ascii="Times New Roman" w:hAnsi="Times New Roman"/>
          <w:sz w:val="24"/>
          <w:szCs w:val="24"/>
        </w:rPr>
        <w:t>aplata penala nije predviđena ugovorom.</w:t>
      </w:r>
    </w:p>
    <w:p w:rsidRPr="00945ADB" w:rsidR="0029054E" w:rsidP="00896D35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5D66CB" w:rsidP="005D66CB" w:rsidRDefault="00896D35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5D66CB">
        <w:rPr>
          <w:rFonts w:ascii="Times New Roman" w:hAnsi="Times New Roman"/>
          <w:sz w:val="24"/>
          <w:szCs w:val="24"/>
        </w:rPr>
        <w:t xml:space="preserve">Stečajni sudac objavljuje da će se za iznos od </w:t>
      </w:r>
      <w:r w:rsidRPr="00945ADB" w:rsidR="0065742F">
        <w:rPr>
          <w:rFonts w:ascii="Times New Roman" w:hAnsi="Times New Roman"/>
          <w:sz w:val="24"/>
          <w:szCs w:val="24"/>
        </w:rPr>
        <w:t xml:space="preserve">262.634,54 </w:t>
      </w:r>
      <w:r w:rsidRPr="00945ADB" w:rsidR="005D66CB">
        <w:rPr>
          <w:rFonts w:ascii="Times New Roman" w:hAnsi="Times New Roman"/>
          <w:sz w:val="24"/>
          <w:szCs w:val="24"/>
        </w:rPr>
        <w:t>kn vjerovnik uputiti na pokretanje parnice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 w:rsidR="005D66CB">
        <w:rPr>
          <w:rFonts w:ascii="Times New Roman" w:hAnsi="Times New Roman"/>
          <w:sz w:val="24"/>
          <w:szCs w:val="24"/>
        </w:rPr>
        <w:t>radi utvrđivanja osporene tražbine II. višeg isplatnog reda.</w:t>
      </w:r>
    </w:p>
    <w:p w:rsidRPr="00945ADB" w:rsidR="005D66CB" w:rsidP="0029054E" w:rsidRDefault="005D66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106. PRIVREDNA BANKA, ZAGREB d.d., OIB 02535697732, Radnička cesta 50, Zagreb,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153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705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079,15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tražbina nastala izdavanje dev. Kontragarancije, PBZ za preostali dio osig. tražbine po osnovi Ugovor o</w:t>
      </w:r>
      <w:r w:rsidRPr="00945ADB" w:rsidR="008270B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izdav. dev. kontrag. Za uredan povrat avansa potražuje 153.698.343,02 kn. Razlučno pravo na brod u gradnji upisan u Upisnik brodova u gradnji Lučke kap.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153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705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079,15 kn</w:t>
      </w:r>
      <w:r w:rsidRPr="00945ADB" w:rsidR="008270B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8270B8" w:rsidP="00703107" w:rsidRDefault="008270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107. ERSTE&amp;STEIERMARKISCHE S-LEASING d.o.o., OIB 46550671661, Zelinska 3, Zagreb, prijavio je tražbinu u iznosu od 1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109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198,2</w:t>
      </w:r>
      <w:r w:rsidRPr="00945ADB" w:rsidR="008270B8">
        <w:rPr>
          <w:rFonts w:ascii="Times New Roman" w:hAnsi="Times New Roman"/>
          <w:sz w:val="24"/>
          <w:szCs w:val="24"/>
        </w:rPr>
        <w:t>0</w:t>
      </w:r>
      <w:r w:rsidRPr="00945ADB">
        <w:rPr>
          <w:rFonts w:ascii="Times New Roman" w:hAnsi="Times New Roman"/>
          <w:sz w:val="24"/>
          <w:szCs w:val="24"/>
        </w:rPr>
        <w:t xml:space="preserve">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 o operativnom leasingu 45593/14.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8270B8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109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198,2</w:t>
      </w:r>
      <w:r w:rsidRPr="00945ADB" w:rsidR="008270B8">
        <w:rPr>
          <w:rFonts w:ascii="Times New Roman" w:hAnsi="Times New Roman"/>
          <w:sz w:val="24"/>
          <w:szCs w:val="24"/>
        </w:rPr>
        <w:t>0</w:t>
      </w:r>
      <w:r w:rsidRPr="00945ADB">
        <w:rPr>
          <w:rFonts w:ascii="Times New Roman" w:hAnsi="Times New Roman"/>
          <w:sz w:val="24"/>
          <w:szCs w:val="24"/>
        </w:rPr>
        <w:t xml:space="preserve"> kn</w:t>
      </w:r>
      <w:r w:rsidRPr="00945ADB" w:rsidR="008270B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8270B8" w:rsidP="00703107" w:rsidRDefault="008270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108. Veljko Grbac, OIB 67285653920,</w:t>
      </w:r>
      <w:r w:rsidRPr="00945ADB" w:rsidR="008270B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Marsovog polja 46, Pula, prijavio je tražbinu u iznosu od 4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631,62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čl. 120 Zakona o obv. odnosima - povrat iznosa koji je jamac </w:t>
      </w:r>
      <w:r w:rsidRPr="00945ADB">
        <w:rPr>
          <w:rFonts w:ascii="Times New Roman" w:hAnsi="Times New Roman"/>
          <w:sz w:val="24"/>
          <w:szCs w:val="24"/>
        </w:rPr>
        <w:lastRenderedPageBreak/>
        <w:t>platio vjerovniku umjesto dužnika - troškovi poslovne PBZ american Express Gold Business Card.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4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631,62 kn</w:t>
      </w:r>
      <w:r w:rsidRPr="00945ADB" w:rsidR="008270B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8270B8" w:rsidP="00703107" w:rsidRDefault="008270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109. MACGREGOR SWEDEN AB, VAT SE01556883-5630,JA Wettergrens gata 5, Gothenburg, Švedska, prijavio je tražbinu u iznosu od 9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265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463,2</w:t>
      </w:r>
      <w:r w:rsidRPr="00945ADB" w:rsidR="008270B8">
        <w:rPr>
          <w:rFonts w:ascii="Times New Roman" w:hAnsi="Times New Roman"/>
          <w:sz w:val="24"/>
          <w:szCs w:val="24"/>
        </w:rPr>
        <w:t>0</w:t>
      </w:r>
      <w:r w:rsidRPr="00945ADB">
        <w:rPr>
          <w:rFonts w:ascii="Times New Roman" w:hAnsi="Times New Roman"/>
          <w:sz w:val="24"/>
          <w:szCs w:val="24"/>
        </w:rPr>
        <w:t xml:space="preserve">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Kupopr. Ugovor za novogr 531 i 532 2+2 opcije, dodaci ugovoru br. 2, 3., 4, Indikativna punuda... 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9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265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463,2 kn</w:t>
      </w:r>
      <w:r w:rsidRPr="00945ADB" w:rsidR="008270B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8270B8" w:rsidP="00703107" w:rsidRDefault="008270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110. ISTARSKA KREDITNA BANKA UMAG, OIB 65723536010, Ernesta Miloša 1, Umag,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23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791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517,42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 o izdavanju kontragarancije broj 930003203-5 od 2.9.2016, Ug o izd. Kontrag. 9300031979 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priznaje u iznosu od </w:t>
      </w:r>
      <w:r w:rsidRPr="00945ADB" w:rsidR="008E761D">
        <w:rPr>
          <w:rFonts w:ascii="Times New Roman" w:hAnsi="Times New Roman"/>
          <w:sz w:val="24"/>
          <w:szCs w:val="24"/>
        </w:rPr>
        <w:t>15.276.027,54</w:t>
      </w:r>
      <w:r w:rsidRPr="00945ADB">
        <w:rPr>
          <w:rFonts w:ascii="Times New Roman" w:hAnsi="Times New Roman"/>
          <w:sz w:val="24"/>
          <w:szCs w:val="24"/>
        </w:rPr>
        <w:t xml:space="preserve"> kn a osporava dio tražbine u iznosu od 8</w:t>
      </w:r>
      <w:r w:rsidRPr="00945ADB" w:rsidR="005542BA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515</w:t>
      </w:r>
      <w:r w:rsidRPr="00945ADB" w:rsidR="005542BA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489,88 kn zbog toga što </w:t>
      </w:r>
      <w:r w:rsidRPr="00945ADB" w:rsidR="008E761D">
        <w:rPr>
          <w:rFonts w:ascii="Times New Roman" w:hAnsi="Times New Roman"/>
          <w:sz w:val="24"/>
          <w:szCs w:val="24"/>
        </w:rPr>
        <w:t xml:space="preserve">je </w:t>
      </w:r>
      <w:r w:rsidRPr="00945ADB">
        <w:rPr>
          <w:rFonts w:ascii="Times New Roman" w:hAnsi="Times New Roman"/>
          <w:sz w:val="24"/>
          <w:szCs w:val="24"/>
        </w:rPr>
        <w:t>iznos od 8.435.405,03</w:t>
      </w:r>
      <w:r w:rsidRPr="00945ADB" w:rsidR="005542BA">
        <w:rPr>
          <w:rFonts w:ascii="Times New Roman" w:hAnsi="Times New Roman"/>
          <w:sz w:val="24"/>
          <w:szCs w:val="24"/>
        </w:rPr>
        <w:t xml:space="preserve"> kn</w:t>
      </w:r>
      <w:r w:rsidRPr="00945ADB">
        <w:rPr>
          <w:rFonts w:ascii="Times New Roman" w:hAnsi="Times New Roman"/>
          <w:sz w:val="24"/>
          <w:szCs w:val="24"/>
        </w:rPr>
        <w:t xml:space="preserve"> uključen u prijavu tražbina Zagrebačke banke (kredit za Novogr. 490) te iznos od 80.084,85 kn na</w:t>
      </w:r>
      <w:r w:rsidRPr="00945ADB" w:rsidR="005542BA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ime uplate MFIN 9.7.2019 za dio glavnice i kta po kreditu za gr 532</w:t>
      </w:r>
      <w:r w:rsidRPr="00945ADB" w:rsidR="000F2F99">
        <w:rPr>
          <w:rFonts w:ascii="Times New Roman" w:hAnsi="Times New Roman"/>
          <w:sz w:val="24"/>
          <w:szCs w:val="24"/>
        </w:rPr>
        <w:t>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8E761D">
        <w:rPr>
          <w:rFonts w:ascii="Times New Roman" w:hAnsi="Times New Roman"/>
          <w:sz w:val="24"/>
          <w:szCs w:val="24"/>
        </w:rPr>
        <w:t xml:space="preserve">15.276.027,54 </w:t>
      </w:r>
      <w:r w:rsidRPr="00945ADB">
        <w:rPr>
          <w:rFonts w:ascii="Times New Roman" w:hAnsi="Times New Roman"/>
          <w:sz w:val="24"/>
          <w:szCs w:val="24"/>
        </w:rPr>
        <w:t xml:space="preserve">kn i razvrstava se u </w:t>
      </w:r>
      <w:r w:rsidRPr="00945ADB" w:rsidR="000C692F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</w:t>
      </w:r>
      <w:r w:rsidRPr="00945ADB" w:rsidR="000F2F99">
        <w:rPr>
          <w:rFonts w:ascii="Times New Roman" w:hAnsi="Times New Roman"/>
          <w:sz w:val="24"/>
          <w:szCs w:val="24"/>
        </w:rPr>
        <w:t>tražbina</w:t>
      </w:r>
      <w:r w:rsidRPr="00945ADB">
        <w:rPr>
          <w:rFonts w:ascii="Times New Roman" w:hAnsi="Times New Roman"/>
          <w:sz w:val="24"/>
          <w:szCs w:val="24"/>
        </w:rPr>
        <w:t xml:space="preserve"> a za osporeni iznos od 8</w:t>
      </w:r>
      <w:r w:rsidRPr="00945ADB" w:rsidR="005542BA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515</w:t>
      </w:r>
      <w:r w:rsidRPr="00945ADB" w:rsidR="005542BA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489,88 kn stečajni vjerovnik biti će upućen u parnicu posebnim rješenjem radi utvrđivanja te osporene tražbine II. višeg isplatnog reda.</w:t>
      </w:r>
    </w:p>
    <w:p w:rsidRPr="00945ADB" w:rsidR="008270B8" w:rsidP="00703107" w:rsidRDefault="008270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5C7D76" w:rsidP="005C7D76" w:rsidRDefault="005C7D76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  <w:t>111. CARTUBI-SOCIETA' A RESPONSABILITA LIMITATA, Trieste, Italia, zastupan po odvj. Oskar Skerbec i Dolores Pijetlović iz Rijeke, OIB 65878849095, Italija, 34144 Trieste, Via Karl Ludwig Von Bruck 32" prijavio je tražbinu u iznosu od 1.287.182,27 kn s osnova računi, obračun kamata.</w:t>
      </w:r>
    </w:p>
    <w:p w:rsidRPr="00945ADB" w:rsidR="005C7D76" w:rsidP="005C7D76" w:rsidRDefault="005C7D76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5C7D76" w:rsidP="005C7D76" w:rsidRDefault="005C7D76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5C7D76" w:rsidP="005C7D76" w:rsidRDefault="005C7D76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1.287.182,27 kn i razvrstava se u II. viši isplatni red tražbina.</w:t>
      </w:r>
    </w:p>
    <w:p w:rsidRPr="00945ADB" w:rsidR="005C7D76" w:rsidP="00703107" w:rsidRDefault="005C7D76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112. EUROCOP d.o.o., OIB 48400313356, Siget 21, 10431 Sveta Nedjelja, Novaki, prijavio je tražbinu u iznosu od 15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074,44 kn</w:t>
      </w:r>
      <w:r w:rsidRPr="00945ADB" w:rsidR="008270B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neplaćeni računi, otvor. Stavke, zatezne kte.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15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074,44 kn</w:t>
      </w:r>
      <w:r w:rsidRPr="00945ADB" w:rsidR="008270B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8270B8" w:rsidP="00703107" w:rsidRDefault="008270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113. MOTORTECH CONSULTING d.o.o., OIB 86545165826, Flaciusova 1, Pula, prijavio je tražbinu u iznosu od 13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702,33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neplaćeni računi, otvor. Stavke, zatezne kte.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13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702,33 kn</w:t>
      </w:r>
      <w:r w:rsidRPr="00945ADB" w:rsidR="008270B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8270B8" w:rsidP="00703107" w:rsidRDefault="008270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114. AVEVA SA, 5 Square Felix Nadra, F-94300 Vincennes, Francuska, prijavio je tražbinu u iznosu od 1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876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341,45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Računi FR-VEN21215, FR-VEN21001, FR-VEN20117, FRVEN19840.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priznaje u iznosu od </w:t>
      </w:r>
      <w:r w:rsidRPr="00945ADB" w:rsidR="008E761D">
        <w:rPr>
          <w:rFonts w:ascii="Times New Roman" w:hAnsi="Times New Roman"/>
          <w:sz w:val="24"/>
          <w:szCs w:val="24"/>
        </w:rPr>
        <w:t>1.399.853,18</w:t>
      </w:r>
      <w:r w:rsidRPr="00945ADB">
        <w:rPr>
          <w:rFonts w:ascii="Times New Roman" w:hAnsi="Times New Roman"/>
          <w:sz w:val="24"/>
          <w:szCs w:val="24"/>
        </w:rPr>
        <w:t xml:space="preserve"> kn a osporava dio tražbine u iznosu od 476</w:t>
      </w:r>
      <w:r w:rsidRPr="00945ADB" w:rsidR="005542BA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488,26 kn zbog toga što fakturirane su buduće usluge koje neće biti izvršene</w:t>
      </w:r>
      <w:r w:rsidRPr="00945ADB" w:rsidR="000F2F99">
        <w:rPr>
          <w:rFonts w:ascii="Times New Roman" w:hAnsi="Times New Roman"/>
          <w:sz w:val="24"/>
          <w:szCs w:val="24"/>
        </w:rPr>
        <w:t>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8E761D">
        <w:rPr>
          <w:rFonts w:ascii="Times New Roman" w:hAnsi="Times New Roman"/>
          <w:sz w:val="24"/>
          <w:szCs w:val="24"/>
        </w:rPr>
        <w:t xml:space="preserve">1.399.853,18 </w:t>
      </w:r>
      <w:r w:rsidRPr="00945ADB">
        <w:rPr>
          <w:rFonts w:ascii="Times New Roman" w:hAnsi="Times New Roman"/>
          <w:sz w:val="24"/>
          <w:szCs w:val="24"/>
        </w:rPr>
        <w:t xml:space="preserve">kn 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</w:t>
      </w:r>
      <w:r w:rsidRPr="00945ADB" w:rsidR="000F2F99">
        <w:rPr>
          <w:rFonts w:ascii="Times New Roman" w:hAnsi="Times New Roman"/>
          <w:sz w:val="24"/>
          <w:szCs w:val="24"/>
        </w:rPr>
        <w:t>tražbina</w:t>
      </w:r>
      <w:r w:rsidRPr="00945ADB">
        <w:rPr>
          <w:rFonts w:ascii="Times New Roman" w:hAnsi="Times New Roman"/>
          <w:sz w:val="24"/>
          <w:szCs w:val="24"/>
        </w:rPr>
        <w:t xml:space="preserve"> a za osporeni iznos od 476</w:t>
      </w:r>
      <w:r w:rsidRPr="00945ADB" w:rsidR="005542BA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488,26 kn stečajni vjerovnik biti će upućen u parnicu posebnim rješenjem radi utvrđivanja te osporene tražbine II. višeg isplatnog reda.</w:t>
      </w:r>
    </w:p>
    <w:p w:rsidRPr="00945ADB" w:rsidR="002B5C93" w:rsidP="00703107" w:rsidRDefault="002B5C93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2B5C93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</w:t>
      </w:r>
      <w:r w:rsidRPr="00945ADB" w:rsidR="00D121A9">
        <w:rPr>
          <w:rFonts w:ascii="Times New Roman" w:hAnsi="Times New Roman"/>
          <w:sz w:val="24"/>
          <w:szCs w:val="24"/>
        </w:rPr>
        <w:t xml:space="preserve">15. KBC BANK NV, društvo </w:t>
      </w:r>
      <w:r w:rsidRPr="00945ADB" w:rsidR="000E12AA">
        <w:rPr>
          <w:rFonts w:ascii="Times New Roman" w:hAnsi="Times New Roman"/>
          <w:sz w:val="24"/>
          <w:szCs w:val="24"/>
        </w:rPr>
        <w:t>osnova</w:t>
      </w:r>
      <w:r w:rsidRPr="00945ADB" w:rsidR="00D121A9">
        <w:rPr>
          <w:rFonts w:ascii="Times New Roman" w:hAnsi="Times New Roman"/>
          <w:sz w:val="24"/>
          <w:szCs w:val="24"/>
        </w:rPr>
        <w:t>no po pravu Kraljevine Belgije, upisano pri Središnjoj banci podataka o trgovačkim društvima pod brojem 0462.920.226,</w:t>
      </w:r>
      <w:r w:rsidRPr="00945ADB" w:rsidR="008270B8">
        <w:rPr>
          <w:rFonts w:ascii="Times New Roman" w:hAnsi="Times New Roman"/>
          <w:sz w:val="24"/>
          <w:szCs w:val="24"/>
        </w:rPr>
        <w:t xml:space="preserve"> </w:t>
      </w:r>
      <w:r w:rsidRPr="00945ADB" w:rsidR="00D121A9">
        <w:rPr>
          <w:rFonts w:ascii="Times New Roman" w:hAnsi="Times New Roman"/>
          <w:sz w:val="24"/>
          <w:szCs w:val="24"/>
        </w:rPr>
        <w:t>OIB 31768690934,</w:t>
      </w:r>
      <w:r w:rsidRPr="00945ADB" w:rsidR="008270B8">
        <w:rPr>
          <w:rFonts w:ascii="Times New Roman" w:hAnsi="Times New Roman"/>
          <w:sz w:val="24"/>
          <w:szCs w:val="24"/>
        </w:rPr>
        <w:t xml:space="preserve"> </w:t>
      </w:r>
      <w:r w:rsidRPr="00945ADB" w:rsidR="00D121A9">
        <w:rPr>
          <w:rFonts w:ascii="Times New Roman" w:hAnsi="Times New Roman"/>
          <w:sz w:val="24"/>
          <w:szCs w:val="24"/>
        </w:rPr>
        <w:t>Havenlaan 2, 1080 Bruxelles, Belgija, prijavio je tražbinu u iznosu od</w:t>
      </w:r>
      <w:r w:rsidRPr="00945ADB" w:rsidR="008270B8">
        <w:rPr>
          <w:rFonts w:ascii="Times New Roman" w:hAnsi="Times New Roman"/>
          <w:sz w:val="24"/>
          <w:szCs w:val="24"/>
        </w:rPr>
        <w:t xml:space="preserve"> </w:t>
      </w:r>
      <w:r w:rsidRPr="00945ADB" w:rsidR="00D121A9">
        <w:rPr>
          <w:rFonts w:ascii="Times New Roman" w:hAnsi="Times New Roman"/>
          <w:sz w:val="24"/>
          <w:szCs w:val="24"/>
        </w:rPr>
        <w:t>124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 w:rsidR="00D121A9">
        <w:rPr>
          <w:rFonts w:ascii="Times New Roman" w:hAnsi="Times New Roman"/>
          <w:sz w:val="24"/>
          <w:szCs w:val="24"/>
        </w:rPr>
        <w:t>366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 w:rsidR="00D121A9">
        <w:rPr>
          <w:rFonts w:ascii="Times New Roman" w:hAnsi="Times New Roman"/>
          <w:sz w:val="24"/>
          <w:szCs w:val="24"/>
        </w:rPr>
        <w:t xml:space="preserve">107,12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D121A9">
        <w:rPr>
          <w:rFonts w:ascii="Times New Roman" w:hAnsi="Times New Roman"/>
          <w:sz w:val="24"/>
          <w:szCs w:val="24"/>
        </w:rPr>
        <w:t xml:space="preserve"> Ugovor o bankarskoj garanciji od 27.02.2015., izmijenjen 14.1.2</w:t>
      </w:r>
      <w:r w:rsidRPr="00945ADB" w:rsidR="008270B8">
        <w:rPr>
          <w:rFonts w:ascii="Times New Roman" w:hAnsi="Times New Roman"/>
          <w:sz w:val="24"/>
          <w:szCs w:val="24"/>
        </w:rPr>
        <w:t>016., 18.10.2017. te 27.8.2018.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124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366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107,12 kn</w:t>
      </w:r>
      <w:r w:rsidRPr="00945ADB" w:rsidR="008270B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8270B8" w:rsidP="00703107" w:rsidRDefault="008270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116. HRVATSKA POŠTANSKA BANKA OIB 87939104217, Jurišićeva 4, 10000 Zagreb,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1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454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105,25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Ugovori o izdavanju kontragarancija br. 196/2016-G-DPVPJS od 10.6.2016, br. 440/2015-G-DPVPJS, </w:t>
      </w:r>
    </w:p>
    <w:p w:rsidRPr="00945ADB" w:rsidR="00D121A9" w:rsidP="00703107" w:rsidRDefault="00D121A9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461/2015-G-DPVPJS od 5.12.2015, 210/2015-G-DPVPJS od 3.6.2015., 27/2016-DPVPJS od 30.8.2016., Ugovor o otv. I vođ. Računa te obav. Poslova platnog prometa od 14.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454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105,25 kn</w:t>
      </w:r>
      <w:r w:rsidRPr="00945ADB" w:rsidR="008270B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8270B8" w:rsidP="00703107" w:rsidRDefault="008270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117. WELLARD SHIPS PTE Ltd OIB 400353045407, Temasek Boulevard, #09-02-Suntec Tower One, 0</w:t>
      </w:r>
      <w:r w:rsidRPr="00945ADB" w:rsidR="008270B8">
        <w:rPr>
          <w:rFonts w:ascii="Times New Roman" w:hAnsi="Times New Roman"/>
          <w:sz w:val="24"/>
          <w:szCs w:val="24"/>
        </w:rPr>
        <w:t xml:space="preserve">38987 Singapore, </w:t>
      </w:r>
      <w:r w:rsidRPr="00945ADB">
        <w:rPr>
          <w:rFonts w:ascii="Times New Roman" w:hAnsi="Times New Roman"/>
          <w:sz w:val="24"/>
          <w:szCs w:val="24"/>
        </w:rPr>
        <w:t>prijavio je tražbinu u iznosu od 81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122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869,59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 o gradnji broda za Novog. 522 od 20.3.2015., dodaci I-VII</w:t>
      </w:r>
      <w:r w:rsidRPr="00945ADB" w:rsidR="008270B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Ugovoru o gradnji broda , obavijest o raskidu Ugovora od 12.10.2018, odgovor dužnika od 15.10.2018., obavijest o pokrenutoj arbitraži od 16.10.2018.</w:t>
      </w:r>
    </w:p>
    <w:p w:rsidRPr="00945ADB" w:rsidR="0029054E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 xml:space="preserve">Stečajni upravitelj tražbinu </w:t>
      </w:r>
      <w:r w:rsidRPr="00945ADB" w:rsidR="008E761D">
        <w:rPr>
          <w:rFonts w:ascii="Times New Roman" w:hAnsi="Times New Roman"/>
          <w:sz w:val="24"/>
          <w:szCs w:val="24"/>
        </w:rPr>
        <w:t xml:space="preserve">osporava u cijelosti </w:t>
      </w:r>
      <w:r w:rsidRPr="00945ADB" w:rsidR="0029054E">
        <w:rPr>
          <w:rFonts w:ascii="Times New Roman" w:hAnsi="Times New Roman"/>
          <w:sz w:val="24"/>
          <w:szCs w:val="24"/>
        </w:rPr>
        <w:t xml:space="preserve">zbog toga što </w:t>
      </w:r>
      <w:r w:rsidRPr="00945ADB" w:rsidR="008E761D">
        <w:rPr>
          <w:rFonts w:ascii="Times New Roman" w:hAnsi="Times New Roman"/>
          <w:sz w:val="24"/>
          <w:szCs w:val="24"/>
        </w:rPr>
        <w:t xml:space="preserve">je </w:t>
      </w:r>
      <w:r w:rsidRPr="00945ADB" w:rsidR="0029054E">
        <w:rPr>
          <w:rFonts w:ascii="Times New Roman" w:hAnsi="Times New Roman"/>
          <w:sz w:val="24"/>
          <w:szCs w:val="24"/>
        </w:rPr>
        <w:t>Ugovor o gradnji broda gr. 522 - Ugovor o gradnji broda raskinut zbog propusta naručitelja da plati dospjelu ratu ugovorene cijene.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5D66CB" w:rsidP="005D66CB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5D66CB">
        <w:rPr>
          <w:rFonts w:ascii="Times New Roman" w:hAnsi="Times New Roman"/>
          <w:sz w:val="24"/>
          <w:szCs w:val="24"/>
        </w:rPr>
        <w:t xml:space="preserve">Stečajni sudac objavljuje da će se za iznos od </w:t>
      </w:r>
      <w:r w:rsidRPr="00945ADB" w:rsidR="0065742F">
        <w:rPr>
          <w:rFonts w:ascii="Times New Roman" w:hAnsi="Times New Roman"/>
          <w:sz w:val="24"/>
          <w:szCs w:val="24"/>
        </w:rPr>
        <w:t xml:space="preserve">81.122.869,59 </w:t>
      </w:r>
      <w:r w:rsidRPr="00945ADB" w:rsidR="005D66CB">
        <w:rPr>
          <w:rFonts w:ascii="Times New Roman" w:hAnsi="Times New Roman"/>
          <w:sz w:val="24"/>
          <w:szCs w:val="24"/>
        </w:rPr>
        <w:t>kn vjerovnik uputiti na pokretanje parnice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 w:rsidR="005D66CB">
        <w:rPr>
          <w:rFonts w:ascii="Times New Roman" w:hAnsi="Times New Roman"/>
          <w:sz w:val="24"/>
          <w:szCs w:val="24"/>
        </w:rPr>
        <w:t>radi utvrđivanja osporene tražbine II. višeg isplatnog reda.</w:t>
      </w:r>
    </w:p>
    <w:p w:rsidRPr="00945ADB" w:rsidR="008270B8" w:rsidP="00703107" w:rsidRDefault="008270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118. LUČKA UPRAVA RIJEKA, OIB 60521475400,Riva 1, 51000 RIJEKA,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38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548,59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neplaćene lučke pristojbe za upotrebu obale za teglenicu FIUMANKA-TEG 29, temeljem dva Ugovora o plovidbenom poslu od 12.2.2018. i 29.3.2018. između Jadranski pomorski serv</w:t>
      </w:r>
      <w:r w:rsidRPr="00945ADB" w:rsidR="008270B8">
        <w:rPr>
          <w:rFonts w:ascii="Times New Roman" w:hAnsi="Times New Roman"/>
          <w:sz w:val="24"/>
          <w:szCs w:val="24"/>
        </w:rPr>
        <w:t xml:space="preserve">is d.d. Rijeka i ULJANIKA d.d. 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38</w:t>
      </w:r>
      <w:r w:rsidRPr="00945ADB" w:rsidR="008270B8">
        <w:rPr>
          <w:rFonts w:ascii="Times New Roman" w:hAnsi="Times New Roman"/>
          <w:sz w:val="24"/>
          <w:szCs w:val="24"/>
        </w:rPr>
        <w:t xml:space="preserve">.548,59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8270B8" w:rsidP="00703107" w:rsidRDefault="008270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119. AUREA d.o.o., OIB 70374068857, Dobrilina 7, Pula, prijavio je tražbinu u iznosu od 4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607,97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neplaćeni računi, Ugovor.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4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607,97 kn.</w:t>
      </w:r>
      <w:r w:rsidRPr="00945ADB" w:rsidR="008270B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8270B8" w:rsidP="00703107" w:rsidRDefault="008270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120. 3. MAJ Brodogradilište d.d., OIB 86167814130, Liburnijska 3, Rijeka, prijavio je tražbinu u iznosu od 2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379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042,94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neplaćeni dospjeli računi, zatezne kte na neplaćene račune.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priznaje u iznosu od </w:t>
      </w:r>
      <w:r w:rsidRPr="00945ADB" w:rsidR="008E761D">
        <w:rPr>
          <w:rFonts w:ascii="Times New Roman" w:hAnsi="Times New Roman"/>
          <w:sz w:val="24"/>
          <w:szCs w:val="24"/>
        </w:rPr>
        <w:t>739.627,45</w:t>
      </w:r>
      <w:r w:rsidRPr="00945ADB">
        <w:rPr>
          <w:rFonts w:ascii="Times New Roman" w:hAnsi="Times New Roman"/>
          <w:sz w:val="24"/>
          <w:szCs w:val="24"/>
        </w:rPr>
        <w:t xml:space="preserve"> kn a osporava dio tražbine u iznosu od 1</w:t>
      </w:r>
      <w:r w:rsidRPr="00945ADB" w:rsidR="005542BA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639</w:t>
      </w:r>
      <w:r w:rsidRPr="00945ADB" w:rsidR="005542BA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415,49 kn zbog toga što Za osporeni dio nije izvršena usluga</w:t>
      </w:r>
      <w:r w:rsidRPr="00945ADB" w:rsidR="000F2F99">
        <w:rPr>
          <w:rFonts w:ascii="Times New Roman" w:hAnsi="Times New Roman"/>
          <w:sz w:val="24"/>
          <w:szCs w:val="24"/>
        </w:rPr>
        <w:t>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8E761D">
        <w:rPr>
          <w:rFonts w:ascii="Times New Roman" w:hAnsi="Times New Roman"/>
          <w:sz w:val="24"/>
          <w:szCs w:val="24"/>
        </w:rPr>
        <w:t xml:space="preserve">739.627,45 </w:t>
      </w:r>
      <w:r w:rsidRPr="00945ADB">
        <w:rPr>
          <w:rFonts w:ascii="Times New Roman" w:hAnsi="Times New Roman"/>
          <w:sz w:val="24"/>
          <w:szCs w:val="24"/>
        </w:rPr>
        <w:t xml:space="preserve">kn 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</w:t>
      </w:r>
      <w:r w:rsidRPr="00945ADB" w:rsidR="000F2F99">
        <w:rPr>
          <w:rFonts w:ascii="Times New Roman" w:hAnsi="Times New Roman"/>
          <w:sz w:val="24"/>
          <w:szCs w:val="24"/>
        </w:rPr>
        <w:t>tražbina</w:t>
      </w:r>
      <w:r w:rsidRPr="00945ADB">
        <w:rPr>
          <w:rFonts w:ascii="Times New Roman" w:hAnsi="Times New Roman"/>
          <w:sz w:val="24"/>
          <w:szCs w:val="24"/>
        </w:rPr>
        <w:t xml:space="preserve"> a za osporeni iznos od 1</w:t>
      </w:r>
      <w:r w:rsidRPr="00945ADB" w:rsidR="005542BA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639</w:t>
      </w:r>
      <w:r w:rsidRPr="00945ADB" w:rsidR="005542BA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415,49 kn stečajni vjerovnik biti će upućen u parnicu posebnim rješenjem radi utvrđivanja te osporene tražbine II. višeg isplatnog reda.</w:t>
      </w:r>
    </w:p>
    <w:p w:rsidRPr="00945ADB" w:rsidR="008270B8" w:rsidP="00703107" w:rsidRDefault="008270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121. ULJANIK BRODOGRADILIŠTE d.d. u stečaju, OIB 21764428190, Flaciusova 1, Pula, prijavio je tražbinu u iznosu od 1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293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067,24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neplaćeni računi, zatezne kamate na neplaćene račune.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293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067,24 kn</w:t>
      </w:r>
      <w:r w:rsidRPr="00945ADB" w:rsidR="008270B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8270B8" w:rsidP="00703107" w:rsidRDefault="008270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122. Elvis Pahljina, OIB 42250372108,Valsaline 29, Pula, prijavio je tražbinu u iznosu od 2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029,21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naknada po članku 120. Zakona o obveznim odnosima - povrat iznosa koji je jamac platio vjerovniku umjesto dužnika.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</w:t>
      </w:r>
      <w:r w:rsidRPr="00945ADB" w:rsidR="008270B8">
        <w:rPr>
          <w:rFonts w:ascii="Times New Roman" w:hAnsi="Times New Roman"/>
          <w:sz w:val="24"/>
          <w:szCs w:val="24"/>
        </w:rPr>
        <w:t xml:space="preserve">.029,21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8270B8" w:rsidP="00703107" w:rsidRDefault="008270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123. ALTA TRADE SRLOIB IT 00856350327, Via Caboto 19/6, 34147, Trieste, Italia, prijavio je tražbinu u iznosu od 4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338,5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narudžbe, računi.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4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338,5 kn</w:t>
      </w:r>
      <w:r w:rsidRPr="00945ADB" w:rsidR="008270B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8270B8" w:rsidP="00703107" w:rsidRDefault="008270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124. KERMAS ENERGIJA d.o.o., OIB 90910161636, Šeferova 6, Zagreb, prijavio je tražbinu u iznosu od 84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136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368,22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 o zajmu sa zasnivanjem založnog prava na nekretnini od 24.7.2018., obračun kamata na dan 25.7.2019 Napomena: </w:t>
      </w:r>
    </w:p>
    <w:p w:rsidRPr="00945ADB" w:rsidR="00D121A9" w:rsidP="00703107" w:rsidRDefault="00D121A9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Razlučno pravo je na nekretnini u vlasništvu ULJANIK Brodogradilišta.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priznaje u iznosu od </w:t>
      </w:r>
      <w:r w:rsidRPr="00945ADB" w:rsidR="008E761D">
        <w:rPr>
          <w:rFonts w:ascii="Times New Roman" w:hAnsi="Times New Roman"/>
          <w:sz w:val="24"/>
          <w:szCs w:val="24"/>
        </w:rPr>
        <w:t>81.950.009,58</w:t>
      </w:r>
      <w:r w:rsidRPr="00945ADB">
        <w:rPr>
          <w:rFonts w:ascii="Times New Roman" w:hAnsi="Times New Roman"/>
          <w:sz w:val="24"/>
          <w:szCs w:val="24"/>
        </w:rPr>
        <w:t xml:space="preserve"> kn a osporava dio tražbine u iznosu od 2</w:t>
      </w:r>
      <w:r w:rsidRPr="00945ADB" w:rsidR="005542BA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186</w:t>
      </w:r>
      <w:r w:rsidRPr="00945ADB" w:rsidR="005542BA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358,64 kn zbog toga što</w:t>
      </w:r>
      <w:r w:rsidRPr="00945ADB" w:rsidR="008E761D">
        <w:rPr>
          <w:rFonts w:ascii="Times New Roman" w:hAnsi="Times New Roman"/>
          <w:sz w:val="24"/>
          <w:szCs w:val="24"/>
        </w:rPr>
        <w:t xml:space="preserve"> su z</w:t>
      </w:r>
      <w:r w:rsidRPr="00945ADB">
        <w:rPr>
          <w:rFonts w:ascii="Times New Roman" w:hAnsi="Times New Roman"/>
          <w:sz w:val="24"/>
          <w:szCs w:val="24"/>
        </w:rPr>
        <w:t>atezne kamate obračunate na ukupan iznos glavnice bez uvažavanja prijenosa dijela tražbine na Adriadiesel d.d.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8E761D">
        <w:rPr>
          <w:rFonts w:ascii="Times New Roman" w:hAnsi="Times New Roman"/>
          <w:sz w:val="24"/>
          <w:szCs w:val="24"/>
        </w:rPr>
        <w:t xml:space="preserve">81.950.009,58 </w:t>
      </w:r>
      <w:r w:rsidRPr="00945ADB">
        <w:rPr>
          <w:rFonts w:ascii="Times New Roman" w:hAnsi="Times New Roman"/>
          <w:sz w:val="24"/>
          <w:szCs w:val="24"/>
        </w:rPr>
        <w:t xml:space="preserve">kn i razvrstava se u </w:t>
      </w:r>
      <w:r w:rsidRPr="00945ADB" w:rsidR="008500E2">
        <w:rPr>
          <w:rFonts w:ascii="Times New Roman" w:hAnsi="Times New Roman"/>
          <w:sz w:val="24"/>
          <w:szCs w:val="24"/>
        </w:rPr>
        <w:t>I</w:t>
      </w:r>
      <w:r w:rsidRPr="00945ADB" w:rsidR="008E7E2D">
        <w:rPr>
          <w:rFonts w:ascii="Times New Roman" w:hAnsi="Times New Roman"/>
          <w:sz w:val="24"/>
          <w:szCs w:val="24"/>
        </w:rPr>
        <w:t>I. viši</w:t>
      </w:r>
      <w:r w:rsidRPr="00945ADB">
        <w:rPr>
          <w:rFonts w:ascii="Times New Roman" w:hAnsi="Times New Roman"/>
          <w:sz w:val="24"/>
          <w:szCs w:val="24"/>
        </w:rPr>
        <w:t xml:space="preserve"> isplatni red</w:t>
      </w:r>
      <w:r w:rsidRPr="00945ADB" w:rsidR="005542BA">
        <w:rPr>
          <w:rFonts w:ascii="Times New Roman" w:hAnsi="Times New Roman"/>
          <w:sz w:val="24"/>
          <w:szCs w:val="24"/>
        </w:rPr>
        <w:t xml:space="preserve"> </w:t>
      </w:r>
      <w:r w:rsidRPr="00945ADB" w:rsidR="000F2F99">
        <w:rPr>
          <w:rFonts w:ascii="Times New Roman" w:hAnsi="Times New Roman"/>
          <w:sz w:val="24"/>
          <w:szCs w:val="24"/>
        </w:rPr>
        <w:t>tražbina</w:t>
      </w:r>
      <w:r w:rsidRPr="00945ADB">
        <w:rPr>
          <w:rFonts w:ascii="Times New Roman" w:hAnsi="Times New Roman"/>
          <w:sz w:val="24"/>
          <w:szCs w:val="24"/>
        </w:rPr>
        <w:t xml:space="preserve"> a za osporeni iznos od 2</w:t>
      </w:r>
      <w:r w:rsidRPr="00945ADB" w:rsidR="005542BA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186</w:t>
      </w:r>
      <w:r w:rsidRPr="00945ADB" w:rsidR="005542BA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358,64 kn stečajni vjerovnik biti će upućen u parnicu posebnim rješenjem radi utvrđivanja te osporene tražbine II. višeg isplatnog reda.</w:t>
      </w:r>
    </w:p>
    <w:p w:rsidRPr="00945ADB" w:rsidR="008270B8" w:rsidP="00703107" w:rsidRDefault="008270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125. ADRIADIESEL d.d., OIB 39535117137,Mala Švarča 155, Karlovac, prijavio je tražbinu u iznosu od 13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384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171,2</w:t>
      </w:r>
      <w:r w:rsidRPr="00945ADB" w:rsidR="003112E6">
        <w:rPr>
          <w:rFonts w:ascii="Times New Roman" w:hAnsi="Times New Roman"/>
          <w:sz w:val="24"/>
          <w:szCs w:val="24"/>
        </w:rPr>
        <w:t>0</w:t>
      </w:r>
      <w:r w:rsidRPr="00945ADB">
        <w:rPr>
          <w:rFonts w:ascii="Times New Roman" w:hAnsi="Times New Roman"/>
          <w:sz w:val="24"/>
          <w:szCs w:val="24"/>
        </w:rPr>
        <w:t xml:space="preserve">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 o ustupu potraživanja - Cesija od 31.8.2018., računi, obračuni kamata.</w:t>
      </w:r>
    </w:p>
    <w:p w:rsidRPr="00945ADB" w:rsidR="0029054E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</w:t>
      </w:r>
      <w:r w:rsidRPr="00945ADB" w:rsidR="008E761D">
        <w:rPr>
          <w:rFonts w:ascii="Times New Roman" w:hAnsi="Times New Roman"/>
          <w:sz w:val="24"/>
          <w:szCs w:val="24"/>
        </w:rPr>
        <w:t>osporava</w:t>
      </w:r>
      <w:r w:rsidRPr="00945ADB">
        <w:rPr>
          <w:rFonts w:ascii="Times New Roman" w:hAnsi="Times New Roman"/>
          <w:sz w:val="24"/>
          <w:szCs w:val="24"/>
        </w:rPr>
        <w:t xml:space="preserve"> u cijelosti</w:t>
      </w:r>
      <w:r w:rsidRPr="00945ADB" w:rsidR="0029054E">
        <w:rPr>
          <w:rFonts w:ascii="Times New Roman" w:hAnsi="Times New Roman"/>
          <w:sz w:val="24"/>
          <w:szCs w:val="24"/>
        </w:rPr>
        <w:t xml:space="preserve"> zbog toga što potraživanje dužnika prelazi prijavljeni iznos tražbine</w:t>
      </w:r>
      <w:r w:rsidRPr="00945ADB" w:rsidR="000F2F99">
        <w:rPr>
          <w:rFonts w:ascii="Times New Roman" w:hAnsi="Times New Roman"/>
          <w:sz w:val="24"/>
          <w:szCs w:val="24"/>
        </w:rPr>
        <w:t>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5D66CB" w:rsidP="005D66CB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5D66CB">
        <w:rPr>
          <w:rFonts w:ascii="Times New Roman" w:hAnsi="Times New Roman"/>
          <w:sz w:val="24"/>
          <w:szCs w:val="24"/>
        </w:rPr>
        <w:t xml:space="preserve">Stečajni sudac objavljuje da će se za iznos od </w:t>
      </w:r>
      <w:r w:rsidRPr="00945ADB" w:rsidR="003112E6">
        <w:rPr>
          <w:rFonts w:ascii="Times New Roman" w:hAnsi="Times New Roman"/>
          <w:sz w:val="24"/>
          <w:szCs w:val="24"/>
        </w:rPr>
        <w:t xml:space="preserve">13.384.171,20 </w:t>
      </w:r>
      <w:r w:rsidRPr="00945ADB" w:rsidR="005D66CB">
        <w:rPr>
          <w:rFonts w:ascii="Times New Roman" w:hAnsi="Times New Roman"/>
          <w:sz w:val="24"/>
          <w:szCs w:val="24"/>
        </w:rPr>
        <w:t>kn vjerovnik uputiti na pokretanje parnice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 w:rsidR="005D66CB">
        <w:rPr>
          <w:rFonts w:ascii="Times New Roman" w:hAnsi="Times New Roman"/>
          <w:sz w:val="24"/>
          <w:szCs w:val="24"/>
        </w:rPr>
        <w:t>radi utvrđivanja osporene tražbine II. višeg isplatnog reda.</w:t>
      </w:r>
    </w:p>
    <w:p w:rsidRPr="00945ADB" w:rsidR="0029054E" w:rsidP="00703107" w:rsidRDefault="0029054E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126. REUS INŽENJERING d.o.o., OIB 81915436265, Radnička cesta 27,10000 Zagreb, zastupano po odvjetnici Irena Radić Repač, prijavio je tražbinu u iznosu od 200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297,01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Rješenje o ovrsi Ovrv-54/2019. na temelju vjerodostojne izjave, izvadak iz poslovnih knjiga - Izvješće otv. stavaka, obračun zat. kta.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8270B8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200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297,01 kn</w:t>
      </w:r>
      <w:r w:rsidRPr="00945ADB" w:rsidR="008270B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8270B8" w:rsidP="00703107" w:rsidRDefault="008270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127. ULJANIK Proizvodnja opreme, OIB 66833856731, Željeznička 23, Vodnjan, prijavio je tražbinu u iznosu od 3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242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795,17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neplaćeni računi, zatezne kte na neplaćene račune, povrat isplaćenih zajmova.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3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242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795,17 kn</w:t>
      </w:r>
      <w:r w:rsidRPr="00945ADB" w:rsidR="008270B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E7E2D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8270B8" w:rsidP="00703107" w:rsidRDefault="008270B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128. CENTAR ZA RESTRUKTURIRANJE I PRODAJU,OIB 38083028711,</w:t>
      </w:r>
      <w:r w:rsidRPr="00945ADB" w:rsidR="005F151A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Ivana Lučića 6, 10000 Zagreb, prijavio je tražbinu u iznosu od 41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753</w:t>
      </w:r>
      <w:r w:rsidRPr="00945ADB" w:rsidR="008270B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033,88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Ovršne isprave: od 15.7.2019. OV-1136/2019 i OV 1137/2019 zadužnice na iznose 22.648.233,88 i 19.104.800 kn uz respiro period od 120 dana tj. do 17.8.2019. Ugovor o prodaji i prijenosu dionica društva 3. MAJ MOTORI I DIZALICE d.d. Rijeka broj 3930149/9000.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41</w:t>
      </w:r>
      <w:r w:rsidRPr="00945ADB" w:rsidR="00237E8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753</w:t>
      </w:r>
      <w:r w:rsidRPr="00945ADB" w:rsidR="00237E8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033,88 kn</w:t>
      </w:r>
      <w:r w:rsidRPr="00945ADB" w:rsidR="00237E8C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237E8C" w:rsidP="00703107" w:rsidRDefault="00237E8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129. LIVESTOCK TRANSPORT &amp;TRADING Co.K.S.C.,Al Salhiya Commercial complex, Entrance 3, 2nd &amp; 4th Floor, Fahad Al Salem Street, P.O. Box 23727, SAFAT, Code 13098, Kuwait, prijavio je tražbinu u iznosu od 116</w:t>
      </w:r>
      <w:r w:rsidRPr="00945ADB" w:rsidR="00237E8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837</w:t>
      </w:r>
      <w:r w:rsidRPr="00945ADB" w:rsidR="00237E8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654,95 kn s</w:t>
      </w:r>
      <w:r w:rsidRPr="00945ADB" w:rsidR="00237E8C">
        <w:rPr>
          <w:rFonts w:ascii="Times New Roman" w:hAnsi="Times New Roman"/>
          <w:sz w:val="24"/>
          <w:szCs w:val="24"/>
        </w:rPr>
        <w:t xml:space="preserve">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 o gradnji jednog broda za prijevoz stoke Novogradnja 526 od 1.9.2015., Dopis/Zahtjev od 18.6.2019., Obavijest o propustu od 12.12.2018., Obavijest o propustu od 12.2.2019., Obavijest o propustu od 14.3.2019., Obavijest o raskid</w:t>
      </w:r>
      <w:r w:rsidRPr="00945ADB">
        <w:rPr>
          <w:rFonts w:ascii="Times New Roman" w:hAnsi="Times New Roman"/>
          <w:i/>
          <w:sz w:val="24"/>
          <w:szCs w:val="24"/>
          <w:u w:val="single"/>
        </w:rPr>
        <w:t>u od 1.4.2019. sve s 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116</w:t>
      </w:r>
      <w:r w:rsidRPr="00945ADB" w:rsidR="00237E8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837</w:t>
      </w:r>
      <w:r w:rsidRPr="00945ADB" w:rsidR="00237E8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654,95 kn</w:t>
      </w:r>
      <w:r w:rsidRPr="00945ADB" w:rsidR="00237E8C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683261" w:rsidP="00703107" w:rsidRDefault="00683261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130. FORZINA SHIPPING COMPANY LIMITED, OIB 96973362944, Karaiskakis 13, 3032 Limassol, Cyprus, prijavio je tražbinu u iznosu od 109</w:t>
      </w:r>
      <w:r w:rsidRPr="00945ADB" w:rsidR="0068326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111</w:t>
      </w:r>
      <w:r w:rsidRPr="00945ADB" w:rsidR="0068326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628,56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Brodograđevni ugovor za jedan tanker za naftu, naftne prerađevine i kemikalije od 50.010 t nosivosti, gradnja 723 od 16.1.2014, Jamstv</w:t>
      </w:r>
      <w:r w:rsidRPr="00945ADB" w:rsidR="00683261">
        <w:rPr>
          <w:rFonts w:ascii="Times New Roman" w:hAnsi="Times New Roman"/>
          <w:sz w:val="24"/>
          <w:szCs w:val="24"/>
        </w:rPr>
        <w:t>o Novogradnja 723 od 16.1.2014.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priznaje u iznosu od </w:t>
      </w:r>
      <w:r w:rsidRPr="00945ADB" w:rsidR="008E761D">
        <w:rPr>
          <w:rFonts w:ascii="Times New Roman" w:hAnsi="Times New Roman"/>
          <w:sz w:val="24"/>
          <w:szCs w:val="24"/>
        </w:rPr>
        <w:t>40.379.924,01</w:t>
      </w:r>
      <w:r w:rsidRPr="00945ADB">
        <w:rPr>
          <w:rFonts w:ascii="Times New Roman" w:hAnsi="Times New Roman"/>
          <w:sz w:val="24"/>
          <w:szCs w:val="24"/>
        </w:rPr>
        <w:t xml:space="preserve"> kn a osporava dio tražbine u iznosu od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68</w:t>
      </w:r>
      <w:r w:rsidRPr="00945ADB" w:rsidR="005542BA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731</w:t>
      </w:r>
      <w:r w:rsidRPr="00945ADB" w:rsidR="005542BA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704,55 kn zbog toga što Temeljem Ugovora o gradnji, iznos koji kupac potražuje zbog raskida ugovora iznosi 40.379.924,01 kn.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8E761D">
        <w:rPr>
          <w:rFonts w:ascii="Times New Roman" w:hAnsi="Times New Roman"/>
          <w:sz w:val="24"/>
          <w:szCs w:val="24"/>
        </w:rPr>
        <w:t xml:space="preserve">40.379.924,01 </w:t>
      </w:r>
      <w:r w:rsidRPr="00945ADB">
        <w:rPr>
          <w:rFonts w:ascii="Times New Roman" w:hAnsi="Times New Roman"/>
          <w:sz w:val="24"/>
          <w:szCs w:val="24"/>
        </w:rPr>
        <w:t xml:space="preserve">kn 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</w:t>
      </w:r>
      <w:r w:rsidRPr="00945ADB" w:rsidR="000F2F99">
        <w:rPr>
          <w:rFonts w:ascii="Times New Roman" w:hAnsi="Times New Roman"/>
          <w:sz w:val="24"/>
          <w:szCs w:val="24"/>
        </w:rPr>
        <w:t>tražbina</w:t>
      </w:r>
      <w:r w:rsidRPr="00945ADB">
        <w:rPr>
          <w:rFonts w:ascii="Times New Roman" w:hAnsi="Times New Roman"/>
          <w:sz w:val="24"/>
          <w:szCs w:val="24"/>
        </w:rPr>
        <w:t xml:space="preserve"> a za osporeni iznos od 68</w:t>
      </w:r>
      <w:r w:rsidRPr="00945ADB" w:rsidR="005542BA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731</w:t>
      </w:r>
      <w:r w:rsidRPr="00945ADB" w:rsidR="005542BA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704,55 kn stečajni vjerovnik biti će upućen u parnicu posebnim rješenjem radi utvrđivanja te osporene tražbine II. višeg isplatnog reda.</w:t>
      </w:r>
    </w:p>
    <w:p w:rsidRPr="00945ADB" w:rsidR="00683261" w:rsidP="00703107" w:rsidRDefault="00683261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131. HIGHLINK SHIPPING COMPANY LIMITED, OIB HE145043, Avenue Arzobispo Makarios III, n 284, Fortuna Court, Block B, Floo 3105, Limassol, Cipar, prijavio je tražbinu u iznosu od 11</w:t>
      </w:r>
      <w:r w:rsidRPr="00945ADB" w:rsidR="001162FE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264</w:t>
      </w:r>
      <w:r w:rsidRPr="00945ADB" w:rsidR="001162FE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192,08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Brodograđevni ugovor za jedan tanker za naftu, naftne prerađevine i kemikalije od 50.010 t nosivosti, gradnja 722 od 16.1.2014, Jamstvo Novogradnja 722 od 16.1.2014., Ovršna isprava na 559.742,73 kn.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priznaje u iznosu od </w:t>
      </w:r>
      <w:r w:rsidRPr="00945ADB" w:rsidR="008E761D">
        <w:rPr>
          <w:rFonts w:ascii="Times New Roman" w:hAnsi="Times New Roman"/>
          <w:sz w:val="24"/>
          <w:szCs w:val="24"/>
        </w:rPr>
        <w:t>491.142,27</w:t>
      </w:r>
      <w:r w:rsidRPr="00945ADB">
        <w:rPr>
          <w:rFonts w:ascii="Times New Roman" w:hAnsi="Times New Roman"/>
          <w:sz w:val="24"/>
          <w:szCs w:val="24"/>
        </w:rPr>
        <w:t xml:space="preserve"> kn a osp</w:t>
      </w:r>
      <w:r w:rsidRPr="00945ADB" w:rsidR="008E761D">
        <w:rPr>
          <w:rFonts w:ascii="Times New Roman" w:hAnsi="Times New Roman"/>
          <w:sz w:val="24"/>
          <w:szCs w:val="24"/>
        </w:rPr>
        <w:t xml:space="preserve">orava dio tražbine u iznosu od </w:t>
      </w:r>
      <w:r w:rsidRPr="00945ADB">
        <w:rPr>
          <w:rFonts w:ascii="Times New Roman" w:hAnsi="Times New Roman"/>
          <w:sz w:val="24"/>
          <w:szCs w:val="24"/>
        </w:rPr>
        <w:t>10</w:t>
      </w:r>
      <w:r w:rsidRPr="00945ADB" w:rsidR="005542BA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773</w:t>
      </w:r>
      <w:r w:rsidRPr="00945ADB" w:rsidR="005542BA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049,81 kn zbog toga što </w:t>
      </w:r>
      <w:r w:rsidRPr="00945ADB" w:rsidR="008E761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>z tijeka pokrenutog arbitražnog postupka proizlazi da je osnovana tražbina u iznosu od 491.142,27 kn</w:t>
      </w:r>
      <w:r w:rsidRPr="00945ADB" w:rsidR="000F2F99">
        <w:rPr>
          <w:rFonts w:ascii="Times New Roman" w:hAnsi="Times New Roman"/>
          <w:sz w:val="24"/>
          <w:szCs w:val="24"/>
        </w:rPr>
        <w:t>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Utvrđuje se da nijedan od stečajnih vjerovnika nije osporio tražbinu.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0F2096">
        <w:rPr>
          <w:rFonts w:ascii="Times New Roman" w:hAnsi="Times New Roman"/>
          <w:sz w:val="24"/>
          <w:szCs w:val="24"/>
        </w:rPr>
        <w:t xml:space="preserve">491.142,27 </w:t>
      </w:r>
      <w:r w:rsidRPr="00945ADB">
        <w:rPr>
          <w:rFonts w:ascii="Times New Roman" w:hAnsi="Times New Roman"/>
          <w:sz w:val="24"/>
          <w:szCs w:val="24"/>
        </w:rPr>
        <w:t xml:space="preserve">kn 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</w:t>
      </w:r>
      <w:r w:rsidRPr="00945ADB" w:rsidR="000F2F99">
        <w:rPr>
          <w:rFonts w:ascii="Times New Roman" w:hAnsi="Times New Roman"/>
          <w:sz w:val="24"/>
          <w:szCs w:val="24"/>
        </w:rPr>
        <w:t>tražbina</w:t>
      </w:r>
      <w:r w:rsidRPr="00945ADB">
        <w:rPr>
          <w:rFonts w:ascii="Times New Roman" w:hAnsi="Times New Roman"/>
          <w:sz w:val="24"/>
          <w:szCs w:val="24"/>
        </w:rPr>
        <w:t xml:space="preserve"> a za osporeni iznos od 10</w:t>
      </w:r>
      <w:r w:rsidRPr="00945ADB" w:rsidR="00A23A8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773</w:t>
      </w:r>
      <w:r w:rsidRPr="00945ADB" w:rsidR="00A23A8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049,81 kn stečajni vjerovnik biti će upućen u parnicu posebnim rješenjem radi utvrđivanja te osporene tražbine II. višeg isplatnog reda.</w:t>
      </w:r>
    </w:p>
    <w:p w:rsidRPr="00945ADB" w:rsidR="001162FE" w:rsidP="00703107" w:rsidRDefault="001162FE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132. FALCONI ENGINEERING CM S.R.L., OIB 02578760981, Via Largo Terzi N.14, 25031 Capriolo, Italija, prijavio je tražbinu u iznosu od 7</w:t>
      </w:r>
      <w:r w:rsidRPr="00945ADB" w:rsidR="00BC7C3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848</w:t>
      </w:r>
      <w:r w:rsidRPr="00945ADB" w:rsidR="00BC7C38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099,8</w:t>
      </w:r>
      <w:r w:rsidRPr="00945ADB" w:rsidR="00BC7C38">
        <w:rPr>
          <w:rFonts w:ascii="Times New Roman" w:hAnsi="Times New Roman"/>
          <w:sz w:val="24"/>
          <w:szCs w:val="24"/>
        </w:rPr>
        <w:t>0</w:t>
      </w:r>
      <w:r w:rsidRPr="00945ADB">
        <w:rPr>
          <w:rFonts w:ascii="Times New Roman" w:hAnsi="Times New Roman"/>
          <w:sz w:val="24"/>
          <w:szCs w:val="24"/>
        </w:rPr>
        <w:t xml:space="preserve">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 o kupoprodaji brodske opreme za Gr 522+1, Aneks 1 od 19.5.2016, Aneks 2 od</w:t>
      </w:r>
      <w:r w:rsidRPr="00945ADB" w:rsidR="00BC7C38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30.11.2016, zapisnik sa sastanka od 23.2.2016., Ugovor o kupoprodaji brodske opreme za gr 526, Aneksi 1 od 30.11.2016. i Aneks 2 od 13.2.2017.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priznaje u iznosu od </w:t>
      </w:r>
      <w:r w:rsidRPr="00945ADB" w:rsidR="008E761D">
        <w:rPr>
          <w:rFonts w:ascii="Times New Roman" w:hAnsi="Times New Roman"/>
          <w:sz w:val="24"/>
          <w:szCs w:val="24"/>
        </w:rPr>
        <w:t>6.984.639,90</w:t>
      </w:r>
      <w:r w:rsidRPr="00945ADB">
        <w:rPr>
          <w:rFonts w:ascii="Times New Roman" w:hAnsi="Times New Roman"/>
          <w:sz w:val="24"/>
          <w:szCs w:val="24"/>
        </w:rPr>
        <w:t xml:space="preserve"> kn a osporava dio tražbine u iznosu od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863</w:t>
      </w:r>
      <w:r w:rsidRPr="00945ADB" w:rsidR="00A23A8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460</w:t>
      </w:r>
      <w:r w:rsidRPr="00945ADB" w:rsidR="00A23A81">
        <w:rPr>
          <w:rFonts w:ascii="Times New Roman" w:hAnsi="Times New Roman"/>
          <w:sz w:val="24"/>
          <w:szCs w:val="24"/>
        </w:rPr>
        <w:t>,00</w:t>
      </w:r>
      <w:r w:rsidRPr="00945ADB">
        <w:rPr>
          <w:rFonts w:ascii="Times New Roman" w:hAnsi="Times New Roman"/>
          <w:sz w:val="24"/>
          <w:szCs w:val="24"/>
        </w:rPr>
        <w:t xml:space="preserve"> kn zbog toga što Fakturirana usluga se plaća tek na isporuci broda</w:t>
      </w:r>
      <w:r w:rsidRPr="00945ADB" w:rsidR="000F2F99">
        <w:rPr>
          <w:rFonts w:ascii="Times New Roman" w:hAnsi="Times New Roman"/>
          <w:sz w:val="24"/>
          <w:szCs w:val="24"/>
        </w:rPr>
        <w:t>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8E761D">
        <w:rPr>
          <w:rFonts w:ascii="Times New Roman" w:hAnsi="Times New Roman"/>
          <w:sz w:val="24"/>
          <w:szCs w:val="24"/>
        </w:rPr>
        <w:t xml:space="preserve">6.984.639,90 </w:t>
      </w:r>
      <w:r w:rsidRPr="00945ADB">
        <w:rPr>
          <w:rFonts w:ascii="Times New Roman" w:hAnsi="Times New Roman"/>
          <w:sz w:val="24"/>
          <w:szCs w:val="24"/>
        </w:rPr>
        <w:t xml:space="preserve">kn 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</w:t>
      </w:r>
      <w:r w:rsidRPr="00945ADB" w:rsidR="00A23A81">
        <w:rPr>
          <w:rFonts w:ascii="Times New Roman" w:hAnsi="Times New Roman"/>
          <w:sz w:val="24"/>
          <w:szCs w:val="24"/>
        </w:rPr>
        <w:t xml:space="preserve"> </w:t>
      </w:r>
      <w:r w:rsidRPr="00945ADB" w:rsidR="000F2F99">
        <w:rPr>
          <w:rFonts w:ascii="Times New Roman" w:hAnsi="Times New Roman"/>
          <w:sz w:val="24"/>
          <w:szCs w:val="24"/>
        </w:rPr>
        <w:t>tražbina</w:t>
      </w:r>
      <w:r w:rsidRPr="00945ADB">
        <w:rPr>
          <w:rFonts w:ascii="Times New Roman" w:hAnsi="Times New Roman"/>
          <w:sz w:val="24"/>
          <w:szCs w:val="24"/>
        </w:rPr>
        <w:t xml:space="preserve"> a za osporeni iznos od 863</w:t>
      </w:r>
      <w:r w:rsidRPr="00945ADB" w:rsidR="00A23A81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460</w:t>
      </w:r>
      <w:r w:rsidRPr="00945ADB" w:rsidR="00A23A81">
        <w:rPr>
          <w:rFonts w:ascii="Times New Roman" w:hAnsi="Times New Roman"/>
          <w:sz w:val="24"/>
          <w:szCs w:val="24"/>
        </w:rPr>
        <w:t>,00</w:t>
      </w:r>
      <w:r w:rsidRPr="00945ADB">
        <w:rPr>
          <w:rFonts w:ascii="Times New Roman" w:hAnsi="Times New Roman"/>
          <w:sz w:val="24"/>
          <w:szCs w:val="24"/>
        </w:rPr>
        <w:t xml:space="preserve"> kn stečajni vjerovnik biti će upućen u parnicu posebnim rješenjem radi utvrđivanja te osporene tražbine II. višeg isplatnog reda.</w:t>
      </w:r>
    </w:p>
    <w:p w:rsidRPr="00945ADB" w:rsidR="00BC7C38" w:rsidP="00703107" w:rsidRDefault="00BC7C38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133. CLdN ro-ro S.A., 3-7 rue Schiller, L-2519 Luksemburg, upisano u Registar trgovačkih društava Luksemburg, reg. Broj: B103758, OIB 95934026059, zastupano po Luki Tadić-Čoliću, odvjetniku u Zagrebu, prijavio je tražbinu u iznosu od 23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084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762,55</w:t>
      </w:r>
      <w:r w:rsidRPr="00945ADB" w:rsidR="001E5859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 za novogradnju 531 i aneks uz prijevod (II) Ugovor za novogradn</w:t>
      </w:r>
      <w:r w:rsidRPr="00945ADB" w:rsidR="001E5859">
        <w:rPr>
          <w:rFonts w:ascii="Times New Roman" w:hAnsi="Times New Roman"/>
          <w:sz w:val="24"/>
          <w:szCs w:val="24"/>
        </w:rPr>
        <w:t>j</w:t>
      </w:r>
      <w:r w:rsidRPr="00945ADB">
        <w:rPr>
          <w:rFonts w:ascii="Times New Roman" w:hAnsi="Times New Roman"/>
          <w:sz w:val="24"/>
          <w:szCs w:val="24"/>
        </w:rPr>
        <w:t>u 532 i aneks, uz prijevod, (III) SWIFT potvrde o uplati po Ugovoru za novogradnju 531, uz prijevod i (IV) SWIFT potvrde o uplati po Ugovoru za novogradnju uz prijevod 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23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084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762,55 kn</w:t>
      </w:r>
      <w:r w:rsidRPr="00945ADB" w:rsidR="001E5859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1E5859" w:rsidP="00703107" w:rsidRDefault="001E5859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134. Bolidt Kunststoftoepassing B.V. (Bolidt</w:t>
      </w:r>
      <w:r w:rsidRPr="00945ADB" w:rsidR="005F151A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Synthetic Products and Systems), OIB 24751207121, Nijverkeidsweg 37, 3340</w:t>
      </w:r>
      <w:r w:rsidRPr="00945ADB" w:rsidR="001E5859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AC Hendrik-Ido-Ambacht, Nizozemska, zastupan po odvjetniku Luka Tadić-Čolić iz Zagreba, prijavio je tražbinu u iznosu od 13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580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794,84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potvrda narudžbe od 15.6.2018. za proizvodnju sintetičkog poda Bolidt Lightweight ET/SL-K s pripadajućim izolatorima i premazima za brod u izgradnji ULJANIK 526 uz prijevod.</w:t>
      </w:r>
    </w:p>
    <w:p w:rsidRPr="00945ADB" w:rsidR="0029054E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</w:t>
      </w:r>
      <w:r w:rsidRPr="00945ADB" w:rsidR="008E761D">
        <w:rPr>
          <w:rFonts w:ascii="Times New Roman" w:hAnsi="Times New Roman"/>
          <w:sz w:val="24"/>
          <w:szCs w:val="24"/>
        </w:rPr>
        <w:t>osporava</w:t>
      </w:r>
      <w:r w:rsidRPr="00945ADB">
        <w:rPr>
          <w:rFonts w:ascii="Times New Roman" w:hAnsi="Times New Roman"/>
          <w:sz w:val="24"/>
          <w:szCs w:val="24"/>
        </w:rPr>
        <w:t xml:space="preserve"> u cijelosti</w:t>
      </w:r>
      <w:r w:rsidRPr="00945ADB" w:rsidR="0029054E">
        <w:rPr>
          <w:rFonts w:ascii="Times New Roman" w:hAnsi="Times New Roman"/>
          <w:sz w:val="24"/>
          <w:szCs w:val="24"/>
        </w:rPr>
        <w:t xml:space="preserve"> zbog toga što navedena potraživanja osporena zbog toga što materijal i usluge navedeni u ponudi 15.6.2018</w:t>
      </w:r>
      <w:r w:rsidRPr="00945ADB" w:rsidR="008767BE">
        <w:rPr>
          <w:rFonts w:ascii="Times New Roman" w:hAnsi="Times New Roman"/>
          <w:sz w:val="24"/>
          <w:szCs w:val="24"/>
        </w:rPr>
        <w:t>.</w:t>
      </w:r>
      <w:r w:rsidRPr="00945ADB" w:rsidR="0029054E">
        <w:rPr>
          <w:rFonts w:ascii="Times New Roman" w:hAnsi="Times New Roman"/>
          <w:sz w:val="24"/>
          <w:szCs w:val="24"/>
        </w:rPr>
        <w:t xml:space="preserve"> nisu ugovoreni/isporučeni</w:t>
      </w:r>
      <w:r w:rsidRPr="00945ADB" w:rsidR="000F2F99">
        <w:rPr>
          <w:rFonts w:ascii="Times New Roman" w:hAnsi="Times New Roman"/>
          <w:sz w:val="24"/>
          <w:szCs w:val="24"/>
        </w:rPr>
        <w:t>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5D66CB" w:rsidP="005D66CB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5D66CB">
        <w:rPr>
          <w:rFonts w:ascii="Times New Roman" w:hAnsi="Times New Roman"/>
          <w:sz w:val="24"/>
          <w:szCs w:val="24"/>
        </w:rPr>
        <w:t xml:space="preserve">Stečajni sudac objavljuje da će se za iznos od </w:t>
      </w:r>
      <w:r w:rsidRPr="00945ADB" w:rsidR="009506A4">
        <w:rPr>
          <w:rFonts w:ascii="Times New Roman" w:hAnsi="Times New Roman"/>
          <w:sz w:val="24"/>
          <w:szCs w:val="24"/>
        </w:rPr>
        <w:t xml:space="preserve">13.580.794,84 </w:t>
      </w:r>
      <w:r w:rsidRPr="00945ADB" w:rsidR="005D66CB">
        <w:rPr>
          <w:rFonts w:ascii="Times New Roman" w:hAnsi="Times New Roman"/>
          <w:sz w:val="24"/>
          <w:szCs w:val="24"/>
        </w:rPr>
        <w:t>kn vjerovnik uputiti na pokretanje parnice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 w:rsidR="005D66CB">
        <w:rPr>
          <w:rFonts w:ascii="Times New Roman" w:hAnsi="Times New Roman"/>
          <w:sz w:val="24"/>
          <w:szCs w:val="24"/>
        </w:rPr>
        <w:t>radi utvrđivanja osporene tražbine II. višeg isplatnog reda.</w:t>
      </w:r>
    </w:p>
    <w:p w:rsidRPr="00945ADB" w:rsidR="005D66CB" w:rsidP="0029054E" w:rsidRDefault="005D66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801CDD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135. TPK NOVA d.o.o., OIB 56243843109, Slavonska avenija 20, 10000 Zagreb, prijavio je tražbinu u iznosu od 1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495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187,84 kn s</w:t>
      </w:r>
      <w:r w:rsidRPr="00945ADB" w:rsidR="001E5859">
        <w:rPr>
          <w:rFonts w:ascii="Times New Roman" w:hAnsi="Times New Roman"/>
          <w:sz w:val="24"/>
          <w:szCs w:val="24"/>
        </w:rPr>
        <w:t xml:space="preserve">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naknada štete zbog 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povrede/neispunjenja odnosno raskida Ugovora br. H430/VF/2015 o kupoprodaji brodske opreme -</w:t>
      </w:r>
      <w:r w:rsidRPr="00945ADB" w:rsidR="001E5859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kombinirani kotao - Nov 522 plus 1 opcija, Ev.br. H401.25.PU36, s Dodatkom br. 1. od 18.5.2016. i Dodatkom br. 2. od 19.01.2017., OVRŠNA ISPRAV.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495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187,84 kn</w:t>
      </w:r>
      <w:r w:rsidRPr="00945ADB" w:rsidR="001E5859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1E5859" w:rsidP="00703107" w:rsidRDefault="001E5859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136. GeoSea Luxembourg S.A., Route des Trois cantons 11, Batiment Alto, L-8399 Windhof, Luxembourg, prijavio je tražbinu u iznosu od 9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695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526,34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 o gradnji broda - Novogradnja 520 od 14.11.2014., Primopredajni zapisnik s utvrđenim nedostacima od 9.8.2018., Zahtjev od 11.7.2019. na engleskom jeziku s ovjerenim prijevodom po ovlaštenom sudskom tumaču s prilozima, obavijest</w:t>
      </w:r>
      <w:r w:rsidRPr="00945ADB" w:rsidR="005F151A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od odvjetničkog dru.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9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695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526,34 kn</w:t>
      </w:r>
      <w:r w:rsidRPr="00945ADB" w:rsidR="001E5859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2B5C93" w:rsidP="00703107" w:rsidRDefault="002B5C93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137. FAKOM AD, OIB 02840645818, Bulevar Aleksandra Makedonskog br. 18, Skopje, Makedonija, prijavio je tražbinu u iznosu</w:t>
      </w:r>
      <w:r w:rsidRPr="00945ADB" w:rsidR="001E5859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od 10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565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690,11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računi br. 18-392-000001 i 18-293000002 od 5.3.2018 za kupnju zavarenih profila za gr 513, 514,</w:t>
      </w:r>
      <w:r w:rsidRPr="00945ADB" w:rsidR="001E5859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515, 524 i 525.</w:t>
      </w:r>
    </w:p>
    <w:p w:rsidRPr="00945ADB" w:rsidR="0029054E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</w:t>
      </w:r>
      <w:r w:rsidRPr="00945ADB" w:rsidR="008E761D">
        <w:rPr>
          <w:rFonts w:ascii="Times New Roman" w:hAnsi="Times New Roman"/>
          <w:sz w:val="24"/>
          <w:szCs w:val="24"/>
        </w:rPr>
        <w:t>osporava</w:t>
      </w:r>
      <w:r w:rsidRPr="00945ADB">
        <w:rPr>
          <w:rFonts w:ascii="Times New Roman" w:hAnsi="Times New Roman"/>
          <w:sz w:val="24"/>
          <w:szCs w:val="24"/>
        </w:rPr>
        <w:t xml:space="preserve"> u cijelosti</w:t>
      </w:r>
      <w:r w:rsidRPr="00945ADB" w:rsidR="0029054E">
        <w:rPr>
          <w:rFonts w:ascii="Times New Roman" w:hAnsi="Times New Roman"/>
          <w:sz w:val="24"/>
          <w:szCs w:val="24"/>
        </w:rPr>
        <w:t xml:space="preserve"> zbog toga što usluga nije izvršena</w:t>
      </w:r>
      <w:r w:rsidRPr="00945ADB" w:rsidR="000F2F99">
        <w:rPr>
          <w:rFonts w:ascii="Times New Roman" w:hAnsi="Times New Roman"/>
          <w:sz w:val="24"/>
          <w:szCs w:val="24"/>
        </w:rPr>
        <w:t>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5D66CB" w:rsidP="005D66CB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5D66CB">
        <w:rPr>
          <w:rFonts w:ascii="Times New Roman" w:hAnsi="Times New Roman"/>
          <w:sz w:val="24"/>
          <w:szCs w:val="24"/>
        </w:rPr>
        <w:t xml:space="preserve">Stečajni sudac objavljuje da će se za iznos od </w:t>
      </w:r>
      <w:r w:rsidRPr="00945ADB" w:rsidR="009506A4">
        <w:rPr>
          <w:rFonts w:ascii="Times New Roman" w:hAnsi="Times New Roman"/>
          <w:sz w:val="24"/>
          <w:szCs w:val="24"/>
        </w:rPr>
        <w:t xml:space="preserve">10.565.690,11 </w:t>
      </w:r>
      <w:r w:rsidRPr="00945ADB" w:rsidR="005D66CB">
        <w:rPr>
          <w:rFonts w:ascii="Times New Roman" w:hAnsi="Times New Roman"/>
          <w:sz w:val="24"/>
          <w:szCs w:val="24"/>
        </w:rPr>
        <w:t>kn vjerovnik</w:t>
      </w:r>
      <w:r w:rsidRPr="00945ADB" w:rsidR="00D96366">
        <w:rPr>
          <w:rFonts w:ascii="Times New Roman" w:hAnsi="Times New Roman"/>
          <w:sz w:val="24"/>
          <w:szCs w:val="24"/>
        </w:rPr>
        <w:t xml:space="preserve"> uputiti na pokretanje parnice </w:t>
      </w:r>
      <w:r w:rsidRPr="00945ADB" w:rsidR="005D66CB">
        <w:rPr>
          <w:rFonts w:ascii="Times New Roman" w:hAnsi="Times New Roman"/>
          <w:sz w:val="24"/>
          <w:szCs w:val="24"/>
        </w:rPr>
        <w:t>radi utvrđivanja osporene tražbine II. višeg isplatnog reda.</w:t>
      </w:r>
    </w:p>
    <w:p w:rsidRPr="00945ADB" w:rsidR="001E5859" w:rsidP="00703107" w:rsidRDefault="001E5859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138. ERSTE&amp;STEIERMAERKISCHE BANK d.d., OIB 23057039320, Jadranski trg 3a, Rijeka,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22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139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060,53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ugovori o kreditu, ugovori o izdavanju bankarskih kontragarancija, s pripadajućim aneksima, OVRŠNA ISPRAVA na iznos od 58.688.689,89 na dan otvaranja stečajnog postupka i 16.756.903,33 na dan prijave tražbine (9 zadužnica: OV-2652/18 od 12.4.2018, OV-6502.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22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139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060,53 kn</w:t>
      </w:r>
      <w:r w:rsidRPr="00945ADB" w:rsidR="001E5859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E7E2D">
        <w:rPr>
          <w:rFonts w:ascii="Times New Roman" w:hAnsi="Times New Roman"/>
          <w:sz w:val="24"/>
          <w:szCs w:val="24"/>
        </w:rPr>
        <w:t>II. viši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1E5859" w:rsidP="00703107" w:rsidRDefault="001E5859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139. METAFLEX d.o.o., OIB 84891260325, Kolodvorska 45, Novska, prijavio je tražbinu u iznosu od 4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979,1</w:t>
      </w:r>
      <w:r w:rsidRPr="00945ADB" w:rsidR="001E5859">
        <w:rPr>
          <w:rFonts w:ascii="Times New Roman" w:hAnsi="Times New Roman"/>
          <w:sz w:val="24"/>
          <w:szCs w:val="24"/>
        </w:rPr>
        <w:t>0</w:t>
      </w:r>
      <w:r w:rsidRPr="00945ADB">
        <w:rPr>
          <w:rFonts w:ascii="Times New Roman" w:hAnsi="Times New Roman"/>
          <w:sz w:val="24"/>
          <w:szCs w:val="24"/>
        </w:rPr>
        <w:t xml:space="preserve">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Rješenje o ovrsi javnog bilježnika Denisa Krajcara iz Pule br. ovrv.111/19 od 24.1.2019 doneseno na temelju vjerodostojne isprave</w:t>
      </w:r>
      <w:r w:rsidRPr="00945ADB" w:rsidR="001E5859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- računa.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4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979,1</w:t>
      </w:r>
      <w:r w:rsidRPr="00945ADB" w:rsidR="001E5859">
        <w:rPr>
          <w:rFonts w:ascii="Times New Roman" w:hAnsi="Times New Roman"/>
          <w:sz w:val="24"/>
          <w:szCs w:val="24"/>
        </w:rPr>
        <w:t>0</w:t>
      </w:r>
      <w:r w:rsidRPr="00945ADB">
        <w:rPr>
          <w:rFonts w:ascii="Times New Roman" w:hAnsi="Times New Roman"/>
          <w:sz w:val="24"/>
          <w:szCs w:val="24"/>
        </w:rPr>
        <w:t xml:space="preserve"> kn</w:t>
      </w:r>
      <w:r w:rsidRPr="00945ADB" w:rsidR="001E5859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1E5859" w:rsidP="00703107" w:rsidRDefault="001E5859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140. DNV GL Adriatica d.o.o., OIB 66958856391, Ružićeva 32, Rijeka, prijavio je tražbinu u iznosu od 348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322,38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Rješenje o ovrsi javnog bilježnika Miodraga Ivkovića iz Buzeta, Posl.br. OVRV-1917/2018</w:t>
      </w:r>
      <w:r w:rsidRPr="00945ADB" w:rsidR="005F151A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od 31.12.2018 pravomoćno i ovršno 15.01.2019. doneseno na temelju vjerodostojne isprave - računa.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348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322,38 kn</w:t>
      </w:r>
      <w:r w:rsidRPr="00945ADB" w:rsidR="001E5859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1E5859" w:rsidP="00703107" w:rsidRDefault="001E5859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141. UNITED SHIPPING SERVICES TWELVE INC. OIB 98388556392, 80 Broad Street, Monrovia, Liberija,c/o ULJANIK PLOVIDBA d.d., Carrarina 6, 52100 Pula, prijavio je tražbinu u iznosu od 9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114</w:t>
      </w:r>
      <w:r w:rsidRPr="00945ADB" w:rsidR="001E5859">
        <w:rPr>
          <w:rFonts w:ascii="Times New Roman" w:hAnsi="Times New Roman"/>
          <w:sz w:val="24"/>
          <w:szCs w:val="24"/>
        </w:rPr>
        <w:t>,00</w:t>
      </w:r>
      <w:r w:rsidRPr="00945ADB">
        <w:rPr>
          <w:rFonts w:ascii="Times New Roman" w:hAnsi="Times New Roman"/>
          <w:sz w:val="24"/>
          <w:szCs w:val="24"/>
        </w:rPr>
        <w:t xml:space="preserve">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računi.</w:t>
      </w:r>
    </w:p>
    <w:p w:rsidRPr="00945ADB" w:rsidR="0029054E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</w:t>
      </w:r>
      <w:r w:rsidRPr="00945ADB" w:rsidR="008E761D">
        <w:rPr>
          <w:rFonts w:ascii="Times New Roman" w:hAnsi="Times New Roman"/>
          <w:sz w:val="24"/>
          <w:szCs w:val="24"/>
        </w:rPr>
        <w:t>osporava</w:t>
      </w:r>
      <w:r w:rsidRPr="00945ADB">
        <w:rPr>
          <w:rFonts w:ascii="Times New Roman" w:hAnsi="Times New Roman"/>
          <w:sz w:val="24"/>
          <w:szCs w:val="24"/>
        </w:rPr>
        <w:t xml:space="preserve"> u cijelosti</w:t>
      </w:r>
      <w:r w:rsidRPr="00945ADB" w:rsidR="0029054E">
        <w:rPr>
          <w:rFonts w:ascii="Times New Roman" w:hAnsi="Times New Roman"/>
          <w:sz w:val="24"/>
          <w:szCs w:val="24"/>
        </w:rPr>
        <w:t xml:space="preserve"> zbog toga što </w:t>
      </w:r>
      <w:r w:rsidRPr="00945ADB" w:rsidR="008E761D">
        <w:rPr>
          <w:rFonts w:ascii="Times New Roman" w:hAnsi="Times New Roman"/>
          <w:sz w:val="24"/>
          <w:szCs w:val="24"/>
        </w:rPr>
        <w:t>je p</w:t>
      </w:r>
      <w:r w:rsidRPr="00945ADB" w:rsidR="0029054E">
        <w:rPr>
          <w:rFonts w:ascii="Times New Roman" w:hAnsi="Times New Roman"/>
          <w:sz w:val="24"/>
          <w:szCs w:val="24"/>
        </w:rPr>
        <w:t>rijenos potraživanja suprotan članku 176. Stečajnog zakona</w:t>
      </w:r>
      <w:r w:rsidRPr="00945ADB" w:rsidR="000F2F99">
        <w:rPr>
          <w:rFonts w:ascii="Times New Roman" w:hAnsi="Times New Roman"/>
          <w:sz w:val="24"/>
          <w:szCs w:val="24"/>
        </w:rPr>
        <w:t>.</w:t>
      </w:r>
    </w:p>
    <w:p w:rsidRPr="00945ADB" w:rsidR="0029054E" w:rsidP="008E7E2D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5D66CB" w:rsidP="005D66CB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5D66CB">
        <w:rPr>
          <w:rFonts w:ascii="Times New Roman" w:hAnsi="Times New Roman"/>
          <w:sz w:val="24"/>
          <w:szCs w:val="24"/>
        </w:rPr>
        <w:t xml:space="preserve">Stečajni sudac objavljuje da će se za iznos od </w:t>
      </w:r>
      <w:r w:rsidRPr="00945ADB" w:rsidR="00D96366">
        <w:rPr>
          <w:rFonts w:ascii="Times New Roman" w:hAnsi="Times New Roman"/>
          <w:sz w:val="24"/>
          <w:szCs w:val="24"/>
        </w:rPr>
        <w:t xml:space="preserve">9.114,00 </w:t>
      </w:r>
      <w:r w:rsidRPr="00945ADB" w:rsidR="005D66CB">
        <w:rPr>
          <w:rFonts w:ascii="Times New Roman" w:hAnsi="Times New Roman"/>
          <w:sz w:val="24"/>
          <w:szCs w:val="24"/>
        </w:rPr>
        <w:t>kn vjerovnik uputiti na pokretanje parnice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 w:rsidR="005D66CB">
        <w:rPr>
          <w:rFonts w:ascii="Times New Roman" w:hAnsi="Times New Roman"/>
          <w:sz w:val="24"/>
          <w:szCs w:val="24"/>
        </w:rPr>
        <w:t>radi utvrđivanja osporene tražbine II. višeg isplatnog reda.</w:t>
      </w:r>
    </w:p>
    <w:p w:rsidRPr="00945ADB" w:rsidR="001E5859" w:rsidP="00703107" w:rsidRDefault="001E5859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142. KLIMA MARINE d.o.o., OIB 77498128663, Ciottina 26, Rijeka, prijavio je tražbinu u iznosu od 130</w:t>
      </w:r>
      <w:r w:rsidRPr="00945ADB" w:rsidR="001E5859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367,59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1E5859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Rješenje o ovrsi javnog bilježnika Miodraga Ivkovića iz Buzeta, Posl.br. OVRV-1917/2018</w:t>
      </w:r>
      <w:r w:rsidRPr="00945ADB" w:rsidR="005F151A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od 31.12.2018 pravomoćno i ovršno 15.01.2019. doneseno na temelju vjerodostojne isprave - računa.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130</w:t>
      </w:r>
      <w:r w:rsidRPr="00945ADB" w:rsidR="005F389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367,59 kn</w:t>
      </w:r>
      <w:r w:rsidRPr="00945ADB" w:rsidR="005F389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5F389B" w:rsidP="00703107" w:rsidRDefault="005F389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143. STROJOPROMET-ZAGREB d.o.o., OIB 97994010225, Zagrebačka 6, Šenkovec, prijavio je tražbinu u iznosu od 187</w:t>
      </w:r>
      <w:r w:rsidRPr="00945ADB" w:rsidR="005F389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371,72</w:t>
      </w:r>
      <w:r w:rsidRPr="00945ADB" w:rsidR="005F389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izvod otvorenih stavaka, obračun zateznih kamata.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187</w:t>
      </w:r>
      <w:r w:rsidRPr="00945ADB" w:rsidR="005F389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371,72 kn</w:t>
      </w:r>
      <w:r w:rsidRPr="00945ADB" w:rsidR="005F389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5F389B" w:rsidP="00703107" w:rsidRDefault="005F389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144. MARITEC INTERNATIONAL SAS, OIB 26544978393, 40 rue Madeleine, Michelis, 92200 Neuilly Sur Seine, Francuska , prijavio je tražbinu u iznosu od 828838,11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pravomoćno i ovršno rješenje o ovrsi na temelju vjerodostojne isprave od 23.10.2018., posl.br. Ovrv-56/18-6 izdano od Snježane Nazarević, javnog bilježnika u Bujama.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828</w:t>
      </w:r>
      <w:r w:rsidRPr="00945ADB" w:rsidR="005F389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838,11 kn</w:t>
      </w:r>
      <w:r w:rsidRPr="00945ADB" w:rsidR="005F389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="005F389B" w:rsidP="00703107" w:rsidRDefault="005F389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801CDD" w:rsidP="00703107" w:rsidRDefault="00801CD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801CDD" w:rsidP="008E7E2D" w:rsidRDefault="00801CD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801CDD" w:rsidP="008E7E2D" w:rsidRDefault="00801CD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145. HRVATSKA RADIOTELEVIZIJA, javna ustanova, OIB 68419124305, zastupana po odvjetničkom družtvu Hanžeković &amp; Partneri d.o.o., Zagreb, Radnička cesta 22, sjedište: Prisavlje 3, 10000 Zagreb,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1</w:t>
      </w:r>
      <w:r w:rsidRPr="00945ADB" w:rsidR="005F389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141,41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Potraživanje temeljem čl. 34. st. 1 Zakona o hrvatskoj radioteleviziji. Računi, Izvod iz evidencije 4350537 te saldakonti krtica i prijave prijamnika, obračun kamata.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</w:t>
      </w:r>
      <w:r w:rsidRPr="00945ADB" w:rsidR="005F389B">
        <w:rPr>
          <w:rFonts w:ascii="Times New Roman" w:hAnsi="Times New Roman"/>
          <w:sz w:val="24"/>
          <w:szCs w:val="24"/>
        </w:rPr>
        <w:t xml:space="preserve">.141,41 kn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5F389B" w:rsidP="00703107" w:rsidRDefault="005F389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146. ĐURO ĐAKOVIĆ KOMPENZATORI d.o.o. Slavonski Brod, OIB 63914773196, Dr. Mile Budaka 1, Slavonski Brod,</w:t>
      </w:r>
      <w:r w:rsidRPr="00945ADB" w:rsidR="005F389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prijavio je tražbinu u iznosu od 813</w:t>
      </w:r>
      <w:r w:rsidRPr="00945ADB" w:rsidR="005F389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336,38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Rješenje i zaključak Trgovačkog suda u</w:t>
      </w:r>
      <w:r w:rsidRPr="00945ADB" w:rsidR="005F151A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Pazinu od dana 17.1.2019., Rješenje o ovrsi na temelju vjerodostojne isprave poslovni broj Ovrv-217/2018 od 10.09.2018., obračun kamata.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813</w:t>
      </w:r>
      <w:r w:rsidRPr="00945ADB" w:rsidR="005F389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336,38 kn</w:t>
      </w:r>
      <w:r w:rsidRPr="00945ADB" w:rsidR="005F389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i razvrstava se u </w:t>
      </w:r>
      <w:r w:rsidRPr="00945ADB" w:rsidR="008500E2">
        <w:rPr>
          <w:rFonts w:ascii="Times New Roman" w:hAnsi="Times New Roman"/>
          <w:sz w:val="24"/>
          <w:szCs w:val="24"/>
        </w:rPr>
        <w:t>II. viš</w:t>
      </w:r>
      <w:r w:rsidRPr="00945ADB" w:rsidR="008E7E2D">
        <w:rPr>
          <w:rFonts w:ascii="Times New Roman" w:hAnsi="Times New Roman"/>
          <w:sz w:val="24"/>
          <w:szCs w:val="24"/>
        </w:rPr>
        <w:t>i</w:t>
      </w:r>
      <w:r w:rsidRPr="00945ADB">
        <w:rPr>
          <w:rFonts w:ascii="Times New Roman" w:hAnsi="Times New Roman"/>
          <w:sz w:val="24"/>
          <w:szCs w:val="24"/>
        </w:rPr>
        <w:t xml:space="preserve"> isplatni red tražbina.</w:t>
      </w:r>
    </w:p>
    <w:p w:rsidRPr="00945ADB" w:rsidR="005F389B" w:rsidP="00703107" w:rsidRDefault="005F389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147. Tanja Gortan, OIB 25888158033, Zadarska ulica 42, 52100 Pula,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2</w:t>
      </w:r>
      <w:r w:rsidRPr="00945ADB" w:rsidR="005F389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514,56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Ostale materijalne naknade (regres za GO, božićnica) i kamate.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</w:t>
      </w:r>
      <w:r w:rsidRPr="00945ADB" w:rsidR="005F389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514,56 kn</w:t>
      </w:r>
      <w:r w:rsidRPr="00945ADB" w:rsidR="005F389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5F389B" w:rsidP="00703107" w:rsidRDefault="005F389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148. Sanja Škropeta, OIB 94651772807, Put za Kanalić 23, 52100 Pula,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1</w:t>
      </w:r>
      <w:r w:rsidRPr="00945ADB" w:rsidR="005F389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741,35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5F389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Ostale materijalne naknade (regres za GO) i kamate.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5F389B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</w:t>
      </w:r>
      <w:r w:rsidRPr="00945ADB" w:rsidR="005F389B">
        <w:rPr>
          <w:rFonts w:ascii="Times New Roman" w:hAnsi="Times New Roman"/>
          <w:sz w:val="24"/>
          <w:szCs w:val="24"/>
        </w:rPr>
        <w:t>,</w:t>
      </w:r>
      <w:r w:rsidRPr="00945ADB">
        <w:rPr>
          <w:rFonts w:ascii="Times New Roman" w:hAnsi="Times New Roman"/>
          <w:sz w:val="24"/>
          <w:szCs w:val="24"/>
        </w:rPr>
        <w:t>741,35 kn</w:t>
      </w:r>
      <w:r w:rsidRPr="00945ADB" w:rsidR="005F389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  <w:r w:rsidRPr="00945ADB" w:rsidR="005F389B">
        <w:rPr>
          <w:rFonts w:ascii="Times New Roman" w:hAnsi="Times New Roman"/>
          <w:sz w:val="24"/>
          <w:szCs w:val="24"/>
        </w:rPr>
        <w:t xml:space="preserve"> </w:t>
      </w:r>
    </w:p>
    <w:p w:rsidRPr="00945ADB" w:rsidR="005F389B" w:rsidP="00703107" w:rsidRDefault="005F389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149. Lea Punčec Josipović, OIB 87689072217, Puljska cesta 27D, 52212 Fažana,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1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741,35 kn s </w:t>
      </w:r>
    </w:p>
    <w:p w:rsidRPr="00945ADB" w:rsidR="00D121A9" w:rsidP="00703107" w:rsidRDefault="000E12A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osnova:</w:t>
      </w:r>
      <w:r w:rsidRPr="00945ADB" w:rsidR="00D121A9">
        <w:rPr>
          <w:rFonts w:ascii="Times New Roman" w:hAnsi="Times New Roman"/>
          <w:sz w:val="24"/>
          <w:szCs w:val="24"/>
        </w:rPr>
        <w:t xml:space="preserve"> Ostale materijalne naknade (regres za GO) i kamate.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741,35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801CDD" w:rsidP="00703107" w:rsidRDefault="00801CD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801CDD" w:rsidP="00703107" w:rsidRDefault="00801CD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801CDD" w:rsidP="00703107" w:rsidRDefault="00801CD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150. Ana Frančula Glavić, OIB 84413619209, Lukeži 95, 52332 Pićan,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1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793,46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Ostale materijalne naknade (regres za GO) i kamate.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793,46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151. Danijela Anjoš, OIB 30787641259, Filipana 54, 52206 Marčana,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10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289,57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neisplaćeni prijevoz, ostale materijalne naknade (regres za GO, božićnica) i kamate.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10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289,57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152. Veljko Grbac, OIB 67285653920, Ulica Marsovog Polja 46, 52100 Pula, prijavio je tražbinu u iznosu od 2</w:t>
      </w:r>
      <w:r w:rsidRPr="00945ADB" w:rsidR="00AD3FCB">
        <w:rPr>
          <w:rFonts w:ascii="Times New Roman" w:hAnsi="Times New Roman"/>
          <w:sz w:val="24"/>
          <w:szCs w:val="24"/>
        </w:rPr>
        <w:t>-</w:t>
      </w:r>
      <w:r w:rsidRPr="00945ADB">
        <w:rPr>
          <w:rFonts w:ascii="Times New Roman" w:hAnsi="Times New Roman"/>
          <w:sz w:val="24"/>
          <w:szCs w:val="24"/>
        </w:rPr>
        <w:t xml:space="preserve">514,56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Ostale materijalne naknade (regres za GO, božićnica) i kamate.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</w:t>
      </w:r>
      <w:r w:rsidRPr="00945ADB" w:rsidR="00AD3FCB">
        <w:rPr>
          <w:rFonts w:ascii="Times New Roman" w:hAnsi="Times New Roman"/>
          <w:sz w:val="24"/>
          <w:szCs w:val="24"/>
        </w:rPr>
        <w:t xml:space="preserve">14,56 kn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153. Jelena Vojinović Terlević, OIB 33658587272, Ulica Benediktinske Opatije 1, 52100 Pula,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594,89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neisplaćeni prijevoz.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594,89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154. Grozdan Mišan, OIB 13238386923,Kužinići 44, 52206 Marčana, prijavio je tražbinu u iznosu od 646,55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</w:t>
      </w:r>
      <w:r w:rsidRPr="00945ADB" w:rsidR="00AD3FCB">
        <w:rPr>
          <w:rFonts w:ascii="Times New Roman" w:hAnsi="Times New Roman"/>
          <w:sz w:val="24"/>
          <w:szCs w:val="24"/>
        </w:rPr>
        <w:t>aće, neisplaćeni prijevoz.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AD3FCB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</w:t>
      </w:r>
      <w:r w:rsidRPr="00945ADB" w:rsidR="00AD3FCB">
        <w:rPr>
          <w:rFonts w:ascii="Times New Roman" w:hAnsi="Times New Roman"/>
          <w:sz w:val="24"/>
          <w:szCs w:val="24"/>
        </w:rPr>
        <w:t xml:space="preserve">utvrđenom u iznosu od 646,55 kn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155. Boris Krelja, OIB 93850417462, Hrboki 37, 52207 Barban, prijavio je tražbinu u iznosu od 672,88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</w:t>
      </w:r>
      <w:r w:rsidRPr="00945ADB" w:rsidR="00AD3FCB">
        <w:rPr>
          <w:rFonts w:ascii="Times New Roman" w:hAnsi="Times New Roman"/>
          <w:sz w:val="24"/>
          <w:szCs w:val="24"/>
        </w:rPr>
        <w:t>plaće, neisplaćeni prijevoz</w:t>
      </w:r>
      <w:r w:rsidRPr="00945ADB">
        <w:rPr>
          <w:rFonts w:ascii="Times New Roman" w:hAnsi="Times New Roman"/>
          <w:sz w:val="24"/>
          <w:szCs w:val="24"/>
        </w:rPr>
        <w:t>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672,88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 xml:space="preserve">156. Alen Išić, OIB 41847401259, Ulica Fižela 7, 52100 Pula, prijavio je tražbinu u iznosu od 739,39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neisplaćeni prijevoz.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</w:t>
      </w:r>
      <w:r w:rsidRPr="00945ADB" w:rsidR="00AD3FCB">
        <w:rPr>
          <w:rFonts w:ascii="Times New Roman" w:hAnsi="Times New Roman"/>
          <w:sz w:val="24"/>
          <w:szCs w:val="24"/>
        </w:rPr>
        <w:t xml:space="preserve">utvrđenom u iznosu od 739,39 kn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157. Pavlina Klasta, OIB 65668675768, Ulica Borik 28, 52100 Pula,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89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072,22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neisplaćeni prijevoz, ostale materijalne naknade (regres za GO, božićnica, ost.mat.dav.) i kamate, otpremnina.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89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072,22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158. Davor Cetina, OIB 11598133042, Cukrići 30, 52342 Svetvinčenat, prijavio je tražbinu u iznosu od 1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049,13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</w:t>
      </w:r>
      <w:r w:rsidRPr="00945ADB" w:rsidR="00AD3FCB">
        <w:rPr>
          <w:rFonts w:ascii="Times New Roman" w:hAnsi="Times New Roman"/>
          <w:sz w:val="24"/>
          <w:szCs w:val="24"/>
        </w:rPr>
        <w:t>e plaće, neisplaćeni prijevoz</w:t>
      </w:r>
      <w:r w:rsidRPr="00945ADB">
        <w:rPr>
          <w:rFonts w:ascii="Times New Roman" w:hAnsi="Times New Roman"/>
          <w:sz w:val="24"/>
          <w:szCs w:val="24"/>
        </w:rPr>
        <w:t>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049,13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159. Adriano Černjul, OIB 83402482902, Dobricheva ulica 23, 52100 Pula, prijavio je tražbinu u iznosu od 521,15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</w:t>
      </w:r>
      <w:r w:rsidRPr="00945ADB" w:rsidR="00AD3FCB">
        <w:rPr>
          <w:rFonts w:ascii="Times New Roman" w:hAnsi="Times New Roman"/>
          <w:sz w:val="24"/>
          <w:szCs w:val="24"/>
        </w:rPr>
        <w:t>e plaće, neisplaćeni prijevoz</w:t>
      </w:r>
      <w:r w:rsidRPr="00945ADB">
        <w:rPr>
          <w:rFonts w:ascii="Times New Roman" w:hAnsi="Times New Roman"/>
          <w:sz w:val="24"/>
          <w:szCs w:val="24"/>
        </w:rPr>
        <w:t>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521,15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160. Zoran Milinković, OIB 18147276024, Giuseppe Tromba 78, 52100 Pula, prijavio je tražbinu u iznosu od 946,75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</w:t>
      </w:r>
      <w:r w:rsidRPr="00945ADB" w:rsidR="00AD3FCB">
        <w:rPr>
          <w:rFonts w:ascii="Times New Roman" w:hAnsi="Times New Roman"/>
          <w:sz w:val="24"/>
          <w:szCs w:val="24"/>
        </w:rPr>
        <w:t>e plaće, neisplaćeni prijevoz</w:t>
      </w:r>
      <w:r w:rsidRPr="00945ADB">
        <w:rPr>
          <w:rFonts w:ascii="Times New Roman" w:hAnsi="Times New Roman"/>
          <w:sz w:val="24"/>
          <w:szCs w:val="24"/>
        </w:rPr>
        <w:t>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AD3FCB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946,75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161. Ivica Milovan, OIB 38607451733, Cukrići 12, 52342 Svetvinčenat, prijavio je tražbinu u iznosu od 631,52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</w:t>
      </w:r>
    </w:p>
    <w:p w:rsidRPr="00945ADB" w:rsidR="00D121A9" w:rsidP="00703107" w:rsidRDefault="00D121A9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Neisplaćen</w:t>
      </w:r>
      <w:r w:rsidRPr="00945ADB" w:rsidR="00AD3FCB">
        <w:rPr>
          <w:rFonts w:ascii="Times New Roman" w:hAnsi="Times New Roman"/>
          <w:sz w:val="24"/>
          <w:szCs w:val="24"/>
        </w:rPr>
        <w:t>e plaće, neisplaćeni prijevoz</w:t>
      </w:r>
      <w:r w:rsidRPr="00945ADB">
        <w:rPr>
          <w:rFonts w:ascii="Times New Roman" w:hAnsi="Times New Roman"/>
          <w:sz w:val="24"/>
          <w:szCs w:val="24"/>
        </w:rPr>
        <w:t>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631,52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 xml:space="preserve">162. Boris Dvoršak, OIB 24011873620, Trgovačka ul. 153, 52215 Vodnjan (Dignano), prijavio je </w:t>
      </w:r>
      <w:r w:rsidRPr="00945ADB" w:rsidR="00AD3FCB">
        <w:rPr>
          <w:rFonts w:ascii="Times New Roman" w:hAnsi="Times New Roman"/>
          <w:sz w:val="24"/>
          <w:szCs w:val="24"/>
        </w:rPr>
        <w:t xml:space="preserve">tražbinu u iznosu od 178.227,82 </w:t>
      </w:r>
      <w:r w:rsidRPr="00945ADB">
        <w:rPr>
          <w:rFonts w:ascii="Times New Roman" w:hAnsi="Times New Roman"/>
          <w:sz w:val="24"/>
          <w:szCs w:val="24"/>
        </w:rPr>
        <w:t xml:space="preserve">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neis</w:t>
      </w:r>
      <w:r w:rsidRPr="00945ADB" w:rsidR="00AD3FCB">
        <w:rPr>
          <w:rFonts w:ascii="Times New Roman" w:hAnsi="Times New Roman"/>
          <w:sz w:val="24"/>
          <w:szCs w:val="24"/>
        </w:rPr>
        <w:t>plaćeni prijevoz i otpremnina</w:t>
      </w:r>
      <w:r w:rsidRPr="00945ADB">
        <w:rPr>
          <w:rFonts w:ascii="Times New Roman" w:hAnsi="Times New Roman"/>
          <w:sz w:val="24"/>
          <w:szCs w:val="24"/>
        </w:rPr>
        <w:t>.</w:t>
      </w:r>
    </w:p>
    <w:p w:rsidRPr="00945ADB" w:rsidR="0029054E" w:rsidP="00BC28C4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priznaje u iznosu od </w:t>
      </w:r>
      <w:r w:rsidRPr="00945ADB" w:rsidR="00D51A6F">
        <w:rPr>
          <w:rFonts w:ascii="Times New Roman" w:hAnsi="Times New Roman"/>
          <w:sz w:val="24"/>
          <w:szCs w:val="24"/>
        </w:rPr>
        <w:t>2.709,92</w:t>
      </w:r>
      <w:r w:rsidRPr="00945ADB">
        <w:rPr>
          <w:rFonts w:ascii="Times New Roman" w:hAnsi="Times New Roman"/>
          <w:sz w:val="24"/>
          <w:szCs w:val="24"/>
        </w:rPr>
        <w:t xml:space="preserve"> kn a osporava dio tražbine u iznosu od 175</w:t>
      </w:r>
      <w:r w:rsidRPr="00945ADB" w:rsidR="00A0438A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517,9</w:t>
      </w:r>
      <w:r w:rsidRPr="00945ADB" w:rsidR="00A0438A">
        <w:rPr>
          <w:rFonts w:ascii="Times New Roman" w:hAnsi="Times New Roman"/>
          <w:sz w:val="24"/>
          <w:szCs w:val="24"/>
        </w:rPr>
        <w:t>0</w:t>
      </w:r>
      <w:r w:rsidRPr="00945ADB">
        <w:rPr>
          <w:rFonts w:ascii="Times New Roman" w:hAnsi="Times New Roman"/>
          <w:sz w:val="24"/>
          <w:szCs w:val="24"/>
        </w:rPr>
        <w:t xml:space="preserve"> kn zbog toga što osporava se za iznos otpremnine</w:t>
      </w:r>
      <w:r w:rsidRPr="00945ADB" w:rsidR="000F2F99">
        <w:rPr>
          <w:rFonts w:ascii="Times New Roman" w:hAnsi="Times New Roman"/>
          <w:sz w:val="24"/>
          <w:szCs w:val="24"/>
        </w:rPr>
        <w:t>.</w:t>
      </w:r>
    </w:p>
    <w:p w:rsidRPr="00945ADB" w:rsidR="0029054E" w:rsidP="00BC28C4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29054E" w:rsidP="00BC28C4" w:rsidRDefault="0029054E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objavljuje da se tražbina stečajnog vjerovnika smatra utvrđenom u iznosu od </w:t>
      </w:r>
      <w:r w:rsidRPr="00945ADB" w:rsidR="00D51A6F">
        <w:rPr>
          <w:rFonts w:ascii="Times New Roman" w:hAnsi="Times New Roman"/>
          <w:sz w:val="24"/>
          <w:szCs w:val="24"/>
        </w:rPr>
        <w:t xml:space="preserve">2.709,92 </w:t>
      </w:r>
      <w:r w:rsidRPr="00945ADB">
        <w:rPr>
          <w:rFonts w:ascii="Times New Roman" w:hAnsi="Times New Roman"/>
          <w:sz w:val="24"/>
          <w:szCs w:val="24"/>
        </w:rPr>
        <w:t xml:space="preserve">kn i razvrstava se u I. viši isplatni red </w:t>
      </w:r>
      <w:r w:rsidRPr="00945ADB" w:rsidR="000F2F99">
        <w:rPr>
          <w:rFonts w:ascii="Times New Roman" w:hAnsi="Times New Roman"/>
          <w:sz w:val="24"/>
          <w:szCs w:val="24"/>
        </w:rPr>
        <w:t>tražbina</w:t>
      </w:r>
      <w:r w:rsidRPr="00945ADB">
        <w:rPr>
          <w:rFonts w:ascii="Times New Roman" w:hAnsi="Times New Roman"/>
          <w:sz w:val="24"/>
          <w:szCs w:val="24"/>
        </w:rPr>
        <w:t xml:space="preserve"> a za osporeni iznos od 175</w:t>
      </w:r>
      <w:r w:rsidRPr="00945ADB" w:rsidR="00D51A6F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517,9</w:t>
      </w:r>
      <w:r w:rsidRPr="00945ADB" w:rsidR="00A0438A">
        <w:rPr>
          <w:rFonts w:ascii="Times New Roman" w:hAnsi="Times New Roman"/>
          <w:sz w:val="24"/>
          <w:szCs w:val="24"/>
        </w:rPr>
        <w:t>0</w:t>
      </w:r>
      <w:r w:rsidRPr="00945ADB">
        <w:rPr>
          <w:rFonts w:ascii="Times New Roman" w:hAnsi="Times New Roman"/>
          <w:sz w:val="24"/>
          <w:szCs w:val="24"/>
        </w:rPr>
        <w:t xml:space="preserve"> kn stečajni vjerovnik biti će upućen u parnicu posebnim rješenjem radi utvrđivanja te osporene tražbine I. višeg isplatnog reda.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163. Darjan Kraljić, OIB 33174089044, Voltićeva ulica 3, 52100 Pula, prijavio je tražbinu u iznosu od 729,88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</w:t>
      </w:r>
      <w:r w:rsidRPr="00945ADB" w:rsidR="00AD3FCB">
        <w:rPr>
          <w:rFonts w:ascii="Times New Roman" w:hAnsi="Times New Roman"/>
          <w:sz w:val="24"/>
          <w:szCs w:val="24"/>
        </w:rPr>
        <w:t xml:space="preserve"> plaće, neisplaćeni prijevoz.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729,88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164. Robert Erdeš, OIB 01459947184, Ulica Urati 6, 52100 Pula, prijavio je tražbinu u iznosu od 651,27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</w:t>
      </w:r>
      <w:r w:rsidRPr="00945ADB" w:rsidR="00AD3FCB">
        <w:rPr>
          <w:rFonts w:ascii="Times New Roman" w:hAnsi="Times New Roman"/>
          <w:sz w:val="24"/>
          <w:szCs w:val="24"/>
        </w:rPr>
        <w:t>plaće, neisplaćeni prijevoz.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651,27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165. Mladen Cetina, OIB 84288308682, Jadreški 12, 52100 Pula, prijavio je tražbinu u iznosu od 737,96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AD3FCB">
        <w:rPr>
          <w:rFonts w:ascii="Times New Roman" w:hAnsi="Times New Roman"/>
          <w:sz w:val="24"/>
          <w:szCs w:val="24"/>
        </w:rPr>
        <w:t xml:space="preserve"> Neisplaćene plaće, neisplaćeni prijevoz</w:t>
      </w:r>
      <w:r w:rsidRPr="00945ADB">
        <w:rPr>
          <w:rFonts w:ascii="Times New Roman" w:hAnsi="Times New Roman"/>
          <w:sz w:val="24"/>
          <w:szCs w:val="24"/>
        </w:rPr>
        <w:t>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737,96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166. Roland Pačić, OIB 81128277730, Smiljevac 90, 52204 Ližnjan, prijavio je tražbinu u iznosu od 723,23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neisplaće</w:t>
      </w:r>
      <w:r w:rsidRPr="00945ADB" w:rsidR="00AD3FCB">
        <w:rPr>
          <w:rFonts w:ascii="Times New Roman" w:hAnsi="Times New Roman"/>
          <w:sz w:val="24"/>
          <w:szCs w:val="24"/>
        </w:rPr>
        <w:t>ni prijevoz</w:t>
      </w:r>
      <w:r w:rsidRPr="00945ADB">
        <w:rPr>
          <w:rFonts w:ascii="Times New Roman" w:hAnsi="Times New Roman"/>
          <w:sz w:val="24"/>
          <w:szCs w:val="24"/>
        </w:rPr>
        <w:t>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</w:t>
      </w:r>
      <w:r w:rsidRPr="00945ADB" w:rsidR="00AD3FCB">
        <w:rPr>
          <w:rFonts w:ascii="Times New Roman" w:hAnsi="Times New Roman"/>
          <w:sz w:val="24"/>
          <w:szCs w:val="24"/>
        </w:rPr>
        <w:t xml:space="preserve">tvrđenom u iznosu od 723,23 kn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167. Jasminka Stojanović, OIB 73448214350, Blažićevo 43c, 51000 Rijeka,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39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080,82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neisplaćeni prijevoz, ostale materijalne naknade (regres za GO, božićnica) i kamate, otpremnina.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39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080,82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168. Ines Mirković, OIB 74405283420, Ul. Mije Percana 62, 52208 Krnica,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156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767,89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neisplaćeni prijevoz, ostale materijalne naknade (regres za GO, božićnica, ost.mat.dav.) i kamate, otpremnina.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156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767,89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169. Anamarija Banković, OIB 99408633372, Rudarska ul. 10, 52215 Vodnjan (Dignano),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 w:rsidR="00AD3FCB">
        <w:rPr>
          <w:rFonts w:ascii="Times New Roman" w:hAnsi="Times New Roman"/>
          <w:sz w:val="24"/>
          <w:szCs w:val="24"/>
        </w:rPr>
        <w:t xml:space="preserve"> je tražbinu u iznosu od </w:t>
      </w:r>
      <w:r w:rsidRPr="00945ADB">
        <w:rPr>
          <w:rFonts w:ascii="Times New Roman" w:hAnsi="Times New Roman"/>
          <w:sz w:val="24"/>
          <w:szCs w:val="24"/>
        </w:rPr>
        <w:t>135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644,04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neisplaćeni prijevoz, ostale materijalne naknade (regres za GO, božićnica) i kamate, otpremnina.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135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644,04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170. Ingrid Folo, OIB 04712095928, Foli 21, 52342 Svetvinčenat,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52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227,05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neisplaćeni prijevoz, ostale materijalne naknade (regres za GO, božićnica) i kamate, otpremnina.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52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227,05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171. Marina Svitich, OIB 99191283424, Scalierova ulica 36, 52100 Pula,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61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130,48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neisplaćeni prijevoz, ostale materijalne naknade (regres za GO, božićnica, jubil.nagr.) i kamate, otpremnina.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61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130,48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172. Barbara Vukmir, OIB 92198516379, Dvorine 18, 52100 Pula,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51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498,77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neisplaćeni prijevoz, ostale materijalne naknade (regres za GO, božićnica) i kamate, otpremnina.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AD3FCB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51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498,77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173. Jadranka Rajkovača, OIB 93698112658, Poljana 2, 51215 Kastav,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106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568,84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neisplaćeni prijevoz, ostale materijalne naknade (regres za GO, božićnica) i kamate, otpremnina.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106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568,84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174. Rea Čargonja Katić, OIB 06202144282, Lošinjska 18, 51000 Rijeka,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48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606,29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ostale materijalne naknade (regres za GO, božićnica) i kamate, otpremnina.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48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606,29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175. Elvis Pahljina, OIB 52250372107, Ulica Valsaline 29, 52100 Pula, prijavio je tražbinu u iznosu od 339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492,76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neisplaćeni prijevoz, ostale materijalne naknade (regres za GO, božićnica, ost.mat.dav.) i kamate, otpremnina.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339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492,76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176. Patricija Rovis Lisica, OIB 39648535177, Ulica Baližerka 58, Pula,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141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034,17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neisplaćeni prijevoz, ostale materijalne naknade (regres za GO, božićnica) i kamate, otpremnina.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141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034,17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177. Mauricija Orlić Kolić, OIB 36152667920, Stankovićeva ulica 37, 52100 Pula,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122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253,07 kn s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neisplaćeni prijevoz, ostale materijalne naknade (regres za GO, božićnica) i kamate, otpremnina.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122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253,07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178. Suzana Vale, OIB 01572634914, Kožljani 6, 52207 Barban,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963,93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neisplaćeni prijevoz.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63795E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963,93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63795E" w:rsidP="00703107" w:rsidRDefault="0063795E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179. Melita Grbac, OIB 97797832555, Kochova ulica 11, 52100 Pula,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138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149,03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neisplaćeni prijevoz, ostale materijalne naknade (regres za GO, božićnica) i kamate, otpremnina.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138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149,03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180. Lorena Šarić, OIB 66421787788, Trgovačka ul. 40, 52215 Vodnjan,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105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571,66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Ostale materijalne naknade (regres za GO, božićnica) i kamate, otpremnina.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105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571,66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181. Gordan Odor, OIB 10742933827, Schiavuzzijev prilaz 32, 52100 Pula, prijavio je tražbinu u iznosu od 51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601,67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neisplaćeni prijevoz, ostale materijalne naknade (regres za GO, božićnica) i kamate, otpremnina.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51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601,67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182. Duško Bambić, OIB 31306005500, Ribarska ulica 42, 52204 Ližnjan, prijavio je tražbinu u iznosu od 51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590,75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neisplaćeni prijevoz, ostale materijalne naknade (regres za GO, božićnica) i kamate, otpremnina.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51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590,75 kn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183. Marša Jelinčić, OIB 83430428103, Ulica Pradorlando 14, 52100 Pula,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2</w:t>
      </w:r>
      <w:r w:rsidRPr="00945ADB" w:rsidR="00AD3FCB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514,56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AD3FCB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Ostale materijalne naknade (regres za GO, božićnica) i kamate.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</w:t>
      </w:r>
      <w:r w:rsidRPr="00945ADB" w:rsidR="00AD3FCB">
        <w:rPr>
          <w:rFonts w:ascii="Times New Roman" w:hAnsi="Times New Roman"/>
          <w:sz w:val="24"/>
          <w:szCs w:val="24"/>
        </w:rPr>
        <w:t xml:space="preserve">tvrđenom u iznosu od 2514,56 kn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184. Barbara Radolović, OIB 43686987012, Marčana 491, 52206 Marčana,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518,51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</w:t>
      </w:r>
    </w:p>
    <w:p w:rsidRPr="00945ADB" w:rsidR="00D121A9" w:rsidP="00703107" w:rsidRDefault="00D121A9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Neisplaćene plaće, neisplaćeni prijevoz.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AD3FCB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518,51 kn</w:t>
      </w:r>
      <w:r w:rsidRPr="00945ADB" w:rsidR="001E677C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185. Tatjana Smeh, OIB 33429704870, Črnjina Ulica 4, 52100 Pula,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527,97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1E677C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Neisplaćene plaće, neisplaćeni prijevoz.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527,97 kn</w:t>
      </w:r>
      <w:r w:rsidRPr="00945ADB" w:rsidR="001E677C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186. Livio Beg, OIB 93554588466, Marčana 158A, 52206 Marčana, prijavio je tražbinu u iznosu od 134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496,43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Ostale materijalne naknade (regres za GO, božićnica) i kamate, otpremnina.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134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496,43 kn</w:t>
      </w:r>
      <w:r w:rsidRPr="00945ADB" w:rsidR="001E677C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187. Marinko Brgić, OIB 86107419751, Jurija Žakna 2, 52100 Pula, prijavio je tražbinu u iznosu od 2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514,56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Ostale materijalne naknade (regres za GO, božićnica) i kamate.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514,56 kn</w:t>
      </w:r>
      <w:r w:rsidRPr="00945ADB" w:rsidR="001E677C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188. Mladen Grgić, OIB 92805342113, Motovunska 13, 52440 Poreč, prijavio je tražbinu u iznosu od 1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741,35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Ostale materijalne naknade (regres za GO) i kamate.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741,35 kn</w:t>
      </w:r>
      <w:r w:rsidRPr="00945ADB" w:rsidR="001E677C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189. Ramajana Lakobrija, OIB 25747596750, Piazza Grande 9, 52212 Fažana,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2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514,56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Ostale materijalne naknade (regres za GO, božićnica) i kamate.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2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514,56 kn</w:t>
      </w:r>
      <w:r w:rsidRPr="00945ADB" w:rsidR="001E677C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190. Emil Bulić, OIB 46538876619, Glavani 7C, 52207 Barban, prijavio je tražbinu u iznosu od 183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579,16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neisplaćeni prijevoz, ostale materijalne naknade (regres za GO, božićnica, osl.mat.dav.) i kamate.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priznaje u cijelosti.</w:t>
      </w: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AD3FCB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sudac objavljuje da se tražbina stečajnog vjerovnika smatra utvrđenom u iznosu od 183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579,16 kn</w:t>
      </w:r>
      <w:r w:rsidRPr="00945ADB" w:rsidR="001E677C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i razvrstava se u I. viši isplatni red tražbina.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191. Viviena Sgagliardi, OIB 21372094861, Podpinjol 31A, 51000 Rijeka,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75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485,26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29054E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upravitelj tražbinu </w:t>
      </w:r>
      <w:r w:rsidRPr="00945ADB" w:rsidR="005D3350">
        <w:rPr>
          <w:rFonts w:ascii="Times New Roman" w:hAnsi="Times New Roman"/>
          <w:sz w:val="24"/>
          <w:szCs w:val="24"/>
        </w:rPr>
        <w:t xml:space="preserve">osporava u cijelosti </w:t>
      </w:r>
      <w:r w:rsidRPr="00945ADB" w:rsidR="0029054E">
        <w:rPr>
          <w:rFonts w:ascii="Times New Roman" w:hAnsi="Times New Roman"/>
          <w:sz w:val="24"/>
          <w:szCs w:val="24"/>
        </w:rPr>
        <w:t xml:space="preserve">zbog toga što </w:t>
      </w:r>
      <w:r w:rsidRPr="00945ADB" w:rsidR="00FE54C4">
        <w:rPr>
          <w:rFonts w:ascii="Times New Roman" w:hAnsi="Times New Roman"/>
          <w:sz w:val="24"/>
          <w:szCs w:val="24"/>
        </w:rPr>
        <w:t xml:space="preserve">se </w:t>
      </w:r>
      <w:r w:rsidRPr="00945ADB" w:rsidR="0029054E">
        <w:rPr>
          <w:rFonts w:ascii="Times New Roman" w:hAnsi="Times New Roman"/>
          <w:sz w:val="24"/>
          <w:szCs w:val="24"/>
        </w:rPr>
        <w:t>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 w:rsidR="0029054E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703E" w:rsidP="003F703E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703E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703E" w:rsidP="003F703E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703E">
        <w:rPr>
          <w:rFonts w:ascii="Times New Roman" w:hAnsi="Times New Roman"/>
          <w:sz w:val="24"/>
          <w:szCs w:val="24"/>
        </w:rPr>
        <w:t xml:space="preserve">Stečajni sudac objavljuje da će se za iznos od </w:t>
      </w:r>
      <w:r w:rsidRPr="00945ADB" w:rsidR="003F0D55">
        <w:rPr>
          <w:rFonts w:ascii="Times New Roman" w:hAnsi="Times New Roman"/>
          <w:sz w:val="24"/>
          <w:szCs w:val="24"/>
        </w:rPr>
        <w:t xml:space="preserve">75.485,26 </w:t>
      </w:r>
      <w:r w:rsidRPr="00945ADB" w:rsidR="003F703E">
        <w:rPr>
          <w:rFonts w:ascii="Times New Roman" w:hAnsi="Times New Roman"/>
          <w:sz w:val="24"/>
          <w:szCs w:val="24"/>
        </w:rPr>
        <w:t>kn vjerovnik uputiti na pokretanje parnice radi utvrđivanja osporene tražbine I. višeg isplatnog reda.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192. Dubravka Dujmović, OIB 02980723573, Bermač 9, 51211 Matulji,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46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847,88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1E677C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Neisplaćene plaće, otpremnina i kamate.</w:t>
      </w: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46.847,88 kn vjerovnik uputiti na pokretanje parnice radi utvrđivanja osporene tražbine I. višeg isplatnog reda.</w:t>
      </w:r>
    </w:p>
    <w:p w:rsidRPr="00945ADB" w:rsidR="003F0D55" w:rsidP="00703107" w:rsidRDefault="003F0D55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193. Mladen Kostolić, OIB 59566578652, Divkovićeva 8A, 52100 Pula, prijavio je tražbinu u iznosu od 171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894,35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171.894,35 kn vjerovnik uputiti na pokretanje parnice radi utvrđivanja osporene tražbine I. višeg isplatnog reda.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194. Andrej Vuk, OIB 44278193528, Kašćuni 71, 52100 Pula, prijavio je tražbinu u iznosu od 67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341,57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67.341,57 kn vjerovnik uputiti na pokretanje parnice radi utvrđivanja osporene tražbine I. višeg isplatnog reda.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195. Lenka Bellolan, OIB 38190140600, Meštrovićeva 34, 51000 Rijeka,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137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184,02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137.184,02 kn vjerovnik uputiti na pokretanje parnice radi utvrđivanja osporene tražbine I. višeg isplatnog reda.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196. Marija Zurak, OIB 08617796051, Karasova 3, 51000 Rijeka,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87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376,68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="00801CDD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87.376,68 kn vjerovnik uputiti na</w:t>
      </w:r>
    </w:p>
    <w:p w:rsidR="00801CDD" w:rsidP="003F0D55" w:rsidRDefault="00801CD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3F0D55" w:rsidP="003F0D55" w:rsidRDefault="003F0D55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pokretanje parnice radi utvrđivanja osporene tražbine I. višeg isplatnog reda.</w:t>
      </w:r>
    </w:p>
    <w:p w:rsidRPr="00945ADB" w:rsidR="0029054E" w:rsidP="00703107" w:rsidRDefault="0029054E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197. Hrvojka Šek, OIB 18838263992, Krležina 35, 52100 Pula,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59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083,65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59.083,65 kn vjerovnik uputiti na pokretanje parnice radi utvrđivanja osporene tražbine I. višeg isplatnog reda.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198. Jasna Buljević, OIB 35031579713, Prvog Maja 50, 51000 Rijeka,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32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449,61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32.449,61 kn vjerovnik uputiti na pokretanje parnice radi utvrđivanja osporene tražbine I. višeg isplatnog reda.</w:t>
      </w:r>
    </w:p>
    <w:p w:rsidRPr="00945ADB" w:rsidR="0029054E" w:rsidP="00703107" w:rsidRDefault="0029054E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199. Snježana Ječmenica, OIB 03788594508, Trsatske stube Petra Kružića br 16, 51000 Rijeka,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102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698,61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102.698,61 kn vjerovnik uputiti na pokretanje parnice radi utvrđivanja osporene tražbine I. višeg isplatnog reda.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200. Višnja Mauhar, OIB 98924270928, Emilija Randića 4, 51000 Rijeka,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89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709,24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89.709,24 kn vjerovnik uputiti na pokretanje parnice radi utvrđivanja osporene tražbine I. višeg isplatnog reda.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201. Ljiljana Lončarić, OIB 9185454790473, Giusseppe Duella 14A/V, 51000 Rijeka,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</w:t>
      </w:r>
      <w:r w:rsidRPr="00945ADB" w:rsidR="001E677C">
        <w:rPr>
          <w:rFonts w:ascii="Times New Roman" w:hAnsi="Times New Roman"/>
          <w:sz w:val="24"/>
          <w:szCs w:val="24"/>
        </w:rPr>
        <w:t xml:space="preserve"> u iznosu od 83.438,93 kn </w:t>
      </w:r>
      <w:r w:rsidRPr="00945ADB">
        <w:rPr>
          <w:rFonts w:ascii="Times New Roman" w:hAnsi="Times New Roman"/>
          <w:sz w:val="24"/>
          <w:szCs w:val="24"/>
        </w:rPr>
        <w:t xml:space="preserve">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83.438,93 kn vjerovnik uputiti na pokretanje parnice radi utvrđivanja osporene tražbine I. višeg isplatnog reda.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202. Tea Maletić, OIB 81492640290, Medovićeva 10, 51000 Rijeka,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86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458,13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801CDD" w:rsidP="008E7E2D" w:rsidRDefault="00801CD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86.458,13 kn vjerovnik uputiti na pokretanje parnice radi utvrđivanja osporene tražbine I. višeg isplatnog reda.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203. Marina Sertić, OIB 58322955361, Blažićevo A 12, 51000 Rijeka,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101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697,57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101.697,57 kn vjerovnik uputiti na pokretanje parnice radi utvrđivanja osporene tražbine I. višeg isplatnog reda.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204. Milka Grbavac, OIB 26929332381, Ivana Lupisa 9, 51000 Rijeka,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57</w:t>
      </w:r>
      <w:r w:rsidRPr="00945ADB" w:rsidR="003F0D55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683,35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1E677C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Neisplaćene plaće, otpremnina i kamate.</w:t>
      </w: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57.683,35 kn vjerovnik uputiti na pokretanje parnice radi utvrđivanja osporene tražbine I. višeg isplatnog reda.</w:t>
      </w:r>
    </w:p>
    <w:p w:rsidRPr="00945ADB" w:rsidR="003F0D55" w:rsidP="00703107" w:rsidRDefault="003F0D55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205. Milenka Milih, OIB 84185010303, Rubeši 109, Kastav 51215,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58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338,94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58.338,94 kn vjerovnik uputiti na pokretanje parnice radi utvrđivanja osporene tražbine I. višeg isplatnog reda.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206. Anita Kinkela, OIB 71352066460, Gaj 3, 51211 Matulji,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26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090,79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26.090,79 kn vjerovnik uputiti na pokretanje parnice radi utvrđivanja osporene tražbine I. višeg isplatnog reda.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207. Lidija Jovanović, OIB 20668116103, Plitvička 22, 51000 Rijeka,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82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779,22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82.779,22 kn vjerovnik uputiti na pokretanje parnice radi utvrđivanja osporene tražbine I. višeg isplatnog reda.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208. Gordana Bosanac, OIB 34023201498, Marije Grbac 12, 51000 Rijeka,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189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369,4</w:t>
      </w:r>
      <w:r w:rsidRPr="00945ADB" w:rsidR="001E677C">
        <w:rPr>
          <w:rFonts w:ascii="Times New Roman" w:hAnsi="Times New Roman"/>
          <w:sz w:val="24"/>
          <w:szCs w:val="24"/>
        </w:rPr>
        <w:t>0</w:t>
      </w:r>
      <w:r w:rsidRPr="00945ADB">
        <w:rPr>
          <w:rFonts w:ascii="Times New Roman" w:hAnsi="Times New Roman"/>
          <w:sz w:val="24"/>
          <w:szCs w:val="24"/>
        </w:rPr>
        <w:t xml:space="preserve">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189.369,40 kn vjerovnik uputiti na pokretanje parnice radi utvrđivanja osporene tražbine I. višeg isplatnog reda.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209. Vilma Vulić, OIB 89880809523, Selinari 6, 51000 Rijeka,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59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586,22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59.586,22 kn vjerovnik uputiti na pokretanje parnice radi utvrđivanja osporene tražbine I. višeg isplatnog reda.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210. Jasna Mikuletič, OIB 34641316730, Jurdanići 9, 51213 Jurdani,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79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816,9</w:t>
      </w:r>
      <w:r w:rsidRPr="00945ADB" w:rsidR="003F0D55">
        <w:rPr>
          <w:rFonts w:ascii="Times New Roman" w:hAnsi="Times New Roman"/>
          <w:sz w:val="24"/>
          <w:szCs w:val="24"/>
        </w:rPr>
        <w:t>0</w:t>
      </w:r>
      <w:r w:rsidRPr="00945ADB">
        <w:rPr>
          <w:rFonts w:ascii="Times New Roman" w:hAnsi="Times New Roman"/>
          <w:sz w:val="24"/>
          <w:szCs w:val="24"/>
        </w:rPr>
        <w:t xml:space="preserve">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79.816,90 kn vjerovnik uputiti na pokretanje parnice radi utvrđivanja osporene tražbine I. višeg isplatnog reda.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211. Svetlana Šabanović, OIB 84167135750, Majmajola 56, 52215 Vodnjan,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133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634,03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133.634,03 kn vjerovnik uputiti na pokretanje parnice radi utvrđivanja osporene tražbine I. višeg isplatnog reda.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212. Nada Jelinić-Starčević, OIB 32846875396, Zvonimirova 56, 51000 Rijeka,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175</w:t>
      </w:r>
      <w:r w:rsidRPr="00945ADB" w:rsidR="001E677C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 xml:space="preserve">924,04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175 924,04 kn vjerovnik uputiti na pokretanje parnice radi utvrđivanja osporene tražbine I. višeg isplatnog reda.</w:t>
      </w:r>
    </w:p>
    <w:p w:rsidRPr="00945ADB" w:rsidR="002B5C93" w:rsidP="00703107" w:rsidRDefault="002B5C93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2B5C93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21</w:t>
      </w:r>
      <w:r w:rsidRPr="00945ADB" w:rsidR="00D121A9">
        <w:rPr>
          <w:rFonts w:ascii="Times New Roman" w:hAnsi="Times New Roman"/>
          <w:sz w:val="24"/>
          <w:szCs w:val="24"/>
        </w:rPr>
        <w:t>3. Vesna Slijepčević, OIB 71000734436, Ćikovići 73B, 51215 Kastav,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 w:rsidR="00D121A9">
        <w:rPr>
          <w:rFonts w:ascii="Times New Roman" w:hAnsi="Times New Roman"/>
          <w:sz w:val="24"/>
          <w:szCs w:val="24"/>
        </w:rPr>
        <w:t xml:space="preserve"> je tražbinu u iznosu od 110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 w:rsidR="00D121A9">
        <w:rPr>
          <w:rFonts w:ascii="Times New Roman" w:hAnsi="Times New Roman"/>
          <w:sz w:val="24"/>
          <w:szCs w:val="24"/>
        </w:rPr>
        <w:t xml:space="preserve">694,84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 w:rsidR="00D121A9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 xml:space="preserve">Stečajni sudac objavljuje da će se za iznos od 110.694,84 kn vjerovnik uputiti na </w:t>
      </w:r>
      <w:r w:rsidRPr="00945ADB" w:rsidR="003F0D55">
        <w:rPr>
          <w:rFonts w:ascii="Times New Roman" w:hAnsi="Times New Roman"/>
          <w:sz w:val="24"/>
          <w:szCs w:val="24"/>
        </w:rPr>
        <w:lastRenderedPageBreak/>
        <w:t>pokretanje parnice radi utvrđivanja osporene tražbine I. višeg isplatnog reda.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214. Dario Kanižai, OIB 22463952979, Trampov Breg 25, 51216 Viškovo,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120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716,6</w:t>
      </w:r>
      <w:r w:rsidRPr="00945ADB" w:rsidR="001E677C">
        <w:rPr>
          <w:rFonts w:ascii="Times New Roman" w:hAnsi="Times New Roman"/>
          <w:sz w:val="24"/>
          <w:szCs w:val="24"/>
        </w:rPr>
        <w:t>0</w:t>
      </w:r>
      <w:r w:rsidRPr="00945ADB">
        <w:rPr>
          <w:rFonts w:ascii="Times New Roman" w:hAnsi="Times New Roman"/>
          <w:sz w:val="24"/>
          <w:szCs w:val="24"/>
        </w:rPr>
        <w:t xml:space="preserve">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120.716,60 kn vjerovnik uputiti na pokretanje parnice radi utvrđivanja osporene tražbine I. višeg isplatnog reda.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8E7E2D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215. Tijana Tržić, OIB 26736875678, Bože Vidasa 15, 51000 Rijeka,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76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086,16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8E7E2D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8E7E2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76.086,16 kn vjerovnik uputiti na pokretanje parnice radi utvrđivanja osporene tražbine I. višeg isplatnog reda.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07607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216. Vesna Marinić Španić, OIB 28911542302, Ante Pilepića 10, 51000 Rijeka,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93</w:t>
      </w:r>
      <w:r w:rsidRPr="00945ADB" w:rsidR="003F0D55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045,87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076071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076071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076071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93.045,87 kn vjerovnik uputiti na pokretanje parnice radi utvrđivanja osporene tražbine I. višeg isplatnog reda.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07607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217. Marija Sjerić, OIB 23329393470, Podhum 229, 51218 Dražice,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12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629,89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troškovi prijevoza.</w:t>
      </w:r>
    </w:p>
    <w:p w:rsidRPr="00945ADB" w:rsidR="00FE54C4" w:rsidP="00076071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076071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076071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12.629,89 kn vjerovnik uputiti na pokretanje parnice radi utvrđivanja osporene tražbine I. višeg isplatnog reda.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07607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218. Jelena Vojinović Terlević, OIB 33658587272, Ulica Benediktinske Opatije 1, 52100 Pula,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229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666,3</w:t>
      </w:r>
      <w:r w:rsidRPr="00945ADB" w:rsidR="001E677C">
        <w:rPr>
          <w:rFonts w:ascii="Times New Roman" w:hAnsi="Times New Roman"/>
          <w:sz w:val="24"/>
          <w:szCs w:val="24"/>
        </w:rPr>
        <w:t>0</w:t>
      </w:r>
      <w:r w:rsidRPr="00945ADB">
        <w:rPr>
          <w:rFonts w:ascii="Times New Roman" w:hAnsi="Times New Roman"/>
          <w:sz w:val="24"/>
          <w:szCs w:val="24"/>
        </w:rPr>
        <w:t xml:space="preserve">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076071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076071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076071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229.666,30 kn vjerovnik uputiti na pokretanje parnice radi utvrđivanja osporene tražbine I. višeg isplatnog reda.</w:t>
      </w:r>
    </w:p>
    <w:p w:rsidRPr="00945ADB" w:rsidR="003F0D55" w:rsidP="00703107" w:rsidRDefault="003F0D55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D121A9" w:rsidP="0007607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219. Nadija Mišković Ivančić, OIB 60946698224, Glavica 2, Banjole,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58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526,15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801CDD" w:rsidP="00076071" w:rsidRDefault="00801CDD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FE54C4" w:rsidP="00076071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076071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076071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58.526,15 kn vjerovnik uputiti na pokretanje parnice radi utvrđivanja osporene tražbine I. višeg isplatnog reda.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07607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220. Mirela Perić, OIB 02648854009, Strane 19, Banjole, 52100 Pula,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70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477,81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076071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076071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076071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70.477,81 kn vjerovnik uputiti na pokretanje parnice radi utvrđivanja osporene tražbine I. višeg isplatnog reda.</w:t>
      </w:r>
    </w:p>
    <w:p w:rsidRPr="00945ADB" w:rsidR="00AD3FCB" w:rsidP="00703107" w:rsidRDefault="00AD3FCB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07607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221. Helena Kovačević, OIB 05378929435, Viškovo 144, 51216 Viškovo,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78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130,04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076071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076071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076071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78.130,04 kn vjerovnik uputiti na pokretanje parnice radi utvrđivanja osporene tražbine I. višeg isplatnog reda.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07607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222. Ante Okmažić, OIB 44522521047, Kaštanjer 2, 52100 Pula, prijavio je tražbinu u iznosu od 44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653</w:t>
      </w:r>
      <w:r w:rsidRPr="00945ADB" w:rsidR="001E677C">
        <w:rPr>
          <w:rFonts w:ascii="Times New Roman" w:hAnsi="Times New Roman"/>
          <w:sz w:val="24"/>
          <w:szCs w:val="24"/>
        </w:rPr>
        <w:t>,00</w:t>
      </w:r>
      <w:r w:rsidRPr="00945ADB">
        <w:rPr>
          <w:rFonts w:ascii="Times New Roman" w:hAnsi="Times New Roman"/>
          <w:sz w:val="24"/>
          <w:szCs w:val="24"/>
        </w:rPr>
        <w:t xml:space="preserve">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076071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076071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076071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44.653,00 kn vjerovnik uputiti na pokretanje parnice radi utvrđivanja osporene tražbine I. višeg isplatnog reda.</w:t>
      </w:r>
    </w:p>
    <w:p w:rsidRPr="00945ADB" w:rsidR="001E677C" w:rsidP="00703107" w:rsidRDefault="001E677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07607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223. Sandra Lučić, OIB 56899334903, Benaši 4, Viškovo 51216,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71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 xml:space="preserve">295,69 kn s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076071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076071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945ADB" w:rsidR="003F0D55" w:rsidP="003F0D55" w:rsidRDefault="00076071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71.295,69 kn vjerovnik uputiti na pokretanje parnice radi utvrđivanja osporene tražbine I. višeg isplatnog reda.</w:t>
      </w:r>
    </w:p>
    <w:p w:rsidRPr="00945ADB" w:rsidR="00CE7E06" w:rsidP="00703107" w:rsidRDefault="00CE7E06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D121A9" w:rsidP="00076071" w:rsidRDefault="00D121A9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224. Patrizia Čudina, OIB 68917776487, Giuseppea Carabina 10, 51000 Rijeka,</w:t>
      </w:r>
      <w:r w:rsidRPr="00945ADB" w:rsidR="005F151A">
        <w:rPr>
          <w:rFonts w:ascii="Times New Roman" w:hAnsi="Times New Roman"/>
          <w:sz w:val="24"/>
          <w:szCs w:val="24"/>
        </w:rPr>
        <w:t xml:space="preserve"> prijavila</w:t>
      </w:r>
      <w:r w:rsidRPr="00945ADB">
        <w:rPr>
          <w:rFonts w:ascii="Times New Roman" w:hAnsi="Times New Roman"/>
          <w:sz w:val="24"/>
          <w:szCs w:val="24"/>
        </w:rPr>
        <w:t xml:space="preserve"> je tražbinu u iznosu od 68</w:t>
      </w:r>
      <w:r w:rsidRPr="00945ADB" w:rsidR="001E677C">
        <w:rPr>
          <w:rFonts w:ascii="Times New Roman" w:hAnsi="Times New Roman"/>
          <w:sz w:val="24"/>
          <w:szCs w:val="24"/>
        </w:rPr>
        <w:t>.</w:t>
      </w:r>
      <w:r w:rsidRPr="00945ADB">
        <w:rPr>
          <w:rFonts w:ascii="Times New Roman" w:hAnsi="Times New Roman"/>
          <w:sz w:val="24"/>
          <w:szCs w:val="24"/>
        </w:rPr>
        <w:t>614,31 kn s</w:t>
      </w:r>
      <w:r w:rsidRPr="00945ADB" w:rsidR="001E677C">
        <w:rPr>
          <w:rFonts w:ascii="Times New Roman" w:hAnsi="Times New Roman"/>
          <w:sz w:val="24"/>
          <w:szCs w:val="24"/>
        </w:rPr>
        <w:t xml:space="preserve"> </w:t>
      </w:r>
      <w:r w:rsidRPr="00945ADB" w:rsidR="000E12AA">
        <w:rPr>
          <w:rFonts w:ascii="Times New Roman" w:hAnsi="Times New Roman"/>
          <w:sz w:val="24"/>
          <w:szCs w:val="24"/>
        </w:rPr>
        <w:t>osnova:</w:t>
      </w:r>
      <w:r w:rsidRPr="00945ADB">
        <w:rPr>
          <w:rFonts w:ascii="Times New Roman" w:hAnsi="Times New Roman"/>
          <w:sz w:val="24"/>
          <w:szCs w:val="24"/>
        </w:rPr>
        <w:t xml:space="preserve"> Neisplaćene plaće, otpremnina i kamate.</w:t>
      </w:r>
    </w:p>
    <w:p w:rsidRPr="00945ADB" w:rsidR="00FE54C4" w:rsidP="00076071" w:rsidRDefault="00FE54C4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Stečajni upravitelj tražbinu osporava u cijelosti zbog toga što se prijavljena tražbina odnosi</w:t>
      </w:r>
      <w:r w:rsidRPr="00945ADB" w:rsidR="006B193D">
        <w:rPr>
          <w:rFonts w:ascii="Times New Roman" w:hAnsi="Times New Roman"/>
          <w:sz w:val="24"/>
          <w:szCs w:val="24"/>
        </w:rPr>
        <w:t xml:space="preserve"> </w:t>
      </w:r>
      <w:r w:rsidRPr="00945ADB">
        <w:rPr>
          <w:rFonts w:ascii="Times New Roman" w:hAnsi="Times New Roman"/>
          <w:sz w:val="24"/>
          <w:szCs w:val="24"/>
        </w:rPr>
        <w:t>na obveze ULJANIK Poslovno informacijski sustavi d.o.o.</w:t>
      </w:r>
    </w:p>
    <w:p w:rsidRPr="00945ADB" w:rsidR="003F0D55" w:rsidP="003F0D55" w:rsidRDefault="00076071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356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="003F0D55" w:rsidP="003F0D55" w:rsidRDefault="00076071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3F0D55">
        <w:rPr>
          <w:rFonts w:ascii="Times New Roman" w:hAnsi="Times New Roman"/>
          <w:sz w:val="24"/>
          <w:szCs w:val="24"/>
        </w:rPr>
        <w:t>Stečajni sudac objavljuje da će se za iznos od 68.614,31 kn vjerovnik uputiti na pokretanje parnice radi utvrđivanja osporene tražbine I. višeg isplatnog reda.</w:t>
      </w:r>
    </w:p>
    <w:p w:rsidRPr="00945ADB" w:rsidR="00801CDD" w:rsidP="003F0D55" w:rsidRDefault="00801CDD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BC28C4" w:rsidP="003F0D55" w:rsidRDefault="00BC28C4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BC28C4" w:rsidP="003F0D55" w:rsidRDefault="00BC28C4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lastRenderedPageBreak/>
        <w:tab/>
      </w:r>
      <w:r w:rsidRPr="00945ADB">
        <w:rPr>
          <w:rFonts w:ascii="Times New Roman" w:hAnsi="Times New Roman"/>
          <w:sz w:val="24"/>
          <w:szCs w:val="24"/>
        </w:rPr>
        <w:tab/>
        <w:t xml:space="preserve">Pun. vjerovnika </w:t>
      </w:r>
      <w:r w:rsidRPr="00945ADB" w:rsidR="00E65D9B">
        <w:rPr>
          <w:rFonts w:ascii="Times New Roman" w:hAnsi="Times New Roman"/>
          <w:sz w:val="24"/>
          <w:szCs w:val="24"/>
        </w:rPr>
        <w:t>3.</w:t>
      </w:r>
      <w:r w:rsidRPr="00945ADB">
        <w:rPr>
          <w:rFonts w:ascii="Times New Roman" w:hAnsi="Times New Roman"/>
          <w:sz w:val="24"/>
          <w:szCs w:val="24"/>
        </w:rPr>
        <w:t xml:space="preserve"> MAJ dostavlja u spis dodatnu dokumentaciju vezano za razmatranje razloga osporavanja od strane stečajnog upravitelja.</w:t>
      </w:r>
    </w:p>
    <w:p w:rsidRPr="00945ADB" w:rsidR="00BC28C4" w:rsidP="003F0D55" w:rsidRDefault="00BC28C4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  <w:t>Također dodatnu dokumentaciju predaje i punomoćnica društva FAKOM AD.</w:t>
      </w:r>
    </w:p>
    <w:p w:rsidRPr="00945ADB" w:rsidR="00BC28C4" w:rsidP="003F0D55" w:rsidRDefault="00BC28C4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  <w:t>Pun. UNIKA UNIVERSAL KABLO SANAYI u spis dostavlja dodatnu dokumentaciju vezano za razmatranje razloga osporavanja.</w:t>
      </w:r>
    </w:p>
    <w:p w:rsidRPr="00945ADB" w:rsidR="00BC28C4" w:rsidP="003F0D55" w:rsidRDefault="00BC28C4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  <w:t>Pun. DANFOSS SEMSO A/S u spis dostavlja dodatnu dokumentaciju vezano za razmatranje razloga osporavanja.</w:t>
      </w:r>
    </w:p>
    <w:p w:rsidRPr="00945ADB" w:rsidR="00887350" w:rsidP="003F0D55" w:rsidRDefault="00E65D9B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  <w:t xml:space="preserve">U spis podnesak dostavljaju i radnici </w:t>
      </w:r>
      <w:r w:rsidRPr="00945ADB" w:rsidR="00887350">
        <w:rPr>
          <w:rFonts w:ascii="Times New Roman" w:hAnsi="Times New Roman"/>
          <w:sz w:val="24"/>
          <w:szCs w:val="24"/>
        </w:rPr>
        <w:t>PIS-a</w:t>
      </w:r>
      <w:r w:rsidRPr="00945ADB">
        <w:rPr>
          <w:rFonts w:ascii="Times New Roman" w:hAnsi="Times New Roman"/>
          <w:sz w:val="24"/>
          <w:szCs w:val="24"/>
        </w:rPr>
        <w:t>.</w:t>
      </w:r>
    </w:p>
    <w:p w:rsidRPr="00945ADB" w:rsidR="0029054E" w:rsidP="005C7D76" w:rsidRDefault="00887350">
      <w:pPr>
        <w:widowControl w:val="false"/>
        <w:tabs>
          <w:tab w:val="left" w:pos="90"/>
        </w:tabs>
        <w:autoSpaceDE w:val="false"/>
        <w:autoSpaceDN w:val="false"/>
        <w:adjustRightInd w:val="false"/>
        <w:spacing w:before="283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 w:rsidR="00CE169A">
        <w:rPr>
          <w:rFonts w:ascii="Times New Roman" w:hAnsi="Times New Roman"/>
          <w:sz w:val="24"/>
          <w:szCs w:val="24"/>
        </w:rPr>
        <w:tab/>
      </w:r>
      <w:r w:rsidRPr="00945ADB" w:rsidR="00CE169A">
        <w:rPr>
          <w:rFonts w:ascii="Times New Roman" w:hAnsi="Times New Roman"/>
          <w:sz w:val="24"/>
          <w:szCs w:val="24"/>
        </w:rPr>
        <w:tab/>
      </w:r>
    </w:p>
    <w:p w:rsidRPr="00945ADB" w:rsidR="008131A0" w:rsidP="00703107" w:rsidRDefault="008131A0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8131A0" w:rsidP="008131A0" w:rsidRDefault="008131A0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Stečajni sudac </w:t>
      </w:r>
    </w:p>
    <w:p w:rsidRPr="00945ADB" w:rsidR="008131A0" w:rsidP="008131A0" w:rsidRDefault="008131A0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r j e š a v a</w:t>
      </w:r>
    </w:p>
    <w:p w:rsidRPr="00945ADB" w:rsidR="008131A0" w:rsidP="008131A0" w:rsidRDefault="008131A0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8131A0" w:rsidP="008131A0" w:rsidRDefault="008131A0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Budući su ispitane sve prijavljene tražbine, rješenje o tome u kojem su iznosu i u kojem isplatnom redu utvrđene biti objavljeno na e-oglasnoj ploči.</w:t>
      </w:r>
    </w:p>
    <w:p w:rsidRPr="00945ADB" w:rsidR="008131A0" w:rsidP="008131A0" w:rsidRDefault="008131A0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8131A0" w:rsidP="008131A0" w:rsidRDefault="008131A0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 xml:space="preserve">Dovršeno u </w:t>
      </w:r>
      <w:r w:rsidRPr="00945ADB" w:rsidR="00887350">
        <w:rPr>
          <w:rFonts w:ascii="Times New Roman" w:hAnsi="Times New Roman"/>
          <w:sz w:val="24"/>
          <w:szCs w:val="24"/>
        </w:rPr>
        <w:t>9</w:t>
      </w:r>
      <w:r w:rsidRPr="00945ADB">
        <w:rPr>
          <w:rFonts w:ascii="Times New Roman" w:hAnsi="Times New Roman"/>
          <w:sz w:val="24"/>
          <w:szCs w:val="24"/>
        </w:rPr>
        <w:t>:</w:t>
      </w:r>
      <w:r w:rsidRPr="00945ADB" w:rsidR="00F172C3">
        <w:rPr>
          <w:rFonts w:ascii="Times New Roman" w:hAnsi="Times New Roman"/>
          <w:sz w:val="24"/>
          <w:szCs w:val="24"/>
        </w:rPr>
        <w:t>40</w:t>
      </w:r>
      <w:r w:rsidRPr="00945ADB">
        <w:rPr>
          <w:rFonts w:ascii="Times New Roman" w:hAnsi="Times New Roman"/>
          <w:sz w:val="24"/>
          <w:szCs w:val="24"/>
        </w:rPr>
        <w:t xml:space="preserve"> sati.</w:t>
      </w:r>
    </w:p>
    <w:p w:rsidRPr="00945ADB" w:rsidR="008131A0" w:rsidP="008131A0" w:rsidRDefault="008131A0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8131A0" w:rsidP="008131A0" w:rsidRDefault="008131A0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8131A0" w:rsidP="008131A0" w:rsidRDefault="008131A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Zapisničar</w:t>
      </w: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  <w:t>Stečajni sudac</w:t>
      </w: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</w:r>
      <w:r w:rsidRPr="00945ADB">
        <w:rPr>
          <w:rFonts w:ascii="Times New Roman" w:hAnsi="Times New Roman"/>
          <w:sz w:val="24"/>
          <w:szCs w:val="24"/>
        </w:rPr>
        <w:tab/>
        <w:t>Stečajni upravitelj</w:t>
      </w:r>
    </w:p>
    <w:p w:rsidRPr="00945ADB" w:rsidR="008131A0" w:rsidP="008131A0" w:rsidRDefault="008131A0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8131A0" w:rsidP="008131A0" w:rsidRDefault="008131A0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8131A0" w:rsidP="008131A0" w:rsidRDefault="008131A0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8131A0" w:rsidP="008131A0" w:rsidRDefault="008131A0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Pr="00945ADB" w:rsidR="008131A0" w:rsidP="008131A0" w:rsidRDefault="008131A0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945ADB">
        <w:rPr>
          <w:rFonts w:ascii="Times New Roman" w:hAnsi="Times New Roman"/>
          <w:sz w:val="24"/>
          <w:szCs w:val="24"/>
        </w:rPr>
        <w:t>Vjerovnici</w:t>
      </w:r>
    </w:p>
    <w:sectPr w:rsidRPr="00945ADB" w:rsidR="008131A0" w:rsidSect="003B5C1D">
      <w:headerReference w:type="default" r:id="rId7"/>
      <w:pgSz w:w="11906" w:h="16838" w:code="9"/>
      <w:pgMar w:top="1417" w:right="1417" w:bottom="1417" w:left="1417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202C1" w:rsidP="003B5C1D" w:rsidRDefault="005202C1">
      <w:pPr>
        <w:spacing w:after="0" w:line="240" w:lineRule="auto"/>
      </w:pPr>
      <w:r>
        <w:separator/>
      </w:r>
    </w:p>
  </w:endnote>
  <w:endnote w:type="continuationSeparator" w:id="0">
    <w:p w:rsidR="005202C1" w:rsidP="003B5C1D" w:rsidRDefault="00520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202C1" w:rsidP="003B5C1D" w:rsidRDefault="005202C1">
      <w:pPr>
        <w:spacing w:after="0" w:line="240" w:lineRule="auto"/>
      </w:pPr>
      <w:r>
        <w:separator/>
      </w:r>
    </w:p>
  </w:footnote>
  <w:footnote w:type="continuationSeparator" w:id="0">
    <w:p w:rsidR="005202C1" w:rsidP="003B5C1D" w:rsidRDefault="005202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B5C1D" w:rsidR="008E7E2D" w:rsidRDefault="008E7E2D">
    <w:pPr>
      <w:pStyle w:val="Zaglavlje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ab/>
    </w:r>
    <w:r w:rsidRPr="003B5C1D">
      <w:rPr>
        <w:rFonts w:ascii="Times New Roman" w:hAnsi="Times New Roman"/>
        <w:sz w:val="24"/>
        <w:szCs w:val="24"/>
      </w:rPr>
      <w:fldChar w:fldCharType="begin"/>
    </w:r>
    <w:r w:rsidRPr="003B5C1D">
      <w:rPr>
        <w:rFonts w:ascii="Times New Roman" w:hAnsi="Times New Roman"/>
        <w:sz w:val="24"/>
        <w:szCs w:val="24"/>
      </w:rPr>
      <w:instrText>PAGE   \* MERGEFORMAT</w:instrText>
    </w:r>
    <w:r w:rsidRPr="003B5C1D">
      <w:rPr>
        <w:rFonts w:ascii="Times New Roman" w:hAnsi="Times New Roman"/>
        <w:sz w:val="24"/>
        <w:szCs w:val="24"/>
      </w:rPr>
      <w:fldChar w:fldCharType="separate"/>
    </w:r>
    <w:r w:rsidR="00380FC2">
      <w:rPr>
        <w:rFonts w:ascii="Times New Roman" w:hAnsi="Times New Roman"/>
        <w:noProof/>
        <w:sz w:val="24"/>
        <w:szCs w:val="24"/>
      </w:rPr>
      <w:t>45</w:t>
    </w:r>
    <w:r w:rsidRPr="003B5C1D"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  <w:tab/>
    </w:r>
    <w:r w:rsidRPr="0092266E">
      <w:rPr>
        <w:rFonts w:ascii="Times New Roman" w:hAnsi="Times New Roman"/>
        <w:sz w:val="24"/>
        <w:szCs w:val="24"/>
      </w:rPr>
      <w:t>1 St-</w:t>
    </w:r>
    <w:r>
      <w:rPr>
        <w:rFonts w:ascii="Times New Roman" w:hAnsi="Times New Roman"/>
        <w:sz w:val="24"/>
        <w:szCs w:val="24"/>
      </w:rPr>
      <w:t>95</w:t>
    </w:r>
    <w:r w:rsidRPr="0092266E">
      <w:rPr>
        <w:rFonts w:ascii="Times New Roman" w:hAnsi="Times New Roman"/>
        <w:sz w:val="24"/>
        <w:szCs w:val="24"/>
      </w:rPr>
      <w:t>/</w:t>
    </w:r>
    <w:r>
      <w:rPr>
        <w:rFonts w:ascii="Times New Roman" w:hAnsi="Times New Roman"/>
        <w:sz w:val="24"/>
        <w:szCs w:val="24"/>
      </w:rPr>
      <w:t>2019</w:t>
    </w:r>
    <w:r w:rsidRPr="0092266E">
      <w:rPr>
        <w:rFonts w:ascii="Times New Roman" w:hAnsi="Times New Roman"/>
        <w:sz w:val="24"/>
        <w:szCs w:val="24"/>
      </w:rPr>
      <w:t>-</w:t>
    </w:r>
    <w:r w:rsidR="00CC3694">
      <w:rPr>
        <w:rFonts w:ascii="Times New Roman" w:hAnsi="Times New Roman"/>
        <w:sz w:val="24"/>
        <w:szCs w:val="24"/>
      </w:rPr>
      <w:t>98</w:t>
    </w:r>
  </w:p>
  <w:p w:rsidR="008E7E2D" w:rsidRDefault="008E7E2D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embedSystemFonts/>
  <w:bordersDoNotSurroundHeader/>
  <w:bordersDoNotSurroundFooter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227"/>
    <w:rsid w:val="00014E83"/>
    <w:rsid w:val="00053D69"/>
    <w:rsid w:val="00076071"/>
    <w:rsid w:val="000C692F"/>
    <w:rsid w:val="000C6E41"/>
    <w:rsid w:val="000E12AA"/>
    <w:rsid w:val="000F2096"/>
    <w:rsid w:val="000F2F99"/>
    <w:rsid w:val="001162FE"/>
    <w:rsid w:val="00130055"/>
    <w:rsid w:val="001911EA"/>
    <w:rsid w:val="00191DD0"/>
    <w:rsid w:val="001954D3"/>
    <w:rsid w:val="001B4491"/>
    <w:rsid w:val="001E5859"/>
    <w:rsid w:val="001E677C"/>
    <w:rsid w:val="00237E8C"/>
    <w:rsid w:val="002811F0"/>
    <w:rsid w:val="0029054E"/>
    <w:rsid w:val="002A3D91"/>
    <w:rsid w:val="002B5C93"/>
    <w:rsid w:val="002D1F77"/>
    <w:rsid w:val="002F72A4"/>
    <w:rsid w:val="00310570"/>
    <w:rsid w:val="003112E6"/>
    <w:rsid w:val="00342C48"/>
    <w:rsid w:val="00380FC2"/>
    <w:rsid w:val="003A00ED"/>
    <w:rsid w:val="003B5C1D"/>
    <w:rsid w:val="003F0D55"/>
    <w:rsid w:val="003F703E"/>
    <w:rsid w:val="00412B0E"/>
    <w:rsid w:val="00421769"/>
    <w:rsid w:val="00421EFE"/>
    <w:rsid w:val="004241C9"/>
    <w:rsid w:val="0049597D"/>
    <w:rsid w:val="004E3AA2"/>
    <w:rsid w:val="00500227"/>
    <w:rsid w:val="00515002"/>
    <w:rsid w:val="005202C1"/>
    <w:rsid w:val="00524220"/>
    <w:rsid w:val="005542BA"/>
    <w:rsid w:val="00561437"/>
    <w:rsid w:val="005726FC"/>
    <w:rsid w:val="00583686"/>
    <w:rsid w:val="005A7C23"/>
    <w:rsid w:val="005B503D"/>
    <w:rsid w:val="005C7D76"/>
    <w:rsid w:val="005D3350"/>
    <w:rsid w:val="005D3D6C"/>
    <w:rsid w:val="005D66CB"/>
    <w:rsid w:val="005F151A"/>
    <w:rsid w:val="005F389B"/>
    <w:rsid w:val="005F787A"/>
    <w:rsid w:val="0063795E"/>
    <w:rsid w:val="0065742F"/>
    <w:rsid w:val="00674F31"/>
    <w:rsid w:val="00682805"/>
    <w:rsid w:val="00683261"/>
    <w:rsid w:val="006B193D"/>
    <w:rsid w:val="006E49A9"/>
    <w:rsid w:val="00703107"/>
    <w:rsid w:val="00710A26"/>
    <w:rsid w:val="00722D6B"/>
    <w:rsid w:val="007D3ED3"/>
    <w:rsid w:val="007F4CC9"/>
    <w:rsid w:val="00801CDD"/>
    <w:rsid w:val="008131A0"/>
    <w:rsid w:val="00814226"/>
    <w:rsid w:val="008249F9"/>
    <w:rsid w:val="008270B8"/>
    <w:rsid w:val="008500E2"/>
    <w:rsid w:val="008767BE"/>
    <w:rsid w:val="00887350"/>
    <w:rsid w:val="00896D35"/>
    <w:rsid w:val="008E0C67"/>
    <w:rsid w:val="008E761D"/>
    <w:rsid w:val="008E7E2D"/>
    <w:rsid w:val="009135DA"/>
    <w:rsid w:val="0092266E"/>
    <w:rsid w:val="00933475"/>
    <w:rsid w:val="009351ED"/>
    <w:rsid w:val="00945ADB"/>
    <w:rsid w:val="009506A4"/>
    <w:rsid w:val="009E284F"/>
    <w:rsid w:val="00A0438A"/>
    <w:rsid w:val="00A20D07"/>
    <w:rsid w:val="00A23A81"/>
    <w:rsid w:val="00A33707"/>
    <w:rsid w:val="00A90905"/>
    <w:rsid w:val="00AB1538"/>
    <w:rsid w:val="00AD3FCB"/>
    <w:rsid w:val="00AE2830"/>
    <w:rsid w:val="00AE6BDC"/>
    <w:rsid w:val="00B23B27"/>
    <w:rsid w:val="00B453F9"/>
    <w:rsid w:val="00B51422"/>
    <w:rsid w:val="00B60726"/>
    <w:rsid w:val="00B825A7"/>
    <w:rsid w:val="00B84AB3"/>
    <w:rsid w:val="00BC28C4"/>
    <w:rsid w:val="00BC7C38"/>
    <w:rsid w:val="00BD53B8"/>
    <w:rsid w:val="00BE0F66"/>
    <w:rsid w:val="00CA369D"/>
    <w:rsid w:val="00CC3694"/>
    <w:rsid w:val="00CE169A"/>
    <w:rsid w:val="00CE7E06"/>
    <w:rsid w:val="00CF1DD8"/>
    <w:rsid w:val="00D121A9"/>
    <w:rsid w:val="00D47343"/>
    <w:rsid w:val="00D51A6F"/>
    <w:rsid w:val="00D71897"/>
    <w:rsid w:val="00D96366"/>
    <w:rsid w:val="00E11FCE"/>
    <w:rsid w:val="00E23990"/>
    <w:rsid w:val="00E65D9B"/>
    <w:rsid w:val="00E80A33"/>
    <w:rsid w:val="00EA54BF"/>
    <w:rsid w:val="00EF0A6E"/>
    <w:rsid w:val="00EF4092"/>
    <w:rsid w:val="00EF5173"/>
    <w:rsid w:val="00F13733"/>
    <w:rsid w:val="00F172C3"/>
    <w:rsid w:val="00F51E89"/>
    <w:rsid w:val="00F91A45"/>
    <w:rsid w:val="00FD3E48"/>
    <w:rsid w:val="00FE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5:docId w15:val="{1CB6FF2E-AD7A-48EA-9540-37A70AB94F51}"/>
  <w14:defaultImageDpi w14:val="0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B5C1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locked/>
    <w:rsid w:val="003B5C1D"/>
    <w:rPr>
      <w:rFonts w:cs="Times New Roman"/>
    </w:rPr>
  </w:style>
  <w:style w:type="paragraph" w:styleId="Podnoje">
    <w:name w:val="footer"/>
    <w:basedOn w:val="Normal"/>
    <w:link w:val="PodnojeChar"/>
    <w:uiPriority w:val="99"/>
    <w:unhideWhenUsed/>
    <w:rsid w:val="003B5C1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locked/>
    <w:rsid w:val="003B5C1D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249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locked/>
    <w:rsid w:val="008249F9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D71897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380FC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0FC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0FC2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0FC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0FC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3493160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rujna 2019.</izvorni_sadrzaj>
    <derivirana_varijabla naziv="DomainObject.PlaniraniZavrsetakDatum_1">6. rujna 2019.</derivirana_varijabla>
  </DomainObject.PlaniraniZavrsetakDatum>
  <DomainObject.PlaniraniPocetakDatum>
    <izvorni_sadrzaj>6. rujna 2019.</izvorni_sadrzaj>
    <derivirana_varijabla naziv="DomainObject.PlaniraniPocetakDatum_1">6. rujna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2019.</izvorni_sadrzaj>
    <derivirana_varijabla naziv="DomainObject.Zapisnik.DatumKreiranja_1">6.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St-95/2019-98</izvorni_sadrzaj>
    <derivirana_varijabla naziv="DomainObject.Zapisnik.Oznaka_1">St-95/2019-98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2019.</izvorni_sadrzaj>
    <derivirana_varijabla naziv="DomainObject.Predmet.DatumOsnivanja_1">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29.8.19. prileži 30 registratora
-prijave tražbina</izvorni_sadrzaj>
    <derivirana_varijabla naziv="DomainObject.Predmet.Opis_1">29.8.19. prileži 30 registratora
-prijave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St-95/2019</izvorni_sadrzaj>
    <derivirana_varijabla naziv="DomainObject.Predmet.OznakaBroj_1">St-95/2019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ULJANIK d.d. PULA</izvorni_sadrzaj>
    <derivirana_varijabla naziv="DomainObject.Predmet.ProtustrankaFormated_1">  ULJANIK d.d. PULA</derivirana_varijabla>
  </DomainObject.Predmet.ProtustrankaFormated>
  <DomainObject.Predmet.ProtustrankaFormatedOIB>
    <izvorni_sadrzaj>  ULJANIK d.d. PULA, OIB 56243843109</izvorni_sadrzaj>
    <derivirana_varijabla naziv="DomainObject.Predmet.ProtustrankaFormatedOIB_1">  ULJANIK d.d. PULA, OIB 56243843109</derivirana_varijabla>
  </DomainObject.Predmet.ProtustrankaFormatedOIB>
  <DomainObject.Predmet.ProtustrankaFormatedWithAdress>
    <izvorni_sadrzaj> ULJANIK d.d. PULA, Flaciusova 1, 52100 Pula</izvorni_sadrzaj>
    <derivirana_varijabla naziv="DomainObject.Predmet.ProtustrankaFormatedWithAdress_1"> ULJANIK d.d. PULA, Flaciusova 1, 52100 Pula</derivirana_varijabla>
  </DomainObject.Predmet.ProtustrankaFormatedWithAdress>
  <DomainObject.Predmet.ProtustrankaFormatedWithAdressOIB>
    <izvorni_sadrzaj> ULJANIK d.d. PULA, OIB 56243843109, Flaciusova 1, 52100 Pula</izvorni_sadrzaj>
    <derivirana_varijabla naziv="DomainObject.Predmet.ProtustrankaFormatedWithAdressOIB_1"> ULJANIK d.d. PULA, OIB 56243843109, Flaciusova 1, 52100 Pula</derivirana_varijabla>
  </DomainObject.Predmet.ProtustrankaFormatedWithAdressOIB>
  <DomainObject.Predmet.ProtustrankaWithAdress>
    <izvorni_sadrzaj>ULJANIK d.d. PULA Flaciusova 1, 52100 Pula</izvorni_sadrzaj>
    <derivirana_varijabla naziv="DomainObject.Predmet.ProtustrankaWithAdress_1">ULJANIK d.d. PULA Flaciusova 1, 52100 Pula</derivirana_varijabla>
  </DomainObject.Predmet.ProtustrankaWithAdress>
  <DomainObject.Predmet.ProtustrankaWithAdressOIB>
    <izvorni_sadrzaj>ULJANIK d.d. PULA, OIB 56243843109, Flaciusova 1, 52100 Pula</izvorni_sadrzaj>
    <derivirana_varijabla naziv="DomainObject.Predmet.ProtustrankaWithAdressOIB_1">ULJANIK d.d. PULA, OIB 56243843109, Flaciusova 1, 52100 Pula</derivirana_varijabla>
  </DomainObject.Predmet.ProtustrankaWithAdressOIB>
  <DomainObject.Predmet.ProtustrankaNazivFormated>
    <izvorni_sadrzaj>ULJANIK d.d. PULA</izvorni_sadrzaj>
    <derivirana_varijabla naziv="DomainObject.Predmet.ProtustrankaNazivFormated_1">ULJANIK d.d. PULA</derivirana_varijabla>
  </DomainObject.Predmet.ProtustrankaNazivFormated>
  <DomainObject.Predmet.ProtustrankaNazivFormatedOIB>
    <izvorni_sadrzaj>ULJANIK d.d. PULA, OIB 56243843109</izvorni_sadrzaj>
    <derivirana_varijabla naziv="DomainObject.Predmet.ProtustrankaNazivFormatedOIB_1">ULJANIK d.d. PULA, OIB 56243843109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28231811.93</izvorni_sadrzaj>
    <derivirana_varijabla naziv="DomainObject.Predmet.TrenutnaVrijednost_1">28231811.93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d.d. PULA</item>
    </izvorni_sadrzaj>
    <derivirana_varijabla naziv="DomainObject.Predmet.ProtuStrankaListFormated_1">
      <item>ULJANIK d.d. PULA</item>
    </derivirana_varijabla>
  </DomainObject.Predmet.ProtuStrankaListFormated>
  <DomainObject.Predmet.ProtuStrankaListFormatedOIB>
    <izvorni_sadrzaj>
      <item>ULJANIK d.d. PULA, OIB 56243843109</item>
    </izvorni_sadrzaj>
    <derivirana_varijabla naziv="DomainObject.Predmet.ProtuStrankaListFormatedOIB_1">
      <item>ULJANIK d.d. PULA, OIB 56243843109</item>
    </derivirana_varijabla>
  </DomainObject.Predmet.ProtuStrankaListFormatedOIB>
  <DomainObject.Predmet.ProtuStrankaListFormatedWithAdress>
    <izvorni_sadrzaj>
      <item>ULJANIK d.d. PULA, Flaciusova 1, 52100 Pula</item>
    </izvorni_sadrzaj>
    <derivirana_varijabla naziv="DomainObject.Predmet.ProtuStrankaListFormatedWithAdress_1">
      <item>ULJANIK d.d. PULA, Flaciusova 1, 52100 Pula</item>
    </derivirana_varijabla>
  </DomainObject.Predmet.ProtuStrankaListFormatedWithAdress>
  <DomainObject.Predmet.ProtuStrankaListFormatedWithAdressOIB>
    <izvorni_sadrzaj>
      <item>ULJANIK d.d. PULA, OIB 56243843109, Flaciusova 1, 52100 Pula</item>
    </izvorni_sadrzaj>
    <derivirana_varijabla naziv="DomainObject.Predmet.ProtuStrankaListFormatedWithAdressOIB_1">
      <item>ULJANIK d.d. PULA, OIB 56243843109, Flaciusova 1, 52100 Pula</item>
    </derivirana_varijabla>
  </DomainObject.Predmet.ProtuStrankaListFormatedWithAdressOIB>
  <DomainObject.Predmet.ProtuStrankaListNazivFormated>
    <izvorni_sadrzaj>
      <item>ULJANIK d.d. PULA</item>
    </izvorni_sadrzaj>
    <derivirana_varijabla naziv="DomainObject.Predmet.ProtuStrankaListNazivFormated_1">
      <item>ULJANIK d.d. PULA</item>
    </derivirana_varijabla>
  </DomainObject.Predmet.ProtuStrankaListNazivFormated>
  <DomainObject.Predmet.ProtuStrankaListNazivFormatedOIB>
    <izvorni_sadrzaj>
      <item>ULJANIK d.d. PULA, OIB 56243843109</item>
    </izvorni_sadrzaj>
    <derivirana_varijabla naziv="DomainObject.Predmet.ProtuStrankaListNazivFormatedOIB_1">
      <item>ULJANIK d.d. PULA, OIB 56243843109</item>
    </derivirana_varijabla>
  </DomainObject.Predmet.ProtuStrankaListNazivFormatedOIB>
  <DomainObject.Predmet.OstaliListFormated>
    <izvorni_sadrzaj>
      <item>JAN DE NUL N.V., BELGIJA</item>
      <item>Luka Tadić-Čolić</item>
      <item>Dalibor Valinčić</item>
      <item>Josip Martinić</item>
      <item>Lucia Močibob</item>
    </izvorni_sadrzaj>
    <derivirana_varijabla naziv="DomainObject.Predmet.OstaliListFormated_1">
      <item>JAN DE NUL N.V., BELGIJA</item>
      <item>Luka Tadić-Čolić</item>
      <item>Dalibor Valinčić</item>
      <item>Josip Martinić</item>
      <item>Lucia Močibob</item>
    </derivirana_varijabla>
  </DomainObject.Predmet.OstaliListFormated>
  <DomainObject.Predmet.OstaliListFormatedOIB>
    <izvorni_sadrzaj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</izvorni_sadrzaj>
    <derivirana_varijabla naziv="DomainObject.Predmet.OstaliListFormatedOIB_1"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</derivirana_varijabla>
  </DomainObject.Predmet.OstaliListFormatedOIB>
  <DomainObject.Predmet.OstaliListFormatedWithAdress>
    <izvorni_sadrzaj>
      <item>JAN DE NUL N.V., BELGIJA, Tragel 60, 9308 Hofstade-Aalst</item>
      <item>Luka Tadić-Čolić, Ivana Lučića 2a, 10000 Zagreb</item>
      <item>Dalibor Valinčić, Ivana Lučića 2a, 10000 Zagreb</item>
      <item>Josip Martinić, Ivana Lučića 2a, 10000 Zagreb</item>
      <item>Lucia Močibob, Ivana Lučića 2a, 10000 Zagreb</item>
    </izvorni_sadrzaj>
    <derivirana_varijabla naziv="DomainObject.Predmet.OstaliListFormatedWithAdress_1">
      <item>JAN DE NUL N.V., BELGIJA, Tragel 60, 9308 Hofstade-Aalst</item>
      <item>Luka Tadić-Čolić, Ivana Lučića 2a, 10000 Zagreb</item>
      <item>Dalibor Valinčić, Ivana Lučića 2a, 10000 Zagreb</item>
      <item>Josip Martinić, Ivana Lučića 2a, 10000 Zagreb</item>
      <item>Lucia Močibob, Ivana Lučića 2a, 10000 Zagreb</item>
    </derivirana_varijabla>
  </DomainObject.Predmet.OstaliListFormatedWithAdress>
  <DomainObject.Predmet.OstaliListFormatedWithAdressOIB>
    <izvorni_sadrzaj>
      <item>JAN DE NUL N.V., BELGIJA, OIB 44305414457, Tragel 60, 9308 Hofstade-Aalst</item>
      <item>Luka Tadić-Čolić, OIB 49497205145, Ivana Lučića 2a, 10000 Zagreb</item>
      <item>Dalibor Valinčić, OIB 67639176129, Ivana Lučića 2a, 10000 Zagreb</item>
      <item>Josip Martinić, OIB 31466212404, Ivana Lučića 2a, 10000 Zagreb</item>
      <item>Lucia Močibob, OIB 43231014432, Ivana Lučića 2a, 10000 Zagreb</item>
    </izvorni_sadrzaj>
    <derivirana_varijabla naziv="DomainObject.Predmet.OstaliListFormatedWithAdressOIB_1">
      <item>JAN DE NUL N.V., BELGIJA, OIB 44305414457, Tragel 60, 9308 Hofstade-Aalst</item>
      <item>Luka Tadić-Čolić, OIB 49497205145, Ivana Lučića 2a, 10000 Zagreb</item>
      <item>Dalibor Valinčić, OIB 67639176129, Ivana Lučića 2a, 10000 Zagreb</item>
      <item>Josip Martinić, OIB 31466212404, Ivana Lučića 2a, 10000 Zagreb</item>
      <item>Lucia Močibob, OIB 43231014432, Ivana Lučića 2a, 10000 Zagreb</item>
    </derivirana_varijabla>
  </DomainObject.Predmet.OstaliListFormatedWithAdressOIB>
  <DomainObject.Predmet.OstaliListNazivFormated>
    <izvorni_sadrzaj>
      <item>JAN DE NUL N.V., BELGIJA</item>
      <item>Luka Tadić-Čolić</item>
      <item>Dalibor Valinčić</item>
      <item>Josip Martinić</item>
      <item>Lucia Močibob</item>
    </izvorni_sadrzaj>
    <derivirana_varijabla naziv="DomainObject.Predmet.OstaliListNazivFormated_1">
      <item>JAN DE NUL N.V., BELGIJA</item>
      <item>Luka Tadić-Čolić</item>
      <item>Dalibor Valinčić</item>
      <item>Josip Martinić</item>
      <item>Lucia Močibob</item>
    </derivirana_varijabla>
  </DomainObject.Predmet.OstaliListNazivFormated>
  <DomainObject.Predmet.OstaliListNazivFormatedOIB>
    <izvorni_sadrzaj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</izvorni_sadrzaj>
    <derivirana_varijabla naziv="DomainObject.Predmet.OstaliListNazivFormatedOIB_1"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>St-95/2019-98</izvorni_sadrzaj>
    <derivirana_varijabla naziv="DomainObject.PoslovniBrojDokumenta_1">St-95/2019-98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d.d. PULA</izvorni_sadrzaj>
    <derivirana_varijabla naziv="DomainObject.Predmet.ProtustrankaIDrugi_1">ULJANIK d.d.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ULJANIK d.d. PULA, OIB 56243843109, Flaciusova 1, 52100 Pula</izvorni_sadrzaj>
    <derivirana_varijabla naziv="DomainObject.Predmet.ProtustrankaIDrugiAdressOIB_1">ULJANIK d.d. PULA, OIB 56243843109,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d.d. PULA</item>
      <item>JAN DE NUL N.V., BELGIJA</item>
      <item>Luka Tadić-Čolić</item>
      <item>Dalibor Valinčić</item>
      <item>Josip Martinić</item>
      <item>Lucia Močibob</item>
    </izvorni_sadrzaj>
    <derivirana_varijabla naziv="DomainObject.Predmet.SudioniciListNaziv_1">
      <item>FINANCIJSKA AGENCIJA, RC RIJEKA, PODRUŽNICA PULA, PULA</item>
      <item>ULJANIK d.d. PULA</item>
      <item>JAN DE NUL N.V., BELGIJA</item>
      <item>Luka Tadić-Čolić</item>
      <item>Dalibor Valinčić</item>
      <item>Josip Martinić</item>
      <item>Lucia Močibob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ULJANIK d.d. PULA, OIB 56243843109, Flaciusova 1,52100 Pula</item>
      <item>JAN DE NUL N.V., BELGIJA, OIB 44305414457, Tragel 60,9308 Hofstade-Aalst</item>
      <item>Luka Tadić-Čolić, OIB 49497205145, Ivana Lučića 2a,10000 Zagreb</item>
      <item>Dalibor Valinčić, OIB 67639176129, Ivana Lučića 2a,10000 Zagreb</item>
      <item>Josip Martinić, OIB 31466212404, Ivana Lučića 2a,10000 Zagreb</item>
      <item>Lucia Močibob, OIB 43231014432, Ivana Lučića 2a,10000 Zagreb</item>
    </izvorni_sadrzaj>
    <derivirana_varijabla naziv="DomainObject.Predmet.SudioniciListAdressOIB_1">
      <item>FINANCIJSKA AGENCIJA, RC RIJEKA, PODRUŽNICA PULA, PULA, OIB 85821130368, F. Kurelca 8,51000 Rijeka</item>
      <item>ULJANIK d.d. PULA, OIB 56243843109, Flaciusova 1,52100 Pula</item>
      <item>JAN DE NUL N.V., BELGIJA, OIB 44305414457, Tragel 60,9308 Hofstade-Aalst</item>
      <item>Luka Tadić-Čolić, OIB 49497205145, Ivana Lučića 2a,10000 Zagreb</item>
      <item>Dalibor Valinčić, OIB 67639176129, Ivana Lučića 2a,10000 Zagreb</item>
      <item>Josip Martinić, OIB 31466212404, Ivana Lučića 2a,10000 Zagreb</item>
      <item>Lucia Močibob, OIB 43231014432,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56243843109</item>
      <item>, OIB 44305414457</item>
      <item>, OIB 49497205145</item>
      <item>, OIB 67639176129</item>
      <item>, OIB 31466212404</item>
      <item>, OIB 43231014432</item>
    </izvorni_sadrzaj>
    <derivirana_varijabla naziv="DomainObject.Predmet.SudioniciListNazivOIB_1">
      <item>, OIB 85821130368</item>
      <item>, OIB 56243843109</item>
      <item>, OIB 44305414457</item>
      <item>, OIB 49497205145</item>
      <item>, OIB 67639176129</item>
      <item>, OIB 31466212404</item>
      <item>, OIB 43231014432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srpnja 2019.</izvorni_sadrzaj>
    <derivirana_varijabla naziv="DomainObject.Predmet.DatumZadnjeOdrzaneSudskeRadnje_1">19.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45</properties:Pages>
  <properties:Words>18547</properties:Words>
  <properties:Characters>107966</properties:Characters>
  <properties:Lines>2032</properties:Lines>
  <properties:Paragraphs>980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125820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2019-09-06T10:24:00Z</dcterms:created>
  <dc:creator>Damir Rabar</dc:creator>
  <dc:description/>
  <cp:keywords/>
  <cp:lastModifiedBy>Lorena Paris Aničić</cp:lastModifiedBy>
  <cp:lastPrinted>2019-09-06T10:22:00Z</cp:lastPrinted>
  <dcterms:modified xmlns:xsi="http://www.w3.org/2001/XMLSchema-instance" xsi:type="dcterms:W3CDTF">2019-09-06T10:33:00Z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St-95/2019-98 / Zapisnik - Ispitno ročište (ZAPISNIK -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45</vt:i4>
  </prop:property>
</prop:Properties>
</file>