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a014" w14:paraId="466a01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75945">
        <w:t>782/2015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C75945">
        <w:rPr>
          <w:lang w:val="hr-HR"/>
        </w:rPr>
        <w:t xml:space="preserve"> </w:t>
      </w:r>
      <w:r w:rsidR="00C75945" w:rsidRPr="00C75945">
        <w:rPr>
          <w:lang w:val="hr-HR"/>
        </w:rPr>
        <w:t>SALONKA d.o.o. "u likvidaciji"</w:t>
      </w:r>
      <w:r w:rsidR="003A06F7">
        <w:rPr>
          <w:lang w:val="hr-HR"/>
        </w:rPr>
        <w:t>,</w:t>
      </w:r>
      <w:r w:rsidR="00C75945">
        <w:rPr>
          <w:lang w:val="hr-HR"/>
        </w:rPr>
        <w:t xml:space="preserve"> OIB:</w:t>
      </w:r>
      <w:r w:rsidR="00C75945" w:rsidRPr="00C75945">
        <w:t xml:space="preserve"> </w:t>
      </w:r>
      <w:r w:rsidR="00C75945" w:rsidRPr="00C75945">
        <w:rPr>
          <w:lang w:val="hr-HR"/>
        </w:rPr>
        <w:t>52689239995</w:t>
      </w:r>
      <w:r w:rsidR="00C75945">
        <w:rPr>
          <w:lang w:val="hr-HR"/>
        </w:rPr>
        <w:t>, Split, Sinjska 5.,</w:t>
      </w:r>
      <w:r w:rsidR="003A06F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937455">
        <w:rPr>
          <w:lang w:val="hr-HR"/>
        </w:rPr>
        <w:t>.</w:t>
      </w:r>
      <w:r w:rsidR="003E3AE3">
        <w:rPr>
          <w:lang w:val="hr-HR"/>
        </w:rPr>
        <w:t xml:space="preserve"> kolovoza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C75945">
        <w:rPr>
          <w:lang w:val="hr-HR"/>
        </w:rPr>
        <w:t xml:space="preserve"> </w:t>
      </w:r>
      <w:r w:rsidR="00C75945" w:rsidRPr="00C75945">
        <w:rPr>
          <w:lang w:val="hr-HR"/>
        </w:rPr>
        <w:t>SALONKA d.o.o. "u likvidaciji"</w:t>
      </w:r>
      <w:r w:rsidR="00C75945">
        <w:rPr>
          <w:lang w:val="hr-HR"/>
        </w:rPr>
        <w:t>, OIB:</w:t>
      </w:r>
      <w:r w:rsidR="00C75945" w:rsidRPr="00C75945">
        <w:t xml:space="preserve"> </w:t>
      </w:r>
      <w:r w:rsidR="00C75945" w:rsidRPr="00C75945">
        <w:rPr>
          <w:lang w:val="hr-HR"/>
        </w:rPr>
        <w:t>52689239995</w:t>
      </w:r>
      <w:r w:rsidR="00C75945">
        <w:rPr>
          <w:lang w:val="hr-HR"/>
        </w:rPr>
        <w:t>, Split, Sinjska 5.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FB089B">
        <w:rPr>
          <w:lang w:val="hr-HR"/>
        </w:rPr>
        <w:t>.</w:t>
      </w:r>
      <w:r w:rsidR="003E3AE3">
        <w:rPr>
          <w:lang w:val="hr-HR"/>
        </w:rPr>
        <w:t xml:space="preserve"> kolovoza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C75945">
        <w:rPr>
          <w:lang w:val="hr-HR"/>
        </w:rPr>
        <w:t>8,40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3E3AE3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E3AE3">
        <w:rPr>
          <w:lang w:val="hr-HR"/>
        </w:rPr>
        <w:t xml:space="preserve"> </w:t>
      </w:r>
      <w:r w:rsidR="00FB089B" w:rsidRPr="00FB089B">
        <w:rPr>
          <w:lang w:val="hr-HR"/>
        </w:rPr>
        <w:t>Domagoj Repač, OIB: 24977406612, Zagreb, Đorđićeva 24</w:t>
      </w:r>
      <w:r w:rsidR="00FB089B">
        <w:rPr>
          <w:lang w:val="hr-HR"/>
        </w:rPr>
        <w:t>.</w:t>
      </w:r>
    </w:p>
    <w:p w:rsidRDefault="0060769E" w:rsidP="008C602D" w:rsidR="0060769E" w:rsidRPr="008C602D">
      <w:pPr>
        <w:autoSpaceDE w:val="false"/>
        <w:autoSpaceDN w:val="false"/>
        <w:adjustRightInd w:val="false"/>
      </w:pP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ED5F9D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C75945">
        <w:rPr>
          <w:lang w:val="hr-HR"/>
        </w:rPr>
        <w:t xml:space="preserve"> </w:t>
      </w:r>
      <w:r w:rsidR="00C75945" w:rsidRPr="00C75945">
        <w:rPr>
          <w:lang w:val="hr-HR"/>
        </w:rPr>
        <w:t>SALONKA d.o.o. "u likvidaciji"</w:t>
      </w:r>
      <w:r w:rsidR="00C75945">
        <w:rPr>
          <w:lang w:val="hr-HR"/>
        </w:rPr>
        <w:t>, OIB:</w:t>
      </w:r>
      <w:r w:rsidR="00C75945" w:rsidRPr="00C75945">
        <w:t xml:space="preserve"> </w:t>
      </w:r>
      <w:r w:rsidR="00C75945" w:rsidRPr="00C75945">
        <w:rPr>
          <w:lang w:val="hr-HR"/>
        </w:rPr>
        <w:t>52689239995</w:t>
      </w:r>
      <w:r w:rsidR="00C75945">
        <w:rPr>
          <w:lang w:val="hr-HR"/>
        </w:rPr>
        <w:t>, Split, Sinjska 5.</w:t>
      </w:r>
    </w:p>
    <w:p w:rsidRDefault="003E3AE3" w:rsidP="00937455" w:rsidR="003E3AE3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3A06F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75945">
        <w:rPr>
          <w:lang w:val="hr-HR"/>
        </w:rPr>
        <w:t>02.11.2015.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89B" w:rsidRPr="00FB089B">
        <w:rPr>
          <w:lang w:val="hr-HR"/>
        </w:rPr>
        <w:t xml:space="preserve"> </w:t>
      </w:r>
      <w:r w:rsidR="00C75945" w:rsidRPr="00C75945">
        <w:rPr>
          <w:lang w:val="hr-HR"/>
        </w:rPr>
        <w:t>SALONKA d.o.o. "u likvidaciji"</w:t>
      </w:r>
      <w:r w:rsidR="00C75945">
        <w:rPr>
          <w:lang w:val="hr-HR"/>
        </w:rPr>
        <w:t>, OIB:</w:t>
      </w:r>
      <w:r w:rsidR="00C75945" w:rsidRPr="00C75945">
        <w:t xml:space="preserve"> </w:t>
      </w:r>
      <w:r w:rsidR="00C75945" w:rsidRPr="00C75945">
        <w:rPr>
          <w:lang w:val="hr-HR"/>
        </w:rPr>
        <w:t>52689239995</w:t>
      </w:r>
      <w:r w:rsidR="00C75945">
        <w:rPr>
          <w:lang w:val="hr-HR"/>
        </w:rPr>
        <w:t>, Split, Sinjska 5.</w:t>
      </w:r>
    </w:p>
    <w:p w:rsidRDefault="00C75945" w:rsidP="00FB089B" w:rsidR="00C75945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C75945">
        <w:rPr>
          <w:lang w:val="hr-HR"/>
        </w:rPr>
        <w:t>2352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C75945">
        <w:rPr>
          <w:lang w:val="hr-HR"/>
        </w:rPr>
        <w:t>379.431,39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3A06F7">
        <w:rPr>
          <w:lang w:val="hr-HR"/>
        </w:rPr>
        <w:t>4</w:t>
      </w:r>
      <w:r w:rsidR="005F7E3F">
        <w:rPr>
          <w:lang w:val="hr-HR"/>
        </w:rPr>
        <w:t>.</w:t>
      </w:r>
      <w:r w:rsidR="00C75945">
        <w:rPr>
          <w:lang w:val="hr-HR"/>
        </w:rPr>
        <w:t>06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3E3AE3">
        <w:rPr>
          <w:lang w:val="hr-HR"/>
        </w:rPr>
        <w:t xml:space="preserve">. kolovoza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3010433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8DE" w:rsidRPr="00C158D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C75945">
      <w:t>782</w:t>
    </w:r>
    <w:r>
      <w:t>/201</w:t>
    </w:r>
    <w:r w:rsidR="00C7594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06F7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158DE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5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5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SALONKA društvo s ograničenom odgovornošću za trgovinu i usluge "u likvidaciji"</izvorni_sadrzaj>
    <derivirana_varijabla naziv="DomainObject.Predmet.ProtustrankaFormated_1">  SALONKA društvo s ograničenom odgovornošću za trgovinu i usluge "u likvidaciji"</derivirana_varijabla>
  </DomainObject.Predmet.ProtustrankaFormated>
  <DomainObject.Predmet.ProtustrankaFormatedOIB>
    <izvorni_sadrzaj>  SALONKA društvo s ograničenom odgovornošću za trgovinu i usluge "u likvidaciji", OIB 52689239995</izvorni_sadrzaj>
    <derivirana_varijabla naziv="DomainObject.Predmet.ProtustrankaFormatedOIB_1">  SALONKA društvo s ograničenom odgovornošću za trgovinu i usluge "u likvidaciji", OIB 52689239995</derivirana_varijabla>
  </DomainObject.Predmet.ProtustrankaFormatedOIB>
  <DomainObject.Predmet.ProtustrankaFormatedWithAdress>
    <izvorni_sadrzaj> SALONKA društvo s ograničenom odgovornošću za trgovinu i usluge "u likvidaciji", Sinjska 5, 21000 Split</izvorni_sadrzaj>
    <derivirana_varijabla naziv="DomainObject.Predmet.ProtustrankaFormatedWithAdress_1"> SALONKA društvo s ograničenom odgovornošću za trgovinu i usluge "u likvidaciji", Sinjska 5, 21000 Split</derivirana_varijabla>
  </DomainObject.Predmet.ProtustrankaFormatedWithAdress>
  <DomainObject.Predmet.ProtustrankaFormatedWithAdressOIB>
    <izvorni_sadrzaj> SALONKA društvo s ograničenom odgovornošću za trgovinu i usluge "u likvidaciji", OIB 52689239995, Sinjska 5, 21000 Split</izvorni_sadrzaj>
    <derivirana_varijabla naziv="DomainObject.Predmet.ProtustrankaFormatedWithAdressOIB_1"> SALONKA društvo s ograničenom odgovornošću za trgovinu i usluge "u likvidaciji", OIB 52689239995, Sinjska 5, 21000 Split</derivirana_varijabla>
  </DomainObject.Predmet.ProtustrankaFormatedWithAdressOIB>
  <DomainObject.Predmet.ProtustrankaWithAdress>
    <izvorni_sadrzaj>SALONKA društvo s ograničenom odgovornošću za trgovinu i usluge "u likvidaciji" Sinjska 5, 21000 Split</izvorni_sadrzaj>
    <derivirana_varijabla naziv="DomainObject.Predmet.ProtustrankaWithAdress_1">SALONKA društvo s ograničenom odgovornošću za trgovinu i usluge "u likvidaciji" Sinjska 5, 21000 Split</derivirana_varijabla>
  </DomainObject.Predmet.ProtustrankaWithAdress>
  <DomainObject.Predmet.ProtustrankaWithAdressOIB>
    <izvorni_sadrzaj>SALONKA društvo s ograničenom odgovornošću za trgovinu i usluge "u likvidaciji", OIB 52689239995, Sinjska 5, 21000 Split</izvorni_sadrzaj>
    <derivirana_varijabla naziv="DomainObject.Predmet.ProtustrankaWithAdressOIB_1">SALONKA društvo s ograničenom odgovornošću za trgovinu i usluge "u likvidaciji", OIB 52689239995, Sinjska 5, 21000 Split</derivirana_varijabla>
  </DomainObject.Predmet.ProtustrankaWithAdressOIB>
  <DomainObject.Predmet.ProtustrankaNazivFormated>
    <izvorni_sadrzaj>SALONKA društvo s ograničenom odgovornošću za trgovinu i usluge "u likvidaciji"</izvorni_sadrzaj>
    <derivirana_varijabla naziv="DomainObject.Predmet.ProtustrankaNazivFormated_1">SALONKA društvo s ograničenom odgovornošću za trgovinu i usluge "u likvidaciji"</derivirana_varijabla>
  </DomainObject.Predmet.ProtustrankaNazivFormated>
  <DomainObject.Predmet.ProtustrankaNazivFormatedOIB>
    <izvorni_sadrzaj>SALONKA društvo s ograničenom odgovornošću za trgovinu i usluge "u likvidaciji", OIB 52689239995</izvorni_sadrzaj>
    <derivirana_varijabla naziv="DomainObject.Predmet.ProtustrankaNazivFormatedOIB_1">SALONKA društvo s ograničenom odgovornošću za trgovinu i usluge "u likvidaciji", OIB 52689239995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379431.39</izvorni_sadrzaj>
    <derivirana_varijabla naziv="DomainObject.Predmet.TrenutnaVrijednost_1">379431.39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SALONKA društvo s ograničenom odgovornošću za trgovinu i usluge "u likvidaciji"</item>
    </izvorni_sadrzaj>
    <derivirana_varijabla naziv="DomainObject.Predmet.ProtuStrankaListFormated_1">
      <item>SALONKA društvo s ograničenom odgovornošću za trgovinu i usluge "u likvidaciji"</item>
    </derivirana_varijabla>
  </DomainObject.Predmet.ProtuStrankaListFormated>
  <DomainObject.Predmet.ProtuStrankaListFormatedOIB>
    <izvorni_sadrzaj>
      <item>SALONKA društvo s ograničenom odgovornošću za trgovinu i usluge "u likvidaciji", OIB 52689239995</item>
    </izvorni_sadrzaj>
    <derivirana_varijabla naziv="DomainObject.Predmet.ProtuStrankaListFormatedOIB_1">
      <item>SALONKA društvo s ograničenom odgovornošću za trgovinu i usluge "u likvidaciji", OIB 52689239995</item>
    </derivirana_varijabla>
  </DomainObject.Predmet.ProtuStrankaListFormatedOIB>
  <DomainObject.Predmet.ProtuStrankaListFormatedWithAdress>
    <izvorni_sadrzaj>
      <item>SALONKA društvo s ograničenom odgovornošću za trgovinu i usluge "u likvidaciji", Sinjska 5, 21000 Split</item>
    </izvorni_sadrzaj>
    <derivirana_varijabla naziv="DomainObject.Predmet.ProtuStrankaListFormatedWithAdress_1">
      <item>SALONKA društvo s ograničenom odgovornošću za trgovinu i usluge "u likvidaciji", Sinjska 5, 21000 Split</item>
    </derivirana_varijabla>
  </DomainObject.Predmet.ProtuStrankaListFormatedWithAdress>
  <DomainObject.Predmet.ProtuStrankaListFormatedWithAdressOIB>
    <izvorni_sadrzaj>
      <item>SALONKA društvo s ograničenom odgovornošću za trgovinu i usluge "u likvidaciji", OIB 52689239995, Sinjska 5, 21000 Split</item>
    </izvorni_sadrzaj>
    <derivirana_varijabla naziv="DomainObject.Predmet.ProtuStrankaListFormatedWithAdressOIB_1">
      <item>SALONKA društvo s ograničenom odgovornošću za trgovinu i usluge "u likvidaciji", OIB 52689239995, Sinjska 5, 21000 Split</item>
    </derivirana_varijabla>
  </DomainObject.Predmet.ProtuStrankaListFormatedWithAdressOIB>
  <DomainObject.Predmet.ProtuStrankaListNazivFormated>
    <izvorni_sadrzaj>
      <item>SALONKA društvo s ograničenom odgovornošću za trgovinu i usluge "u likvidaciji"</item>
    </izvorni_sadrzaj>
    <derivirana_varijabla naziv="DomainObject.Predmet.ProtuStrankaListNazivFormated_1">
      <item>SALONKA društvo s ograničenom odgovornošću za trgovinu i usluge "u likvidaciji"</item>
    </derivirana_varijabla>
  </DomainObject.Predmet.ProtuStrankaListNazivFormated>
  <DomainObject.Predmet.ProtuStrankaListNazivFormatedOIB>
    <izvorni_sadrzaj>
      <item>SALONKA društvo s ograničenom odgovornošću za trgovinu i usluge "u likvidaciji", OIB 52689239995</item>
    </izvorni_sadrzaj>
    <derivirana_varijabla naziv="DomainObject.Predmet.ProtuStrankaListNazivFormatedOIB_1">
      <item>SALONKA društvo s ograničenom odgovornošću za trgovinu i usluge "u likvidaciji", OIB 52689239995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SALONKA društvo s ograničenom odgovornošću za trgovinu i usluge "u likvidaciji"</izvorni_sadrzaj>
    <derivirana_varijabla naziv="DomainObject.Predmet.ProtustrankaIDrugi_1">SALONKA društvo s ograničenom odgovornošću za trgovinu i usluge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SALONKA društvo s ograničenom odgovornošću za trgovinu i usluge "u likvidaciji", OIB 52689239995, Sinjska 5, 21000 Split</izvorni_sadrzaj>
    <derivirana_varijabla naziv="DomainObject.Predmet.ProtustrankaIDrugiAdressOIB_1">SALONKA društvo s ograničenom odgovornošću za trgovinu i usluge "u likvidaciji", OIB 52689239995, Sinjska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SALONKA društvo s ograničenom odgovornošću za trgovinu i usluge "u likvidaciji"</item>
      <item>FINANCIJSKA AGENCIJA, RC SPLIT</item>
    </izvorni_sadrzaj>
    <derivirana_varijabla naziv="DomainObject.Predmet.SudioniciListNaziv_1">
      <item>SALONKA društvo s ograničenom odgovornošću za trgovinu i usluge "u likvidaciji"</item>
      <item>FINANCIJSKA AGENCIJA, RC SPLIT</item>
    </derivirana_varijabla>
  </DomainObject.Predmet.SudioniciListNaziv>
  <DomainObject.Predmet.SudioniciListAdressOIB>
    <izvorni_sadrzaj>
      <item>SALONKA društvo s ograničenom odgovornošću za trgovinu i usluge "u likvidaciji", OIB 52689239995, Sinjska 5,21000 Split</item>
      <item>FINANCIJSKA AGENCIJA, RC SPLIT, OIB 85821130368, Mažuranićevo šetalište 24 b,21000 Split</item>
    </izvorni_sadrzaj>
    <derivirana_varijabla naziv="DomainObject.Predmet.SudioniciListAdressOIB_1">
      <item>SALONKA društvo s ograničenom odgovornošću za trgovinu i usluge "u likvidaciji", OIB 52689239995, Sinjska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52689239995</item>
      <item>, OIB 85821130368</item>
    </izvorni_sadrzaj>
    <derivirana_varijabla naziv="DomainObject.Predmet.SudioniciListNazivOIB_1">
      <item>, OIB 52689239995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57C86-0D43-4D9B-8F36-312608B97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4053</properties:Characters>
  <properties:Lines>103</properties:Lines>
  <properties:Paragraphs>35</properties:Paragraphs>
  <properties:TotalTime>181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1.St-782/2015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2017-08-29T06:16:00Z</cp:lastPrinted>
  <dcterms:modified xmlns:xsi="http://www.w3.org/2001/XMLSchema-instance" xsi:type="dcterms:W3CDTF">2017-08-29T06:17:00Z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