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a095" w14:paraId="598a095" w:rsidRDefault="00D533B2" w:rsidP="00D533B2" w:rsidR="00D533B2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33B2" w:rsidP="00D533B2" w:rsidR="00D533B2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533B2" w:rsidP="00D533B2" w:rsidR="00D533B2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533B2" w:rsidP="00D533B2" w:rsidR="00D533B2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533B2" w:rsidP="00D533B2" w:rsidR="00D533B2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533B2" w:rsidP="00D533B2" w:rsidR="00D533B2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D533B2" w:rsidP="00D533B2" w:rsidR="00D533B2" w:rsidRPr="007912E1">
      <w:pPr>
        <w:jc w:val="center"/>
        <w:rPr>
          <w:rFonts w:cs="Times New Roman" w:eastAsia="Times New Roman"/>
          <w:szCs w:val="24"/>
        </w:rPr>
      </w:pPr>
    </w:p>
    <w:p w:rsidRDefault="00D533B2" w:rsidP="00D533B2" w:rsidR="00D533B2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D533B2" w:rsidP="00D533B2" w:rsidR="00D533B2" w:rsidRPr="007912E1">
      <w:pPr>
        <w:rPr>
          <w:rFonts w:cs="Times New Roman" w:eastAsia="Times New Roman"/>
          <w:szCs w:val="24"/>
        </w:rPr>
      </w:pPr>
    </w:p>
    <w:p w:rsidRDefault="00D533B2" w:rsidP="00D533B2" w:rsidR="00D533B2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Mihaeli Kaligari,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nad pravnom osobom (dužnikom) C. I. A. S. GROUP d. o. o. Pula, Dobrilina 9, OIB 10409485671, MBS 040179095, 13. ožujka 2017.</w:t>
      </w:r>
    </w:p>
    <w:p w:rsidRDefault="00D533B2" w:rsidP="00D533B2" w:rsidR="00D533B2" w:rsidRPr="00FD7BB4">
      <w:pPr>
        <w:ind w:firstLine="708"/>
        <w:rPr>
          <w:rFonts w:cs="Times New Roman" w:eastAsia="Times New Roman"/>
          <w:szCs w:val="24"/>
        </w:rPr>
      </w:pPr>
    </w:p>
    <w:p w:rsidRDefault="00D533B2" w:rsidP="00D533B2" w:rsidR="00D533B2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D533B2" w:rsidP="00D533B2" w:rsidR="00D533B2" w:rsidRPr="007912E1">
      <w:pPr>
        <w:rPr>
          <w:rFonts w:cs="Times New Roman" w:eastAsia="Times New Roman"/>
          <w:szCs w:val="24"/>
        </w:rPr>
      </w:pPr>
    </w:p>
    <w:p w:rsidRDefault="00D533B2" w:rsidP="00D533B2" w:rsidR="00D533B2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C. I. A. S. GROUP d. o. o. Pula, Dobrilina 9, OIB 10409485671, MBS 040179095.</w:t>
      </w:r>
    </w:p>
    <w:p w:rsidRDefault="00D533B2" w:rsidP="00D533B2" w:rsidR="00D533B2">
      <w:pPr>
        <w:rPr>
          <w:rFonts w:cs="Times New Roman" w:eastAsia="Times New Roman"/>
          <w:szCs w:val="24"/>
        </w:rPr>
      </w:pPr>
    </w:p>
    <w:p w:rsidRDefault="00D533B2" w:rsidP="00D533B2" w:rsidR="00D533B2">
      <w:pPr>
        <w:rPr>
          <w:rFonts w:cs="Times New Roman" w:eastAsia="Times New Roman"/>
          <w:szCs w:val="24"/>
        </w:rPr>
      </w:pPr>
    </w:p>
    <w:p w:rsidRDefault="00D533B2" w:rsidP="00D533B2" w:rsidR="00D533B2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D533B2" w:rsidP="00D533B2" w:rsidR="00D533B2" w:rsidRPr="007912E1">
      <w:pPr>
        <w:ind w:firstLine="708"/>
        <w:rPr>
          <w:rFonts w:cs="Times New Roman" w:eastAsia="Times New Roman"/>
          <w:szCs w:val="24"/>
        </w:rPr>
      </w:pPr>
    </w:p>
    <w:p w:rsidRDefault="00D533B2" w:rsidP="00D533B2" w:rsidR="00D533B2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 xml:space="preserve">C. I. A. S. GROUP d. o. o. Pula,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15. veljače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22. veljače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11 St-</w:t>
      </w:r>
      <w:r>
        <w:rPr>
          <w:rFonts w:cs="Times New Roman" w:eastAsia="Times New Roman"/>
          <w:szCs w:val="24"/>
        </w:rPr>
        <w:t>77/2017-3.</w:t>
      </w:r>
    </w:p>
    <w:p w:rsidRDefault="00D533B2" w:rsidP="00D533B2" w:rsidR="00D533B2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 xml:space="preserve">, RC Rijeka, Podružnice Rijeka, klase: 110-07/17-01/52 ur. broja: 08-4031-17-1167 od 9. ožujka 2017. (list 29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145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D533B2" w:rsidP="00D533B2" w:rsidR="00D533B2" w:rsidRPr="007912E1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D533B2" w:rsidP="00D533B2" w:rsidR="00D533B2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13. ožujka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D533B2" w:rsidP="00D533B2" w:rsidR="00D533B2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533B2" w:rsidP="00D533B2" w:rsidR="00D533B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3795C">
        <w:rPr>
          <w:rFonts w:cs="Times New Roman" w:eastAsia="Times New Roman"/>
          <w:szCs w:val="24"/>
        </w:rPr>
        <w:t xml:space="preserve">, v. r. </w:t>
      </w:r>
    </w:p>
    <w:p w:rsidRDefault="00D533B2" w:rsidP="00D533B2" w:rsidR="00D533B2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D533B2" w:rsidP="00D533B2" w:rsidR="00D533B2">
      <w:pPr>
        <w:ind w:firstLine="708"/>
      </w:pPr>
      <w:r w:rsidRPr="00892F52">
        <w:t>Protiv rješenja sudskog savjetnika dopuštena je žalba u roku od osam dana od dostave</w:t>
      </w:r>
      <w:r>
        <w:t xml:space="preserve">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D533B2" w:rsidP="00D533B2" w:rsidR="00D533B2">
      <w:pPr>
        <w:rPr>
          <w:rFonts w:cs="Times New Roman" w:eastAsia="Times New Roman"/>
          <w:szCs w:val="24"/>
        </w:rPr>
      </w:pPr>
    </w:p>
    <w:p w:rsidRDefault="00D533B2" w:rsidP="00D533B2" w:rsidR="00D533B2">
      <w:pPr>
        <w:jc w:val="left"/>
        <w:rPr>
          <w:rFonts w:cs="Times New Roman" w:eastAsia="Times New Roman"/>
          <w:szCs w:val="24"/>
        </w:rPr>
      </w:pPr>
    </w:p>
    <w:p w:rsidRDefault="00D533B2" w:rsidP="00D533B2" w:rsidR="00D533B2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D533B2" w:rsidP="00D533B2" w:rsidR="00D533B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D533B2" w:rsidP="00D533B2" w:rsidR="00D533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C. I. A. S. GROUP d. o. o. Pula, Dobrilina 9, po punomoćnici Aniti Prelac, odvjetnici u Rijeci, Prolaz M. K. Kozulić 4,</w:t>
      </w:r>
    </w:p>
    <w:p w:rsidRDefault="00D533B2" w:rsidP="00D533B2" w:rsidR="00D533B2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D533B2" w:rsidP="00D533B2" w:rsidR="00D533B2" w:rsidRPr="007912E1">
      <w:pPr>
        <w:rPr>
          <w:rFonts w:eastAsiaTheme="minorHAnsi"/>
          <w:lang w:eastAsia="en-US"/>
        </w:rPr>
      </w:pPr>
    </w:p>
    <w:p w:rsidRDefault="00D533B2" w:rsidP="00D533B2" w:rsidR="00D533B2"/>
    <w:p w:rsidRDefault="00D533B2" w:rsidP="00D533B2" w:rsidR="00D533B2"/>
    <w:p w:rsidRDefault="00D533B2" w:rsidP="00D533B2" w:rsidR="00D533B2"/>
    <w:p w:rsidRDefault="007E38E8" w:rsidR="007E38E8"/>
    <w:sectPr w:rsidSect="00FD7BB4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3B2" w:rsidP="00D533B2" w:rsidR="00D533B2">
      <w:r>
        <w:separator/>
      </w:r>
    </w:p>
  </w:endnote>
  <w:endnote w:id="0" w:type="continuationSeparator">
    <w:p w:rsidRDefault="00D533B2" w:rsidP="00D533B2" w:rsidR="00D53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3B2" w:rsidP="00D533B2" w:rsidR="00D533B2">
      <w:r>
        <w:separator/>
      </w:r>
    </w:p>
  </w:footnote>
  <w:footnote w:id="0" w:type="continuationSeparator">
    <w:p w:rsidRDefault="00D533B2" w:rsidP="00D533B2" w:rsidR="00D53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3B2" w:rsidP="00FD7BB4" w:rsidR="00FD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3795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St-77/2017-8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3B2" w:rsidP="00FD7BB4" w:rsidR="00FD7BB4" w:rsidRPr="00A074C3">
    <w:pPr>
      <w:pStyle w:val="Zaglavlje"/>
      <w:jc w:val="right"/>
      <w:rPr>
        <w:szCs w:val="24"/>
      </w:rPr>
    </w:pPr>
    <w:r>
      <w:rPr>
        <w:szCs w:val="24"/>
      </w:rPr>
      <w:t>11 St-77/2017-8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5F7B"/>
    <w:rsid w:val="0068309E"/>
    <w:rsid w:val="007E38E8"/>
    <w:rsid w:val="0093795C"/>
    <w:rsid w:val="009D5F7B"/>
    <w:rsid w:val="00D5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33B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3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533B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3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33B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3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33B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7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95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3795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379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379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33B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3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33B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3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33B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3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33B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7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95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795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79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79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 I. A. S. GROUP d.o.o. PULA zastupanog po punomoćniku odvj. ANITA PRELEC; ZOU Igor Šarunić i Sanja Boljun Šarunić</izvorni_sadrzaj>
    <derivirana_varijabla naziv="DomainObject.Predmet.ProtustrankaFormated_1">  C. I. A. S. GROUP d.o.o. PULA zastupanog po punomoćniku odvj. ANITA PRELEC; ZOU Igor Šarunić i Sanja Boljun Šarunić</derivirana_varijabla>
  </DomainObject.Predmet.ProtustrankaFormated>
  <DomainObject.Predmet.ProtustrankaFormatedOIB>
    <izvorni_sadrzaj>  C. I. A. S. GROUP d.o.o. PULA, OIB 10409485671 zastupanog po punomoćniku odvj. ANITA PRELEC; ZOU Igor Šarunić i Sanja Boljun Šarunić</izvorni_sadrzaj>
    <derivirana_varijabla naziv="DomainObject.Predmet.ProtustrankaFormatedOIB_1">  C. I. A. S. GROUP d.o.o. PULA, OIB 10409485671 zastupanog po punomoćniku odvj. ANITA PRELEC; ZOU Igor Šarunić i Sanja Boljun Šarunić</derivirana_varijabla>
  </DomainObject.Predmet.ProtustrankaFormatedOIB>
  <DomainObject.Predmet.ProtustrankaFormatedWithAdress>
    <izvorni_sadrzaj> C. I. A. S. GROUP d.o.o. PULA, Dobrilina 9, 52100 Pula zastupanog po punomoćniku odvj. ANITA PRELEC; ZOU Igor Šarunić i Sanja Boljun Šarunić</izvorni_sadrzaj>
    <derivirana_varijabla naziv="DomainObject.Predmet.ProtustrankaFormatedWithAdress_1"> C. I. A. S. GROUP d.o.o. PULA, Dobrilina 9, 52100 Pula zastupanog po punomoćniku odvj. ANITA PRELEC; ZOU Igor Šarunić i Sanja Boljun Šarunić</derivirana_varijabla>
  </DomainObject.Predmet.ProtustrankaFormatedWithAdress>
  <DomainObject.Predmet.ProtustrankaFormatedWithAdressOIB>
    <izvorni_sadrzaj> C. I. A. S. GROUP d.o.o. PULA, OIB 10409485671, Dobrilina 9, 52100 Pula zastupanog po punomoćniku odvj. ANITA PRELEC; ZOU Igor Šarunić i Sanja Boljun Šarunić</izvorni_sadrzaj>
    <derivirana_varijabla naziv="DomainObject.Predmet.ProtustrankaFormatedWithAdressOIB_1"> C. I. A. S. GROUP d.o.o. PULA, OIB 10409485671, Dobrilina 9, 52100 Pula zastupanog po punomoćniku odvj. ANITA PRELEC; ZOU Igor Šarunić i Sanja Boljun Šarunić</derivirana_varijabla>
  </DomainObject.Predmet.ProtustrankaFormatedWithAdressOIB>
  <DomainObject.Predmet.ProtustrankaWithAdress>
    <izvorni_sadrzaj>C. I. A. S. GROUP d.o.o. PULA Dobrilina 9, 52100 Pula</izvorni_sadrzaj>
    <derivirana_varijabla naziv="DomainObject.Predmet.ProtustrankaWithAdress_1">C. I. A. S. GROUP d.o.o. PULA Dobrilina 9, 52100 Pula</derivirana_varijabla>
  </DomainObject.Predmet.ProtustrankaWithAdress>
  <DomainObject.Predmet.ProtustrankaWithAdressOIB>
    <izvorni_sadrzaj>C. I. A. S. GROUP d.o.o. PULA, OIB 10409485671, Dobrilina 9, 52100 Pula</izvorni_sadrzaj>
    <derivirana_varijabla naziv="DomainObject.Predmet.ProtustrankaWithAdressOIB_1">C. I. A. S. GROUP d.o.o. PULA, OIB 10409485671, Dobrilina 9, 52100 Pula</derivirana_varijabla>
  </DomainObject.Predmet.ProtustrankaWithAdressOIB>
  <DomainObject.Predmet.ProtustrankaNazivFormated>
    <izvorni_sadrzaj>C. I. A. S. GROUP d.o.o. PULA</izvorni_sadrzaj>
    <derivirana_varijabla naziv="DomainObject.Predmet.ProtustrankaNazivFormated_1">C. I. A. S. GROUP d.o.o. PULA</derivirana_varijabla>
  </DomainObject.Predmet.ProtustrankaNazivFormated>
  <DomainObject.Predmet.ProtustrankaNazivFormatedOIB>
    <izvorni_sadrzaj>C. I. A. S. GROUP d.o.o. PULA, OIB 10409485671</izvorni_sadrzaj>
    <derivirana_varijabla naziv="DomainObject.Predmet.ProtustrankaNazivFormatedOIB_1">C. I. A. S. GROUP d.o.o. PULA, OIB 10409485671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142079.83</izvorni_sadrzaj>
    <derivirana_varijabla naziv="DomainObject.Predmet.TrenutnaVrijednost_1">142079.83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 I. A. S. GROUP d.o.o. PULA zastupanog po punomoćniku odvj. ANITA PRELEC; ZOU Igor Šarunić i Sanja Boljun Šarunić</item>
    </izvorni_sadrzaj>
    <derivirana_varijabla naziv="DomainObject.Predmet.ProtuStrankaListFormated_1">
      <item>C. I. A. S. GROUP d.o.o. PULA zastupanog po punomoćniku odvj. ANITA PRELEC; ZOU Igor Šarunić i Sanja Boljun Šarunić</item>
    </derivirana_varijabla>
  </DomainObject.Predmet.ProtuStrankaListFormated>
  <DomainObject.Predmet.ProtuStrankaListFormatedOIB>
    <izvorni_sadrzaj>
      <item>C. I. A. S. GROUP d.o.o. PULA, OIB 10409485671 zastupanog po punomoćniku odvj. ANITA PRELEC; ZOU Igor Šarunić i Sanja Boljun Šarunić</item>
    </izvorni_sadrzaj>
    <derivirana_varijabla naziv="DomainObject.Predmet.ProtuStrankaListFormatedOIB_1">
      <item>C. I. A. S. GROUP d.o.o. PULA, OIB 10409485671 zastupanog po punomoćniku odvj. ANITA PRELEC; ZOU Igor Šarunić i Sanja Boljun Šarunić</item>
    </derivirana_varijabla>
  </DomainObject.Predmet.ProtuStrankaListFormatedOIB>
  <DomainObject.Predmet.ProtuStrankaListFormatedWithAdress>
    <izvorni_sadrzaj>
      <item>C. I. A. S. GROUP d.o.o. PULA, Dobrilina 9, 52100 Pula zastupanog po punomoćniku odvj. ANITA PRELEC; ZOU Igor Šarunić i Sanja Boljun Šarunić</item>
    </izvorni_sadrzaj>
    <derivirana_varijabla naziv="DomainObject.Predmet.ProtuStrankaListFormatedWithAdress_1">
      <item>C. I. A. S. GROUP d.o.o. PULA, Dobrilina 9, 52100 Pula zastupanog po punomoćniku odvj. ANITA PRELEC; ZOU Igor Šarunić i Sanja Boljun Šarunić</item>
    </derivirana_varijabla>
  </DomainObject.Predmet.ProtuStrankaListFormatedWithAdress>
  <DomainObject.Predmet.ProtuStrankaListFormatedWithAdressOIB>
    <izvorni_sadrzaj>
      <item>C. I. A. S. GROUP d.o.o. PULA, OIB 10409485671, Dobrilina 9, 52100 Pula zastupanog po punomoćniku odvj. ANITA PRELEC; ZOU Igor Šarunić i Sanja Boljun Šarunić</item>
    </izvorni_sadrzaj>
    <derivirana_varijabla naziv="DomainObject.Predmet.ProtuStrankaListFormatedWithAdressOIB_1">
      <item>C. I. A. S. GROUP d.o.o. PULA, OIB 10409485671, Dobrilina 9, 52100 Pula zastupanog po punomoćniku odvj. ANITA PRELEC; ZOU Igor Šarunić i Sanja Boljun Šarunić</item>
    </derivirana_varijabla>
  </DomainObject.Predmet.ProtuStrankaListFormatedWithAdressOIB>
  <DomainObject.Predmet.ProtuStrankaListNazivFormated>
    <izvorni_sadrzaj>
      <item>C. I. A. S. GROUP d.o.o. PULA</item>
    </izvorni_sadrzaj>
    <derivirana_varijabla naziv="DomainObject.Predmet.ProtuStrankaListNazivFormated_1">
      <item>C. I. A. S. GROUP d.o.o. PULA</item>
    </derivirana_varijabla>
  </DomainObject.Predmet.ProtuStrankaListNazivFormated>
  <DomainObject.Predmet.ProtuStrankaListNazivFormatedOIB>
    <izvorni_sadrzaj>
      <item>C. I. A. S. GROUP d.o.o. PULA, OIB 10409485671</item>
    </izvorni_sadrzaj>
    <derivirana_varijabla naziv="DomainObject.Predmet.ProtuStrankaListNazivFormatedOIB_1">
      <item>C. I. A. S. GROUP d.o.o. PULA, OIB 10409485671</item>
    </derivirana_varijabla>
  </DomainObject.Predmet.ProtuStrankaListNazivFormatedOIB>
  <DomainObject.Predmet.OstaliListFormated>
    <izvorni_sadrzaj>
      <item>odvj. ANITA PRELEC punomoćnik sudionika u postupku C. I. A. S. GROUP d.o.o. PULA</item>
      <item>ZOU Igor Šarunić i Sanja Boljun Šarunić punomoćnik sudionika u postupku C. I. A. S. GROUP d.o.o. PULA</item>
    </izvorni_sadrzaj>
    <derivirana_varijabla naziv="DomainObject.Predmet.OstaliListFormated_1">
      <item>odvj. ANITA PRELEC punomoćnik sudionika u postupku C. I. A. S. GROUP d.o.o. PULA</item>
      <item>ZOU Igor Šarunić i Sanja Boljun Šarunić punomoćnik sudionika u postupku C. I. A. S. GROUP d.o.o. PULA</item>
    </derivirana_varijabla>
  </DomainObject.Predmet.OstaliListFormated>
  <DomainObject.Predmet.OstaliListFormatedOIB>
    <izvorni_sadrzaj>
      <item>odvj. ANITA PRELEC punomoćnik sudionika u postupku C. I. A. S. GROUP d.o.o. PULA</item>
      <item>ZOU Igor Šarunić i Sanja Boljun Šarunić punomoćnik sudionika u postupku C. I. A. S. GROUP d.o.o. PULA</item>
    </izvorni_sadrzaj>
    <derivirana_varijabla naziv="DomainObject.Predmet.OstaliListFormatedOIB_1">
      <item>odvj. ANITA PRELEC punomoćnik sudionika u postupku C. I. A. S. GROUP d.o.o. PULA</item>
      <item>ZOU Igor Šarunić i Sanja Boljun Šarunić punomoćnik sudionika u postupku C. I. A. S. GROUP d.o.o. PULA</item>
    </derivirana_varijabla>
  </DomainObject.Predmet.OstaliListFormatedOIB>
  <DomainObject.Predmet.OstaliListFormatedWithAdress>
    <izvorni_sadrzaj>
      <item>odvj. ANITA PRELEC, Prolaz Marije Krucifiksa Kozulić 4, 51000 Rijeka punomoćnik sudionika u postupku C. I. A. S. GROUP d.o.o. PULA</item>
      <item>ZOU Igor Šarunić i Sanja Boljun Šarunić, Đure Šporera 8, 51000 Rijeka punomoćnik sudionika u postupku C. I. A. S. GROUP d.o.o. PULA</item>
    </izvorni_sadrzaj>
    <derivirana_varijabla naziv="DomainObject.Predmet.OstaliListFormatedWithAdress_1">
      <item>odvj. ANITA PRELEC, Prolaz Marije Krucifiksa Kozulić 4, 51000 Rijeka punomoćnik sudionika u postupku C. I. A. S. GROUP d.o.o. PULA</item>
      <item>ZOU Igor Šarunić i Sanja Boljun Šarunić, Đure Šporera 8, 51000 Rijeka punomoćnik sudionika u postupku C. I. A. S. GROUP d.o.o. PULA</item>
    </derivirana_varijabla>
  </DomainObject.Predmet.OstaliListFormatedWithAdress>
  <DomainObject.Predmet.OstaliListFormatedWithAdressOIB>
    <izvorni_sadrzaj>
      <item>odvj. ANITA PRELEC, Prolaz Marije Krucifiksa Kozulić 4, 51000 Rijeka punomoćnik sudionika u postupku C. I. A. S. GROUP d.o.o. PULA</item>
      <item>ZOU Igor Šarunić i Sanja Boljun Šarunić, Đure Šporera 8, 51000 Rijeka punomoćnik sudionika u postupku C. I. A. S. GROUP d.o.o. PULA</item>
    </izvorni_sadrzaj>
    <derivirana_varijabla naziv="DomainObject.Predmet.OstaliListFormatedWithAdressOIB_1">
      <item>odvj. ANITA PRELEC, Prolaz Marije Krucifiksa Kozulić 4, 51000 Rijeka punomoćnik sudionika u postupku C. I. A. S. GROUP d.o.o. PULA</item>
      <item>ZOU Igor Šarunić i Sanja Boljun Šarunić, Đure Šporera 8, 51000 Rijeka punomoćnik sudionika u postupku C. I. A. S. GROUP d.o.o. PULA</item>
    </derivirana_varijabla>
  </DomainObject.Predmet.OstaliListFormatedWithAdressOIB>
  <DomainObject.Predmet.OstaliListNazivFormated>
    <izvorni_sadrzaj>
      <item>odvj. ANITA PRELEC</item>
      <item>ZOU Igor Šarunić i Sanja Boljun Šarunić</item>
    </izvorni_sadrzaj>
    <derivirana_varijabla naziv="DomainObject.Predmet.OstaliListNazivFormated_1">
      <item>odvj. ANITA PRELEC</item>
      <item>ZOU Igor Šarunić i Sanja Boljun Šarunić</item>
    </derivirana_varijabla>
  </DomainObject.Predmet.OstaliListNazivFormated>
  <DomainObject.Predmet.OstaliListNazivFormatedOIB>
    <izvorni_sadrzaj>
      <item>odvj. ANITA PRELEC</item>
      <item>ZOU Igor Šarunić i Sanja Boljun Šarunić</item>
    </izvorni_sadrzaj>
    <derivirana_varijabla naziv="DomainObject.Predmet.OstaliListNazivFormatedOIB_1">
      <item>odvj. ANITA PRELEC</item>
      <item>ZOU Igor Šarunić i Sanja Boljun Šarunić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 I. A. S. GROUP d.o.o. PULA</izvorni_sadrzaj>
    <derivirana_varijabla naziv="DomainObject.Predmet.ProtustrankaIDrugi_1">C. I. A. S. GROUP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C. I. A. S. GROUP d.o.o. PULA, OIB 10409485671, Dobrilina 9, 52100 Pula</izvorni_sadrzaj>
    <derivirana_varijabla naziv="DomainObject.Predmet.ProtustrankaIDrugiAdressOIB_1">C. I. A. S. GROUP d.o.o. PULA, OIB 10409485671,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 I. A. S. GROUP d.o.o. PULA</item>
      <item>odvj. ANITA PRELEC</item>
      <item>ZOU Igor Šarunić i Sanja Boljun Šarunić</item>
    </izvorni_sadrzaj>
    <derivirana_varijabla naziv="DomainObject.Predmet.SudioniciListNaziv_1">
      <item>FINANCIJSKA AGENCIJA, RC RIJEKA, PODRUŽNICA PULA, PULA</item>
      <item>C. I. A. S. GROUP d.o.o. PULA</item>
      <item>odvj. ANITA PRELEC</item>
      <item>ZOU Igor Šarunić i Sanja Boljun Šarunić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C. I. A. S. GROUP d.o.o. PULA, OIB 10409485671, Dobrilina 9,52100 Pula</item>
      <item>odvj. ANITA PRELEC, Prolaz Marije Krucifiksa Kozulić 4,51000 Rijeka</item>
      <item>ZOU Igor Šarunić i Sanja Boljun Šarunić, Đure Šporera 8,51000 Rijeka</item>
    </izvorni_sadrzaj>
    <derivirana_varijabla naziv="DomainObject.Predmet.SudioniciListAdressOIB_1">
      <item>FINANCIJSKA AGENCIJA, RC RIJEKA, PODRUŽNICA PULA, PULA, OIB 85821130368, Giardini 5,52100 Pula</item>
      <item>C. I. A. S. GROUP d.o.o. PULA, OIB 10409485671, Dobrilina 9,52100 Pula</item>
      <item>odvj. ANITA PRELEC, Prolaz Marije Krucifiksa Kozulić 4,51000 Rijeka</item>
      <item>ZOU Igor Šarunić i Sanja Boljun Šarunić, Đure Šporera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10409485671</item>
      <item>, OIB null</item>
      <item>, OIB null</item>
    </izvorni_sadrzaj>
    <derivirana_varijabla naziv="DomainObject.Predmet.SudioniciListNazivOIB_1">
      <item>, OIB 85821130368</item>
      <item>, OIB 10409485671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2663</properties:Characters>
  <properties:Lines>64</properties:Lines>
  <properties:Paragraphs>21</properties:Paragraphs>
  <properties:TotalTime>4</properties:TotalTime>
  <properties:ScaleCrop>false</properties:ScaleCrop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2017-03-13T09:11:00Z</dcterms:created>
  <dc:creator>Mihaela Kaligari</dc:creator>
  <dc:description/>
  <cp:keywords/>
  <cp:lastModifiedBy>Morena Brajuha</cp:lastModifiedBy>
  <cp:lastPrinted>2017-03-13T09:34:00Z</cp:lastPrinted>
  <dcterms:modified xmlns:xsi="http://www.w3.org/2001/XMLSchema-instance" xsi:type="dcterms:W3CDTF">2017-03-13T09:35:00Z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