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01a4" w14:paraId="27601a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65AF" w:rsidP="009865AF" w:rsidR="009865A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St-1383/2016-12.</w:t>
      </w:r>
    </w:p>
    <w:p w:rsidRDefault="009865AF" w:rsidP="009865AF" w:rsidR="009865AF">
      <w:pPr>
        <w:jc w:val="center"/>
        <w:rPr>
          <w:rFonts w:hAnsi="Arial" w:ascii="Arial"/>
          <w:b/>
        </w:rPr>
      </w:pPr>
    </w:p>
    <w:p w:rsidRDefault="009865AF" w:rsidP="009865AF" w:rsidR="009865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9865AF" w:rsidP="009865AF" w:rsidR="009865AF">
      <w:pPr>
        <w:jc w:val="center"/>
        <w:rPr>
          <w:rFonts w:hAnsi="Arial" w:ascii="Arial"/>
          <w:b/>
        </w:rPr>
      </w:pPr>
    </w:p>
    <w:p w:rsidRDefault="009865AF" w:rsidP="009865AF" w:rsidR="009865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9865AF" w:rsidP="009865AF" w:rsidR="009865AF">
      <w:pPr>
        <w:jc w:val="both"/>
        <w:rPr>
          <w:rFonts w:hAnsi="Arial" w:ascii="Arial"/>
        </w:rPr>
      </w:pP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SAMO KOD NAS d.o.o. za usluge iz Zagreba, Pazinska 43, MBS 080689718, OIB 93304721714, dana 30. svibnja 2017. godine</w:t>
      </w:r>
    </w:p>
    <w:p w:rsidRDefault="009865AF" w:rsidP="009865AF" w:rsidR="009865AF">
      <w:pPr>
        <w:jc w:val="both"/>
        <w:rPr>
          <w:rFonts w:hAnsi="Arial" w:ascii="Arial"/>
        </w:rPr>
      </w:pPr>
    </w:p>
    <w:p w:rsidRDefault="009865AF" w:rsidP="009865AF" w:rsidR="009865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865AF" w:rsidP="009865AF" w:rsidR="009865AF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SAMO KOD NAS d.o.o. za usluge iz Zagreba, Pazinska 43, MBS 080689718, OIB 93304721714.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FRANJO OTROČAK iz Virovitice, Lukač 24, OIB 42279189814.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SAMO KOD NAS d.o.o. za usluge iz Zagreba, Pazinska 43, MBS 080689718, OIB 93304721714.</w:t>
      </w:r>
    </w:p>
    <w:p w:rsidRDefault="009865AF" w:rsidP="009865AF" w:rsidR="009865AF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30. svibnja 2017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 xml:space="preserve"> godine u 08,00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9865AF" w:rsidP="009865AF" w:rsidR="009865A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REPUBLIKE HRVATSKE, Ministarstva financija, Porezne uprave, Područni ured Zagreb, zastupane po zastupniku po zakonu Županijskom državnom odvjetništvu u Bjelovaru, za otvaranje stečajnog postupka nad dužnikom SAMO KOD NAS d.o.o. za usluge iz Zagreba, Pazinska 43, MBS 080689718, OIB 93304721714, sud je pokrenuo postupak radi utvrđivanja uvjeta za otvaranje stečajnog postupka i imenovanje privremenog stečajnog upravitelja nad dužnikom, te u tom postupku utvrdio da dužnikova imovina nije dovoljna za pokriće </w:t>
      </w:r>
      <w:r>
        <w:rPr>
          <w:rFonts w:hAnsi="Arial" w:ascii="Arial"/>
        </w:rPr>
        <w:lastRenderedPageBreak/>
        <w:t xml:space="preserve">troškova stečajnog postupka, slijedom čega je svojim rješenjem 7 St-1383/2016-11 od dana 05. svibnja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05.05.2017.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9865AF" w:rsidP="009865AF" w:rsidR="009865AF">
      <w:pPr>
        <w:jc w:val="both"/>
        <w:rPr>
          <w:rFonts w:hAnsi="Arial" w:ascii="Arial"/>
        </w:rPr>
      </w:pPr>
    </w:p>
    <w:p w:rsidRDefault="009865AF" w:rsidP="009865AF" w:rsidR="009865AF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svibnja 2017. godine</w:t>
      </w:r>
    </w:p>
    <w:p w:rsidRDefault="009865AF" w:rsidP="009865AF" w:rsidR="009865AF">
      <w:pPr>
        <w:ind w:firstLine="720"/>
        <w:jc w:val="center"/>
        <w:rPr>
          <w:rFonts w:hAnsi="Arial" w:ascii="Arial"/>
        </w:rPr>
      </w:pPr>
    </w:p>
    <w:p w:rsidRDefault="009865AF" w:rsidP="009865AF" w:rsidR="009865A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9865AF" w:rsidP="009865AF" w:rsidR="009865A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9865AF" w:rsidP="009865AF" w:rsidR="009865A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9865AF" w:rsidP="009865AF" w:rsidR="009865AF">
      <w:pPr>
        <w:jc w:val="both"/>
        <w:rPr>
          <w:rFonts w:hAnsi="Arial" w:ascii="Arial"/>
        </w:rPr>
      </w:pPr>
    </w:p>
    <w:p w:rsidRDefault="009865AF" w:rsidP="009865AF" w:rsidR="009865AF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9865AF" w:rsidP="009865AF" w:rsidR="009865A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ŽDO u Bjelovaru putem e-oglasne ploče suda 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pošte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FINI RC ZAGREB,Podružnica Zagreb nakon pravomoćnosti putem pošte</w:t>
      </w:r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nakon pravomoćnosti elektroničkim putem</w:t>
      </w:r>
    </w:p>
    <w:p w:rsidRDefault="009865AF" w:rsidP="009865AF" w:rsidR="009865A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865AF" w:rsidP="009865AF" w:rsidR="009865AF">
      <w:pPr>
        <w:jc w:val="both"/>
        <w:rPr>
          <w:rFonts w:hAnsi="Arial" w:ascii="Arial"/>
        </w:rPr>
      </w:pPr>
      <w:r>
        <w:rPr>
          <w:rFonts w:hAnsi="Arial" w:ascii="Arial"/>
        </w:rPr>
        <w:t>Bj.30.05.2017.g.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5AF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2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St-1383/2016-12</izvorni_sadrzaj>
    <derivirana_varijabla naziv="DomainObject.Oznaka_1">St-1383/2016-12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KOD NAS d.o.o.</izvorni_sadrzaj>
    <derivirana_varijabla naziv="DomainObject.Predmet.ProtustrankaFormated_1">  SAMO KOD NAS d.o.o.</derivirana_varijabla>
  </DomainObject.Predmet.ProtustrankaFormated>
  <DomainObject.Predmet.ProtustrankaFormatedOIB>
    <izvorni_sadrzaj>  SAMO KOD NAS d.o.o., OIB 93304721714</izvorni_sadrzaj>
    <derivirana_varijabla naziv="DomainObject.Predmet.ProtustrankaFormatedOIB_1">  SAMO KOD NAS d.o.o., OIB 93304721714</derivirana_varijabla>
  </DomainObject.Predmet.ProtustrankaFormatedOIB>
  <DomainObject.Predmet.ProtustrankaFormatedWithAdress>
    <izvorni_sadrzaj> SAMO KOD NAS d.o.o., Pazinska 43, 10000 Zagreb</izvorni_sadrzaj>
    <derivirana_varijabla naziv="DomainObject.Predmet.ProtustrankaFormatedWithAdress_1"> SAMO KOD NAS d.o.o., Pazinska 43, 10000 Zagreb</derivirana_varijabla>
  </DomainObject.Predmet.ProtustrankaFormatedWithAdress>
  <DomainObject.Predmet.ProtustrankaFormatedWithAdressOIB>
    <izvorni_sadrzaj> SAMO KOD NAS d.o.o., OIB 93304721714, Pazinska 43, 10000 Zagreb</izvorni_sadrzaj>
    <derivirana_varijabla naziv="DomainObject.Predmet.ProtustrankaFormatedWithAdressOIB_1"> SAMO KOD NAS d.o.o., OIB 93304721714, Pazinska 43, 10000 Zagreb</derivirana_varijabla>
  </DomainObject.Predmet.ProtustrankaFormatedWithAdressOIB>
  <DomainObject.Predmet.ProtustrankaWithAdress>
    <izvorni_sadrzaj>SAMO KOD NAS d.o.o. Pazinska 43, 10000 Zagreb</izvorni_sadrzaj>
    <derivirana_varijabla naziv="DomainObject.Predmet.ProtustrankaWithAdress_1">SAMO KOD NAS d.o.o. Pazinska 43, 10000 Zagreb</derivirana_varijabla>
  </DomainObject.Predmet.ProtustrankaWithAdress>
  <DomainObject.Predmet.ProtustrankaWithAdressOIB>
    <izvorni_sadrzaj>SAMO KOD NAS d.o.o., OIB 93304721714, Pazinska 43, 10000 Zagreb</izvorni_sadrzaj>
    <derivirana_varijabla naziv="DomainObject.Predmet.ProtustrankaWithAdressOIB_1">SAMO KOD NAS d.o.o., OIB 93304721714, Pazinska 43, 10000 Zagreb</derivirana_varijabla>
  </DomainObject.Predmet.ProtustrankaWithAdressOIB>
  <DomainObject.Predmet.ProtustrankaNazivFormated>
    <izvorni_sadrzaj>SAMO KOD NAS d.o.o.</izvorni_sadrzaj>
    <derivirana_varijabla naziv="DomainObject.Predmet.ProtustrankaNazivFormated_1">SAMO KOD NAS d.o.o.</derivirana_varijabla>
  </DomainObject.Predmet.ProtustrankaNazivFormated>
  <DomainObject.Predmet.ProtustrankaNazivFormatedOIB>
    <izvorni_sadrzaj>SAMO KOD NAS d.o.o., OIB 93304721714</izvorni_sadrzaj>
    <derivirana_varijabla naziv="DomainObject.Predmet.ProtustrankaNazivFormatedOIB_1">SAMO KOD NAS d.o.o., OIB 93304721714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SAMO KOD NAS d.o.o.</item>
    </izvorni_sadrzaj>
    <derivirana_varijabla naziv="DomainObject.Predmet.ProtuStrankaListFormated_1">
      <item>SAMO KOD NAS d.o.o.</item>
    </derivirana_varijabla>
  </DomainObject.Predmet.ProtuStrankaListFormated>
  <DomainObject.Predmet.ProtuStrankaListFormatedOIB>
    <izvorni_sadrzaj>
      <item>SAMO KOD NAS d.o.o., OIB 93304721714</item>
    </izvorni_sadrzaj>
    <derivirana_varijabla naziv="DomainObject.Predmet.ProtuStrankaListFormatedOIB_1">
      <item>SAMO KOD NAS d.o.o., OIB 93304721714</item>
    </derivirana_varijabla>
  </DomainObject.Predmet.ProtuStrankaListFormatedOIB>
  <DomainObject.Predmet.ProtuStrankaListFormatedWithAdress>
    <izvorni_sadrzaj>
      <item>SAMO KOD NAS d.o.o., Pazinska 43, 10000 Zagreb</item>
    </izvorni_sadrzaj>
    <derivirana_varijabla naziv="DomainObject.Predmet.ProtuStrankaListFormatedWithAdress_1">
      <item>SAMO KOD NAS d.o.o., Pazinska 43, 10000 Zagreb</item>
    </derivirana_varijabla>
  </DomainObject.Predmet.ProtuStrankaListFormatedWithAdress>
  <DomainObject.Predmet.ProtuStrankaListFormatedWithAdressOIB>
    <izvorni_sadrzaj>
      <item>SAMO KOD NAS d.o.o., OIB 93304721714, Pazinska 43, 10000 Zagreb</item>
    </izvorni_sadrzaj>
    <derivirana_varijabla naziv="DomainObject.Predmet.ProtuStrankaListFormatedWithAdressOIB_1">
      <item>SAMO KOD NAS d.o.o., OIB 93304721714, Pazinska 43, 10000 Zagreb</item>
    </derivirana_varijabla>
  </DomainObject.Predmet.ProtuStrankaListFormatedWithAdressOIB>
  <DomainObject.Predmet.ProtuStrankaListNazivFormated>
    <izvorni_sadrzaj>
      <item>SAMO KOD NAS d.o.o.</item>
    </izvorni_sadrzaj>
    <derivirana_varijabla naziv="DomainObject.Predmet.ProtuStrankaListNazivFormated_1">
      <item>SAMO KOD NAS d.o.o.</item>
    </derivirana_varijabla>
  </DomainObject.Predmet.ProtuStrankaListNazivFormated>
  <DomainObject.Predmet.ProtuStrankaListNazivFormatedOIB>
    <izvorni_sadrzaj>
      <item>SAMO KOD NAS d.o.o., OIB 93304721714</item>
    </izvorni_sadrzaj>
    <derivirana_varijabla naziv="DomainObject.Predmet.ProtuStrankaListNazivFormatedOIB_1">
      <item>SAMO KOD NAS d.o.o., OIB 93304721714</item>
    </derivirana_varijabla>
  </DomainObject.Predmet.ProtuStrankaListNazivFormatedOIB>
  <DomainObject.Predmet.OstaliListFormated>
    <izvorni_sadrzaj>
      <item>Danijel Tipura</item>
      <item>Županijsko državno odvjetništvo u Bjelovaru</item>
    </izvorni_sadrzaj>
    <derivirana_varijabla naziv="DomainObject.Predmet.OstaliListFormated_1">
      <item>Danijel Tipura</item>
      <item>Županijsko državno odvjetništvo u Bjelovaru</item>
    </derivirana_varijabla>
  </DomainObject.Predmet.OstaliListFormated>
  <DomainObject.Predmet.OstaliListFormatedOIB>
    <izvorni_sadrzaj>
      <item>Danijel Tipura, OIB 01922154761</item>
      <item>Županijsko državno odvjetništvo u Bjelovaru</item>
    </izvorni_sadrzaj>
    <derivirana_varijabla naziv="DomainObject.Predmet.OstaliListFormatedOIB_1">
      <item>Danijel Tipura, OIB 01922154761</item>
      <item>Županijsko državno odvjetništvo u Bjelovaru</item>
    </derivirana_varijabla>
  </DomainObject.Predmet.OstaliListFormatedOIB>
  <DomainObject.Predmet.OstaliListFormatedWithAdress>
    <izvorni_sadrzaj>
      <item>Danijel Tipura, Pazinska 43, 10000 Zagreb</item>
      <item>Županijsko državno odvjetništvo u Bjelovaru</item>
    </izvorni_sadrzaj>
    <derivirana_varijabla naziv="DomainObject.Predmet.OstaliListFormatedWithAdress_1">
      <item>Danijel Tipura, Pazinska 43, 10000 Zagreb</item>
      <item>Županijsko državno odvjetništvo u Bjelovaru</item>
    </derivirana_varijabla>
  </DomainObject.Predmet.OstaliListFormatedWithAdress>
  <DomainObject.Predmet.OstaliListFormatedWithAdressOIB>
    <izvorni_sadrzaj>
      <item>Danijel Tipura, OIB 01922154761, Pazinska 43, 10000 Zagreb</item>
      <item>Županijsko državno odvjetništvo u Bjelovaru</item>
    </izvorni_sadrzaj>
    <derivirana_varijabla naziv="DomainObject.Predmet.OstaliListFormatedWithAdressOIB_1">
      <item>Danijel Tipura, OIB 01922154761, Pazinska 43, 10000 Zagreb</item>
      <item>Županijsko državno odvjetništvo u Bjelovaru</item>
    </derivirana_varijabla>
  </DomainObject.Predmet.OstaliListFormatedWithAdressOIB>
  <DomainObject.Predmet.OstaliListNazivFormated>
    <izvorni_sadrzaj>
      <item>Danijel Tipura</item>
      <item>Županijsko državno odvjetništvo u Bjelovaru</item>
    </izvorni_sadrzaj>
    <derivirana_varijabla naziv="DomainObject.Predmet.OstaliListNazivFormated_1">
      <item>Danijel Tipura</item>
      <item>Županijsko državno odvjetništvo u Bjelovaru</item>
    </derivirana_varijabla>
  </DomainObject.Predmet.OstaliListNazivFormated>
  <DomainObject.Predmet.OstaliListNazivFormatedOIB>
    <izvorni_sadrzaj>
      <item>Danijel Tipura, OIB 01922154761</item>
      <item>Županijsko državno odvjetništvo u Bjelovaru</item>
    </izvorni_sadrzaj>
    <derivirana_varijabla naziv="DomainObject.Predmet.OstaliListNazivFormatedOIB_1">
      <item>Danijel Tipura, OIB 01922154761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St-1383/2016-12</izvorni_sadrzaj>
    <derivirana_varijabla naziv="DomainObject.PoslovniBrojDokumenta_1">St-1383/2016-12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SAMO KOD NAS d.o.o.</izvorni_sadrzaj>
    <derivirana_varijabla naziv="DomainObject.Predmet.ProtustrankaIDrugi_1">SAMO KOD NAS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SAMO KOD NAS d.o.o., OIB 93304721714, Pazinska 43, 10000 Zagreb</izvorni_sadrzaj>
    <derivirana_varijabla naziv="DomainObject.Predmet.ProtustrankaIDrugiAdressOIB_1">SAMO KOD NAS d.o.o., OIB 93304721714,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 KOD NAS d.o.o.</item>
      <item>Danijel Tipura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SAMO KOD NAS d.o.o.</item>
      <item>Danijel Tipura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SAMO KOD NAS d.o.o., OIB 93304721714, Pazinska 43,10000 Zagreb</item>
      <item>Danijel Tipura, OIB 01922154761, Pazinska 43,10000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SAMO KOD NAS d.o.o., OIB 93304721714, Pazinska 43,10000 Zagreb</item>
      <item>Danijel Tipura, OIB 01922154761, Pazinska 43,10000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D7D83-801A-4379-8C95-FECD3C9B7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554</properties:Words>
  <properties:Characters>3006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2017-05-30T05:53:00Z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St-1383/2016-12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