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42ff" w14:paraId="72942f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-235</w:t>
      </w:r>
      <w:r w:rsidR="00AA2730">
        <w:t>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F241B">
        <w:t>M.L.H. MARTINI</w:t>
      </w:r>
      <w:r w:rsidR="00AA2730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r w:rsidR="008F241B">
        <w:t>Split, Miroslava Krleže 26</w:t>
      </w:r>
      <w:r w:rsidR="006F2571">
        <w:t xml:space="preserve">, </w:t>
      </w:r>
      <w:r w:rsidR="00FB0739">
        <w:t>O</w:t>
      </w:r>
      <w:r w:rsidR="0057550C">
        <w:t>IB:</w:t>
      </w:r>
      <w:r w:rsidR="008F241B">
        <w:t xml:space="preserve"> 37938922389</w:t>
      </w:r>
      <w:r w:rsidR="00835699">
        <w:t>,</w:t>
      </w:r>
      <w:r w:rsidR="006F2571">
        <w:t xml:space="preserve"> MBS: 060</w:t>
      </w:r>
      <w:r w:rsidR="008F241B">
        <w:t>232348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8F241B" w:rsidRPr="008F241B">
        <w:t xml:space="preserve">M.L.H. MARTINI d.o.o., Split, Miroslava Krleže 26, OIB: 37938922389, MBS: 060232348,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F241B">
        <w:t>653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8F241B">
        <w:t xml:space="preserve"> 2.935,10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ena</w:t>
      </w:r>
      <w:r w:rsidR="00783052">
        <w:t xml:space="preserve"> osob</w:t>
      </w:r>
      <w:r w:rsidR="00BF30E3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8F241B">
        <w:t>T-235</w:t>
      </w:r>
      <w:r w:rsidR="00AA2730">
        <w:t>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F30E3">
        <w:t>a</w:t>
      </w:r>
      <w:r w:rsidR="003D3A71">
        <w:t xml:space="preserve"> ovlašten</w:t>
      </w:r>
      <w:r w:rsidR="00BF30E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F30E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D462A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F241B"/>
    <w:rsid w:val="009801D1"/>
    <w:rsid w:val="00984C44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A2730"/>
    <w:rsid w:val="00AA5FA1"/>
    <w:rsid w:val="00AC6AD9"/>
    <w:rsid w:val="00AD5BE5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St-2353/2015</izvorni_sadrzaj>
    <derivirana_varijabla naziv="DomainObject.Predmet.OznakaBroj_1">St-2353/2015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M.L.H. MARTINI d.o.o. za trgovinu i usluge</izvorni_sadrzaj>
    <derivirana_varijabla naziv="DomainObject.Predmet.ProtustrankaFormated_1">  M.L.H. MARTINI d.o.o. za trgovinu i usluge</derivirana_varijabla>
  </DomainObject.Predmet.ProtustrankaFormated>
  <DomainObject.Predmet.ProtustrankaFormatedOIB>
    <izvorni_sadrzaj>  M.L.H. MARTINI d.o.o. za trgovinu i usluge, OIB 37938922389</izvorni_sadrzaj>
    <derivirana_varijabla naziv="DomainObject.Predmet.ProtustrankaFormatedOIB_1">  M.L.H. MARTINI d.o.o. za trgovinu i usluge, OIB 37938922389</derivirana_varijabla>
  </DomainObject.Predmet.ProtustrankaFormatedOIB>
  <DomainObject.Predmet.ProtustrankaFormatedWithAdress>
    <izvorni_sadrzaj> M.L.H. MARTINI d.o.o. za trgovinu i usluge, Miroslava Krleže 26, 21000 Split</izvorni_sadrzaj>
    <derivirana_varijabla naziv="DomainObject.Predmet.ProtustrankaFormatedWithAdress_1"> M.L.H. MARTINI d.o.o. za trgovinu i usluge, Miroslava Krleže 26, 21000 Split</derivirana_varijabla>
  </DomainObject.Predmet.ProtustrankaFormatedWithAdress>
  <DomainObject.Predmet.ProtustrankaFormatedWithAdressOIB>
    <izvorni_sadrzaj> M.L.H. MARTINI d.o.o. za trgovinu i usluge, OIB 37938922389, Miroslava Krleže 26, 21000 Split</izvorni_sadrzaj>
    <derivirana_varijabla naziv="DomainObject.Predmet.ProtustrankaFormatedWithAdressOIB_1"> M.L.H. MARTINI d.o.o. za trgovinu i usluge, OIB 37938922389, Miroslava Krleže 26, 21000 Split</derivirana_varijabla>
  </DomainObject.Predmet.ProtustrankaFormatedWithAdressOIB>
  <DomainObject.Predmet.ProtustrankaWithAdress>
    <izvorni_sadrzaj>M.L.H. MARTINI d.o.o. za trgovinu i usluge Miroslava Krleže 26, 21000 Split</izvorni_sadrzaj>
    <derivirana_varijabla naziv="DomainObject.Predmet.ProtustrankaWithAdress_1">M.L.H. MARTINI d.o.o. za trgovinu i usluge Miroslava Krleže 26, 21000 Split</derivirana_varijabla>
  </DomainObject.Predmet.ProtustrankaWithAdress>
  <DomainObject.Predmet.ProtustrankaWithAdressOIB>
    <izvorni_sadrzaj>M.L.H. MARTINI d.o.o. za trgovinu i usluge, OIB 37938922389, Miroslava Krleže 26, 21000 Split</izvorni_sadrzaj>
    <derivirana_varijabla naziv="DomainObject.Predmet.ProtustrankaWithAdressOIB_1">M.L.H. MARTINI d.o.o. za trgovinu i usluge, OIB 37938922389, Miroslava Krleže 26, 21000 Split</derivirana_varijabla>
  </DomainObject.Predmet.ProtustrankaWithAdressOIB>
  <DomainObject.Predmet.ProtustrankaNazivFormated>
    <izvorni_sadrzaj>M.L.H. MARTINI d.o.o. za trgovinu i usluge</izvorni_sadrzaj>
    <derivirana_varijabla naziv="DomainObject.Predmet.ProtustrankaNazivFormated_1">M.L.H. MARTINI d.o.o. za trgovinu i usluge</derivirana_varijabla>
  </DomainObject.Predmet.ProtustrankaNazivFormated>
  <DomainObject.Predmet.ProtustrankaNazivFormatedOIB>
    <izvorni_sadrzaj>M.L.H. MARTINI d.o.o. za trgovinu i usluge, OIB 37938922389</izvorni_sadrzaj>
    <derivirana_varijabla naziv="DomainObject.Predmet.ProtustrankaNazivFormatedOIB_1">M.L.H. MARTINI d.o.o. za trgovinu i usluge, OIB 37938922389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2935.10</izvorni_sadrzaj>
    <derivirana_varijabla naziv="DomainObject.Predmet.TrenutnaVrijednost_1">2935.10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M.L.H. MARTINI d.o.o. za trgovinu i usluge</item>
    </izvorni_sadrzaj>
    <derivirana_varijabla naziv="DomainObject.Predmet.ProtuStrankaListFormated_1">
      <item>M.L.H. MARTINI d.o.o. za trgovinu i usluge</item>
    </derivirana_varijabla>
  </DomainObject.Predmet.ProtuStrankaListFormated>
  <DomainObject.Predmet.ProtuStrankaListFormatedOIB>
    <izvorni_sadrzaj>
      <item>M.L.H. MARTINI d.o.o. za trgovinu i usluge, OIB 37938922389</item>
    </izvorni_sadrzaj>
    <derivirana_varijabla naziv="DomainObject.Predmet.ProtuStrankaListFormatedOIB_1">
      <item>M.L.H. MARTINI d.o.o. za trgovinu i usluge, OIB 37938922389</item>
    </derivirana_varijabla>
  </DomainObject.Predmet.ProtuStrankaListFormatedOIB>
  <DomainObject.Predmet.ProtuStrankaListFormatedWithAdress>
    <izvorni_sadrzaj>
      <item>M.L.H. MARTINI d.o.o. za trgovinu i usluge, Miroslava Krleže 26, 21000 Split</item>
    </izvorni_sadrzaj>
    <derivirana_varijabla naziv="DomainObject.Predmet.ProtuStrankaListFormatedWithAdress_1">
      <item>M.L.H. MARTINI d.o.o. za trgovinu i usluge, Miroslava Krleže 26, 21000 Split</item>
    </derivirana_varijabla>
  </DomainObject.Predmet.ProtuStrankaListFormatedWithAdress>
  <DomainObject.Predmet.ProtuStrankaListFormatedWithAdressOIB>
    <izvorni_sadrzaj>
      <item>M.L.H. MARTINI d.o.o. za trgovinu i usluge, OIB 37938922389, Miroslava Krleže 26, 21000 Split</item>
    </izvorni_sadrzaj>
    <derivirana_varijabla naziv="DomainObject.Predmet.ProtuStrankaListFormatedWithAdressOIB_1">
      <item>M.L.H. MARTINI d.o.o. za trgovinu i usluge, OIB 37938922389, Miroslava Krleže 26, 21000 Split</item>
    </derivirana_varijabla>
  </DomainObject.Predmet.ProtuStrankaListFormatedWithAdressOIB>
  <DomainObject.Predmet.ProtuStrankaListNazivFormated>
    <izvorni_sadrzaj>
      <item>M.L.H. MARTINI d.o.o. za trgovinu i usluge</item>
    </izvorni_sadrzaj>
    <derivirana_varijabla naziv="DomainObject.Predmet.ProtuStrankaListNazivFormated_1">
      <item>M.L.H. MARTINI d.o.o. za trgovinu i usluge</item>
    </derivirana_varijabla>
  </DomainObject.Predmet.ProtuStrankaListNazivFormated>
  <DomainObject.Predmet.ProtuStrankaListNazivFormatedOIB>
    <izvorni_sadrzaj>
      <item>M.L.H. MARTINI d.o.o. za trgovinu i usluge, OIB 37938922389</item>
    </izvorni_sadrzaj>
    <derivirana_varijabla naziv="DomainObject.Predmet.ProtuStrankaListNazivFormatedOIB_1">
      <item>M.L.H. MARTINI d.o.o. za trgovinu i usluge, OIB 37938922389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M.L.H. MARTINI d.o.o. za trgovinu i usluge</izvorni_sadrzaj>
    <derivirana_varijabla naziv="DomainObject.Predmet.ProtustrankaIDrugi_1">M.L.H. MARTINI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M.L.H. MARTINI d.o.o. za trgovinu i usluge, OIB 37938922389, Miroslava Krleže 26, 21000 Split</izvorni_sadrzaj>
    <derivirana_varijabla naziv="DomainObject.Predmet.ProtustrankaIDrugiAdressOIB_1">M.L.H. MARTINI d.o.o. za trgovinu i usluge, OIB 37938922389, Miroslava Krleže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M.L.H. MARTINI d.o.o. za trgovinu i usluge</item>
      <item>FINANCIJSKA AGENCIJA, RC SPLIT</item>
    </izvorni_sadrzaj>
    <derivirana_varijabla naziv="DomainObject.Predmet.SudioniciListNaziv_1">
      <item>M.L.H. MARTINI d.o.o. za trgovinu i usluge</item>
      <item>FINANCIJSKA AGENCIJA, RC SPLIT</item>
    </derivirana_varijabla>
  </DomainObject.Predmet.SudioniciListNaziv>
  <DomainObject.Predmet.SudioniciListAdressOIB>
    <izvorni_sadrzaj>
      <item>M.L.H. MARTINI d.o.o. za trgovinu i usluge, OIB 37938922389, Miroslava Krleže 26,21000 Split</item>
      <item>FINANCIJSKA AGENCIJA, RC SPLIT, OIB 85821130368, Mažuranićevo šetalište 24 b,21000 Split</item>
    </izvorni_sadrzaj>
    <derivirana_varijabla naziv="DomainObject.Predmet.SudioniciListAdressOIB_1">
      <item>M.L.H. MARTINI d.o.o. za trgovinu i usluge, OIB 37938922389, Miroslava Krleže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37938922389</item>
      <item>, OIB 85821130368</item>
    </izvorni_sadrzaj>
    <derivirana_varijabla naziv="DomainObject.Predmet.SudioniciListNazivOIB_1">
      <item>, OIB 37938922389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1774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2016-02-24T08:29:00Z</dcterms:created>
  <dc:creator>Lari Glavaš</dc:creator>
  <cp:lastModifiedBy>Lari Glavaš</cp:lastModifiedBy>
  <cp:lastPrinted>2016-02-24T08:29:00Z</cp:lastPrinted>
  <dcterms:modified xmlns:xsi="http://www.w3.org/2001/XMLSchema-instance" xsi:type="dcterms:W3CDTF">2016-02-24T08:30:00Z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