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5192" w14:paraId="4bd5192" w:rsidRDefault="00010A00" w:rsidP="0048798E" w:rsidR="0028353E" w:rsidRPr="00D004E1">
      <w:pPr>
        <w15:collapsed w:val="false"/>
        <w:rPr>
          <w:sz w:val="22"/>
          <w:szCs w:val="22"/>
        </w:rPr>
      </w:pPr>
      <w:bookmarkStart w:name="_GoBack" w:id="0"/>
      <w:bookmarkEnd w:id="0"/>
      <w:r w:rsidRPr="00D004E1">
        <w:rPr>
          <w:sz w:val="22"/>
          <w:szCs w:val="22"/>
        </w:rPr>
        <w:t xml:space="preserve"> </w:t>
      </w:r>
    </w:p>
    <w:p w:rsidRDefault="00950152" w:rsidP="00950152" w:rsidR="00950152" w:rsidRPr="00D004E1">
      <w:pPr>
        <w:jc w:val="center"/>
        <w:rPr>
          <w:sz w:val="22"/>
          <w:szCs w:val="22"/>
        </w:rPr>
      </w:pPr>
      <w:r w:rsidRPr="00D004E1">
        <w:rPr>
          <w:sz w:val="22"/>
          <w:szCs w:val="22"/>
        </w:rPr>
        <w:t>R E P U B L I K A   H R V A T S K A</w:t>
      </w:r>
    </w:p>
    <w:p w:rsidRDefault="000D5C36" w:rsidP="00DA622A" w:rsidR="000D5C36" w:rsidRPr="00D004E1">
      <w:pPr>
        <w:jc w:val="center"/>
        <w:rPr>
          <w:sz w:val="22"/>
          <w:szCs w:val="22"/>
        </w:rPr>
      </w:pPr>
    </w:p>
    <w:p w:rsidRDefault="008A7C5A" w:rsidP="00DA622A" w:rsidR="00DA622A" w:rsidRPr="00D004E1">
      <w:pPr>
        <w:jc w:val="center"/>
        <w:rPr>
          <w:sz w:val="22"/>
          <w:szCs w:val="22"/>
        </w:rPr>
      </w:pPr>
      <w:r w:rsidRPr="00D004E1">
        <w:rPr>
          <w:sz w:val="22"/>
          <w:szCs w:val="22"/>
        </w:rPr>
        <w:t>R J E Š E NJ E</w:t>
      </w:r>
    </w:p>
    <w:p w:rsidRDefault="00DA622A" w:rsidP="00DA622A" w:rsidR="00DA622A" w:rsidRPr="00D004E1">
      <w:pPr>
        <w:jc w:val="center"/>
        <w:rPr>
          <w:sz w:val="22"/>
          <w:szCs w:val="22"/>
        </w:rPr>
      </w:pPr>
    </w:p>
    <w:p w:rsidRDefault="008A7C5A" w:rsidP="00DA622A" w:rsidR="008A7C5A" w:rsidRPr="00D004E1">
      <w:pPr>
        <w:ind w:firstLine="720"/>
        <w:jc w:val="both"/>
        <w:rPr>
          <w:sz w:val="22"/>
          <w:szCs w:val="22"/>
        </w:rPr>
      </w:pPr>
      <w:r w:rsidRPr="00D004E1">
        <w:rPr>
          <w:sz w:val="22"/>
          <w:szCs w:val="22"/>
        </w:rPr>
        <w:t>Trgovački sud u Zagrebu</w:t>
      </w:r>
      <w:r w:rsidR="00950152" w:rsidRPr="00D004E1">
        <w:rPr>
          <w:sz w:val="22"/>
          <w:szCs w:val="22"/>
        </w:rPr>
        <w:t>,</w:t>
      </w:r>
      <w:r w:rsidRPr="00D004E1">
        <w:rPr>
          <w:sz w:val="22"/>
          <w:szCs w:val="22"/>
        </w:rPr>
        <w:t xml:space="preserve"> po</w:t>
      </w:r>
      <w:r w:rsidR="00010A00" w:rsidRPr="00D004E1">
        <w:rPr>
          <w:sz w:val="22"/>
          <w:szCs w:val="22"/>
        </w:rPr>
        <w:t xml:space="preserve"> sucu Gordanu Zubaku,</w:t>
      </w:r>
      <w:r w:rsidR="001A4FAE" w:rsidRPr="00D004E1">
        <w:rPr>
          <w:sz w:val="22"/>
          <w:szCs w:val="22"/>
        </w:rPr>
        <w:t xml:space="preserve"> u stečajnom</w:t>
      </w:r>
      <w:r w:rsidR="00DA622A" w:rsidRPr="00D004E1">
        <w:rPr>
          <w:sz w:val="22"/>
          <w:szCs w:val="22"/>
        </w:rPr>
        <w:t xml:space="preserve"> postupku </w:t>
      </w:r>
      <w:r w:rsidRPr="00D004E1">
        <w:rPr>
          <w:sz w:val="22"/>
          <w:szCs w:val="22"/>
        </w:rPr>
        <w:t>nad dužnikom</w:t>
      </w:r>
      <w:r w:rsidR="00517F61" w:rsidRPr="00D004E1">
        <w:rPr>
          <w:sz w:val="22"/>
          <w:szCs w:val="22"/>
        </w:rPr>
        <w:t xml:space="preserve"> </w:t>
      </w:r>
      <w:r w:rsidR="00213FA0" w:rsidRPr="00D004E1">
        <w:rPr>
          <w:bCs/>
          <w:sz w:val="22"/>
          <w:szCs w:val="22"/>
          <w:lang w:val="pt-BR"/>
        </w:rPr>
        <w:t>CITY EX d.o.o. u stečaju, Zagreb, Donje Svetice 40, OIB: 99406899243</w:t>
      </w:r>
      <w:r w:rsidR="00DA622A" w:rsidRPr="00D004E1">
        <w:rPr>
          <w:sz w:val="22"/>
          <w:szCs w:val="22"/>
        </w:rPr>
        <w:t xml:space="preserve">, nakon </w:t>
      </w:r>
      <w:r w:rsidR="00354A36" w:rsidRPr="00D004E1">
        <w:rPr>
          <w:sz w:val="22"/>
          <w:szCs w:val="22"/>
        </w:rPr>
        <w:t>održanog</w:t>
      </w:r>
      <w:r w:rsidR="009A0D04" w:rsidRPr="00D004E1">
        <w:rPr>
          <w:sz w:val="22"/>
          <w:szCs w:val="22"/>
        </w:rPr>
        <w:t xml:space="preserve"> ispitnog ročišta</w:t>
      </w:r>
      <w:r w:rsidR="00B635E7" w:rsidRPr="00D004E1">
        <w:rPr>
          <w:sz w:val="22"/>
          <w:szCs w:val="22"/>
        </w:rPr>
        <w:t xml:space="preserve">, </w:t>
      </w:r>
      <w:r w:rsidR="00213FA0" w:rsidRPr="00D004E1">
        <w:rPr>
          <w:sz w:val="22"/>
          <w:szCs w:val="22"/>
        </w:rPr>
        <w:t>15. lipnja</w:t>
      </w:r>
      <w:r w:rsidR="000D5C36" w:rsidRPr="00D004E1">
        <w:rPr>
          <w:sz w:val="22"/>
          <w:szCs w:val="22"/>
        </w:rPr>
        <w:t xml:space="preserve"> 2016</w:t>
      </w:r>
      <w:r w:rsidR="009A0D04" w:rsidRPr="00D004E1">
        <w:rPr>
          <w:sz w:val="22"/>
          <w:szCs w:val="22"/>
        </w:rPr>
        <w:t>.,</w:t>
      </w:r>
    </w:p>
    <w:p w:rsidRDefault="008A7C5A" w:rsidP="008A7C5A" w:rsidR="008A7C5A" w:rsidRPr="00D004E1">
      <w:pPr>
        <w:jc w:val="both"/>
        <w:rPr>
          <w:sz w:val="22"/>
          <w:szCs w:val="22"/>
        </w:rPr>
      </w:pPr>
    </w:p>
    <w:p w:rsidRDefault="008A7C5A" w:rsidP="008A7C5A" w:rsidR="008A7C5A" w:rsidRPr="00D004E1">
      <w:pPr>
        <w:jc w:val="center"/>
        <w:rPr>
          <w:sz w:val="22"/>
          <w:szCs w:val="22"/>
        </w:rPr>
      </w:pPr>
      <w:r w:rsidRPr="00D004E1">
        <w:rPr>
          <w:sz w:val="22"/>
          <w:szCs w:val="22"/>
        </w:rPr>
        <w:t>r i j e š i o  j e</w:t>
      </w:r>
    </w:p>
    <w:p w:rsidRDefault="008A7C5A" w:rsidP="0048798E" w:rsidR="008A7C5A" w:rsidRPr="00D004E1">
      <w:pPr>
        <w:rPr>
          <w:b/>
          <w:sz w:val="22"/>
          <w:szCs w:val="22"/>
        </w:rPr>
      </w:pPr>
    </w:p>
    <w:p w:rsidRDefault="00B75B61" w:rsidP="00B75B61" w:rsidR="00B75B61" w:rsidRPr="00D004E1">
      <w:pPr>
        <w:ind w:left="720"/>
        <w:jc w:val="both"/>
        <w:rPr>
          <w:sz w:val="22"/>
          <w:szCs w:val="22"/>
        </w:rPr>
      </w:pPr>
      <w:r w:rsidRPr="00D004E1">
        <w:rPr>
          <w:sz w:val="22"/>
          <w:szCs w:val="22"/>
        </w:rPr>
        <w:t>I.  Utvrđene tražbine viših isplatnih redova:</w:t>
      </w:r>
    </w:p>
    <w:p w:rsidRDefault="00CA6133" w:rsidP="000D5C36" w:rsidR="00CA6133" w:rsidRPr="00D004E1">
      <w:pPr>
        <w:jc w:val="both"/>
        <w:rPr>
          <w:sz w:val="22"/>
          <w:szCs w:val="22"/>
        </w:rPr>
      </w:pPr>
    </w:p>
    <w:p w:rsidRDefault="001A4FAE" w:rsidP="00CA6133" w:rsidR="00CA6133" w:rsidRPr="00D004E1">
      <w:pPr>
        <w:ind w:firstLine="294" w:left="426"/>
        <w:jc w:val="both"/>
        <w:rPr>
          <w:sz w:val="22"/>
          <w:szCs w:val="22"/>
        </w:rPr>
      </w:pPr>
      <w:r w:rsidRPr="00D004E1">
        <w:rPr>
          <w:sz w:val="22"/>
          <w:szCs w:val="22"/>
        </w:rPr>
        <w:t>Prvi</w:t>
      </w:r>
      <w:r w:rsidR="00831180" w:rsidRPr="00D004E1">
        <w:rPr>
          <w:sz w:val="22"/>
          <w:szCs w:val="22"/>
        </w:rPr>
        <w:t xml:space="preserve"> viši isplatni red</w:t>
      </w:r>
    </w:p>
    <w:p w:rsidRDefault="00831180" w:rsidP="00831180" w:rsidR="00831180" w:rsidRPr="00D004E1">
      <w:pPr>
        <w:jc w:val="both"/>
        <w:rPr>
          <w:b/>
          <w:sz w:val="22"/>
          <w:szCs w:val="22"/>
        </w:rPr>
      </w:pP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Marko Kapetanović iz Kaštel Sućurca, OIB: 65322893842, u iznosu od 5.582,23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Zlatko Galzina iz Zadra, Ulica Boreli 14, OIB: 15496882253, u iznosu od 19.398,82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Verica Mislović iz Čakovca, Žiškovec 50, OIB: 76392754401, u iznosu od 19.359,78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Dragutin Vagroš iz Osijeka, Istarska 11, OIB: 39402206535, u iznosu od 23.115,29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Mladenka Kalčić iz Zagreba, Dobriše Cesarića 19, OIB: 03009860404, u iznosu od 12.159,94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Donfilija Lasić iz Zagreba, Lastovska 11, OIB: 50531424103, u iznosu od 12.823,13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Alen Breščaković iz Otoka, Kolodvorska 64a, OIB: 04009663115, u iznosu od 6.112,19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Kristijan Breščaković iz Zagreba, V. Poljanice 20, OIB: 95114632814,  u iznosu od 4.663,57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Adila Bećirović iz Zagreba, Vidrićeva 28, OIB: 38993785086, u iznosu od 38.894,87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Damir Jelušić iz Velike Gorice, Dr. Jurja Dobrile 20, OIB: 66748363184, u iznosu od 9.049,43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Matija Kljajić iz Varaždina, Stjepana Vukovića 4, OIB: 39592621568, u iznosu od 15.089,65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Stojan Trivić iz Zagreba, Perjasička ulica 10, OIB: 28138712702, u iznosu od 39.131,69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Manuela Bertović iz Zagreba, Josipovačka 15a, OIB: 14634262183, u iznosu od 5.836,82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Dalibor Franić iz Makarske, Stari Velikobrdski put 32, OIB: 23458603417, u iznosu od 28.926,19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Mladen Marinković iz Siska, Brezovački odred 66a, OIB: 19844192995, u iznosu od 20.465,45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Mato Markić iz Sesveta, P. Lončara 48, OIB: 83646771740, u iznosu od 19.963,84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lastRenderedPageBreak/>
        <w:t>Snježana Topolovec iz Marije Bistrice, Laz stubički 32, OIB: 00010934621, u iznosu od 18.471,61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Marija Meštrović iz Zagreba, Zemljakova 7, OIB: 79009459238, u iznosu od 332.725,21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Ivan Rumenjak iz Predavca, Odv. Stjepana Radića 10, u iznosu od 9.909,00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Tatjana Marić Anđelić iz Osijeka, Podgoračka 18, OIB: 15691225724, u iznosu od 15.624,78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Katarina Božić iz Zagreba, Omiška 12, OIB: 08750988144, u iznosu od 11.154,94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Marko Duković iz Garešničkog Brestovca, Staklena 48, OIB: 43502962539, u iznosu od 3.679,31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Slobodan Kuzevski iz Osijeka, Vukovarska 80, OIB: 34599387232, u iznosu od 20.874,87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Zoran Mrkalj iz Karlovca, Radićeva 38, OIB: 88400327523, u iznosu od 15.000,00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Milka Kasap iz Dugog Sela, Hrvatskog preporoda 67, OIB: 54330868877, u iznosu od 70.851,07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Vladimir Šoštarić iz Zagreba, Šenova 16, OIB: 07026687588, u iznosu od 30.239,78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Nada Vujić iz Osijeka, Sjenjak 39, OIB: 92568828031, u iznosu od 25.162,17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Jurica Mlinarić iz Kupinečkog  Kraljevca, Harabajski 8, OIB: 51376122949, u iznosu od 17.287,27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Vladimir Šamarinc iz Zagreba, 12. Podbrežje 12a, OIB: 091198355873, u iznosu od 12.068,24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Igor Vlahović iz Farkaševca Samoborskog, Farkaševac 97, OIB: 98464467675, u iznosu od 36.001,20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Vedran Novaković iz Zagreba, Savska cesta 16, OIB: 05382932782, u iznosu od 10.054,44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Goran Vrbanić iz Čakovca, Kalnička 10, OIB: 66560934716, u iznosu od 23.116,66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Željko Čondić iz Osijeka, Savska 71, OIB: 96072992588, u iznosu od 22.648,88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Ivica Daničić iz Dubrovnika, Trnovička 1, OIB: 11951365427, u iznosu od 21.903,09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Dušanka Kostić iz Dubrovnika, Pera Budmani 14, OIB: 26355527010, u iznosu od 23.552,30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Andrea Lamešić iz Zagreba, IV. Kozari put 86, OIB: 61377228742, u iznosu od 9.153,33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Iva Matušin iz Zagreba, Šljivik 27, OIB: 39301428530, u iznosu od 10.998,79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 xml:space="preserve"> Azem Mustafić iz Mokošice, Između dolaca 2, OIB: 38540141109, u iznosu od 21.481,63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Tanja Rašić iz Zagreba, Vinka Jeđuta 11a, OIB: 0057817318, u iznosu od 16.372,67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Zoran Peleško iz Bibinja, Kandići 56, OIB: 66651260984, u iznosu od 23.787,13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Berislav Maljar iz Siska, Lička 20, OIB: 48642540310, u iznosu od 20.755,78 kn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Jozo Brekalo iz Zagreba, Puklavčeva 1, OIB: 86285488269, u iznosu od 11.764,31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Daniel Kenneth Mackenzie iz Zatona Velikog, Na krstu 5, OIB: 35913144641, u iznosu od 23.403,19 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Verica Ćosić iz Varaždina, Braće Radića 21, OIB: 48370653951, u iznosu od 21.818,20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Igor Jakopović iz Varaždina, V. Spinčića 5, OIB: 79938697736, u iznosu od 33.392,21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Damir Tuđen iz Zagreba, Nikole Tesle 3, OIB: 3595185193, u iznosu od 14.347,79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Jelena Anić iz Sela, Letovanić 16, OIB: 9319556508, u iznosu od 19.751,31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Jasminka Poledica iz Varaždina, Miroslava Krleže 1, OIB: 12602610037, u iznosu od 65.111,60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Goran Zahirović iz Zagreba, Ul. grada Čikaga 2b, OIB:30211865213, u iznosu od 11.862,46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lastRenderedPageBreak/>
        <w:t>Kristina Zahirović iz Zagreba, Ul. grada Čikaga 2b, OIB: 06682207434, u iznosu od 9.373,52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Josip Kopinić iz Šenkovca, Braće Žagmeštar 3, OIB: 23933388722, u iznosu od 35.089,26 kn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Aljoša Marković iz Lekenika, Kolodvorska 38, OIB: 02885569216, u iznosu od 17.144,12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Dubravka Rihtermoc  iz Zagreba, 1. Savica 70, OIB: 95609568982, u iznosu od 21.165,13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Zoran Bundalo iz Topolovca, Ostrovo 35, OIB: 29367981007, u iznosu od 4.792,81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Dijana Drkulec iz Osijeka, Dobriše Cesarića 14, OIB:22372798112, u iznosu od 27.517,98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Davor Fras iz Osijeka, Martina Divalta 162, OIB: 82873690122, u iznosu od 24.785,57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Indira Hujet iz Karlovca, Herta Turze 2, OIB: 98205500229, u iznosu od 28.846,31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Mateja Levar iz Zagreba, Novotnijeva 3, OIB: 18182484775, u iznosu od 11.235,00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Mirjana Luketić iz Samobora, Banjedvorci 2, OIB: 97710833023, u iznosu od 21.184,60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Robert Poje iz Osijeka, Banjalučka 66, OIB: 36554839697, u iznosu od 15.749,25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Goran Stanec iz Samobora, Mala Rakovica 16, OIB: 57690432848, u iznosu od 22.949,16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Damir Jerotić iz Bjelovara, Trojstvena 138, OIB: 65917548457, u iznosu od 13.980,00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Stjepan Nagy iz Valpova, A. Šenoe 100, OIB: 61726574395, u iznosu od 8.868,04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Domagoj Šalković iz Dubje 10, OIB: 10130826734, u iznosu od 117.000,00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Goran Černečki iz Oriovca, Radovanje 123, OIB: 31052495829, u iznosu od 11.716,03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Marina Černečki iz Oriovca, Radovanje 123, OIB: 48138243704, u iznosu od 7.102,01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Marijo Ivčić iz Samobora, Langova 12, OIB: 84612074140, u iznosu od 22.591,76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Danimir Romić iz Karlovca, Dubrovačka 6, OIB: 44490931960, u iznosu od 15.000,00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Ivica Smoljan iz Velike Pisanice, Hrvatske republike 33, OIB: 01691138592, u iznosu od 7.598,30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Gordan Groznica iz Iloka, Strossmajerova 35, OIB: 42716096995, u iznosu od 5.772,82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Željko Sabo iz Bošnjaka, Matije Gupca 6, OIB: 69154894467, u iznosu od 4.269,52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Damir Anić iz Zagreba, Trnsko 17a, OIB: 17483092262, u iznosu od 16.741,03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Emin Barjaktar iz Zagreba, Jambrišakov brijeg 9, OIB: 82239346877, u iznosu od 7.167,64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Mario Benković iz Novog Marofa, Gornje Makoišće 90f, OIB: 09208993569, u iznosu od 7.203,94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Dragana Brozović iz Zagreba, Uskočka 11a, OIB: 35466860931, u iznosu od 20.273,21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Siniša Burić iz Sv. Ivana Zeline, Antuna Mihanovića 13, OIB: 93623812150, u iznosu od 8.285,38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Martina Čerepinko iz Zagreba, Nova ves 59, OIB: 01637654781, u iznosu od 20.447,13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Ana Mari Čurić iz Bjelovara, Prokljuvani 79, OIB: 86185469304, u iznosu od 4.167,88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Rade Ćuk iz Zagreba, Vile Velebita 28, OIB: 54681381390, u iznosu od 14.937,12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lastRenderedPageBreak/>
        <w:t>Krunoslava Držanić iz Zagreba, Milana Makovca 13, OIB: 34370676464, u iznosu od 19.261,59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Marija Dumić iz Zagreba, Čileanska 2, OIB: 14621113402, u iznosu od 22.651,93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Martin Đurašević iz Zagreba, Krapinska 22, OIB: 02959311675, u iznosu od 14.600,83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Tomislav Gazilj iz Zagreba, Graberje 50, OIB: 00039195539, u iznosu od 15.790,34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Vedran Hokman iz Novog Marofa, Presečno 98a, OIB: 033411292987, u iznosu od 7.433,40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Marija Janković iz Rijeke, Vjenceslava Novaka 11, OIB: 70138061221, u iznosu od 14.604,45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Danijela Jovičić iz Bjelovara, Livadićeva 1b, OIB: 39237376264, u iznosu od 16.029,75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Ivan Koprivnjak iz Novog Marofa, Jelenščak 45, OIB: 70477620086, u iznosu od 6.410,88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Gordan Košak iz Zagreba, Brazilska 12, OIB: 95441253875, u iznosu od 17.303,83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Martina Krizmanić iz Zagreba, Trnsko 33d, OIB: 14203499158, u iznosu od 19.881,43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Dražen Kunović iz Zagreba, Aleja Antuna Augustinčića 16, OIB: 63546105370, u iznosu od 12.342,27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Nenad Lončarić iz Velike Gorice, Đure Lončara 8b, OIB: 985908634457, u iznosu od 9.079,00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 xml:space="preserve">Renata Mešić iz Zagreba, Savica 67, OIB: 95363047257, u iznosu od 6.311,61 kn, 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Renato Murk iz Čakovca, Kralja Ladislava 30, OIB: 16340060948, u iznosu od 2.459,18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Branimir Mužević iz Osijeka, Orlavska 8, OIB: 63642052463, u iznosu od 20.336,80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Srećko Nikić iz Zaprešića, Braće Bukovina 23, OIB: 25853557563, u iznosu od 13.938,85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Matea Popović iz Sesveta, Ljudevita Psavskog 25, OIB: 43342067316, u iznosu od 21.898,91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Jasminka Ređići iz Zagreba, III Struge 6d, OIB: 23330741533, u iznosu od 11.711,85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Štefica Spaći iz Zagreba, Nikole Pavića 13, OIB: 16633494185, u iznosu od 19.757,27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Goran Sporiš iz Stubičkih Toplica, Ljube Babića Đalskog 63, OIB: 27762300362, u iznosu od 19.385,34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Vilma Šandrk iz Zagreba, Novi Petruševac 2, OIB: 52022930387, u iznosu od 5.920,81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Marijana Šejić iz Bjelovara, Graničarska 11, OIB: 88961761138, u iznosu od 12.566,66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Višnja Tominac iz Topolovca, M. Međarića 42, OIB: 57853277806, u iznosu od 14.788,71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Ivana Tomorad iz Marija Bistrice, Poljanica Bistrička 225, OIB: 41467110645, u iznosu od 18.922,23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Anita Trbović iz Gomirja, Trnova poljana 68, OIB: 28552316822, u iznosu od 7.862,75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Zoran Zovko iz Zagreba, Pervanska 2, OIB: 35590958603, u iznosu od 20.636,15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Regina Bašić Kopajtić iz Zagreba, Laščinska 8, OIB: 60410026048, u iznosu od 21.329,98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Zlatko Belobrajdić iz Zagreba, Radauševa 1, OIB: 48761287791, u iznosu od 22.650,21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lastRenderedPageBreak/>
        <w:t>Petra Delić iz Dubrovnik, Lazarina 13, OIB: 85873420927, u iznosu od 4.000,00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Saša Devčić iz Lukača, Lukač 7, OIB: 77596038819, u iznosu od 13.624,44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Sanja Drakulić iz Rijeke, Ciottina 28, OIB: 98050816361, u iznosu od 5.915,67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Petra Đebrić Haček iz Domašinca, Glavna 59, OIB: 60637488930, u iznosu od 16.838,72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 xml:space="preserve"> Marija Frančišković  Maršani iz Krasice, Krasica 77 b, OIB: 87736244076, u iznosu od 18. 421,78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Janja Geljić iz Vukovine, Pašinec 9, OIB: 40570998434, u iznosu od 19.608,17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Ervin Goldašević iz Duge Rese, Jozefinska cesta 40, OIB: 39458935460, u iznosu od 5.507,22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Margareta Hudiček iz Čakovca, Vrtna ulica 5, OIB: 13012730755, u iznosu od 39.266,59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Goran Iličić iz Virovitice, Požari 4, OIB: 72717715050, u iznosu od 6.355,13kn,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Antonio Ilijašević iz Rezovca, Lanište 9, OIB: 8436177325, u iznosu od 13.033,59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Željko Ilijašević iz Rezovca, Lanište 9, OIB: 57994483214, u iznosu od 13.173,22 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Manuela Ivanković iz Kastva, Trinajstića 90a, OIB:18087465217, u iznosu od 57.793,27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Danijel Jembrih iz Hrsova, Hrsovo 58, OIB:43138165993, u iznosu od 12.646,29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Mandi Kalista Grgić iz Zagreba, Vile Velebita 11, OIB: 75982306714, u iznosu od 8.026,67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Jelena Lončarić iz Požege,  Vilima Justa 5, OIB: 9734361861, u iznosu od 18.259,75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Danijela Oblak iz Rijeke, Berte Jadras 14, OIB: 10608628956, u iznosu od 7.897,40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Vladimir Pereša iz Vodnjana, Istarska 10, OIB: 98137096904, u iznosu od 6.105,00 kn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 xml:space="preserve">Marija Plančišković Maršani iz Klasica, Klasica 77b, OIB: 87736244076, u iznosu od 17.318,98 kn, 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Tatjana Stojančić iz Jišića, Peščenica 1, OIB: 80045061776, u iznosu od 13.090,40 kn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Majda Šarić iz Mokošica, Donje obuljeno 40, OIB: 53403373182, u iznosu od 22.052,33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Sandro Špigić iz Pule, Šegotić 25, OIB: 79923738888, u iznosu od 9.099,37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Aleksandra Radić iz Rijeke, Pletehci 27, OIB: 25130 995568, u iznosu od 7.567,84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Valter Belli iz Pule, Koštanjer 87, OIB:  74931188998, u iznosu od 7.800,00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Jelena Brcanija iz Zagreba, Josipa Pupačića 6, OIB: 17731180039, u iznosu od 5.602,53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Barica Bukovac iz Zagreba, Majstora buvine 10, OIB: 99406899243, u iznosu od 21.867,22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Sanjica Čanaglić iz Zagreba, Ivanićgradska 66, OIB: 04539444715, u iznosu od 21.140,59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Marina Imenjak iz Zagreba, Stenjevačka 41, OIB: 89981018670, u iznosu od 15.765,71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lastRenderedPageBreak/>
        <w:t>Doroteja Kadoić iz Velike Pisanice, Hrvatske republike 42, OIB: 80872749267, u iznosu od 15.062,65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Robert Kaniški iz Varaždina, Slavenska 11, OIB: 98891619014, u iznosu od 20.208,56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Ivana Košković iz Sesveta, Čehulićeva 6, OIB: 93797994337, u iznosu od 22.386,52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Natalija Lazar iz Varaždina, T. Masaryka 8, OIB: 37523438031, u iznosu od 9.943,75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Giuliana Mađerić iz Rijeke, Franje Čandeka 8, OIB: 05343901198, u iznosu od 11.330,30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Ljiljana Miketinac iz Zagreba, Sv. Mateja 25, OIB: 06380805031, u iznosu od 11.058,00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Anđelko Mišić iz Čakovca, I. P. Zajca 41, OIB: 05085987023, u iznosu od 15.861,82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Goran Mizdrak iz Ploča, Vladimira Nazora 23, OIB: 04884982397, u iznosu od 18.321,50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Ivana Novosel iz Mraclina, Braće Radića 142, OIB: 58567388367, u iznosu od 8.207,32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Saša Sladoja iz Sinja, Batonova 4, OIB: 35413715778, u iznosu od 17.464,00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Budimir Sudar iz Osijeka, Ramska 7, OIB: 84900653685, u iznosu od 17.581,10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Mirjana Bahić iz Koprivnice, Stjepana Radića 4, OIB: 90530793815, u iznosu od 5.147,50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Michael Bajlo iz Zadra, Kukljička 18, OIB: 03810514940, u iznosu od 18.919,22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Ivica Baniček iz Koprivnice, Miklinovec 182, OIB: 14084395785, u iznosu od 7.281,60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Dunja Barbaroša iz Zadra, Ljudevita Posavskog 8, OIB: 07061835438, u iznosu od 26.483,17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Antonio Boras iz Mlina, Čelopeli Zakula 43, OIB: 25785667913, u iznosu od 4.644,88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Izidor Brozinčević iz Kutine, Lovrakova 59, OIB: 47733165781, u iznosu od 18.591,07 kn.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Marcel Bytyqi iz Zadra, Đure Marušića 25, OIB:84816433707, u iznosu od 22.218,08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Damir Cvitanović iz Splita, Biskupa Jurja Dobrile 5, OIB: 16378858455, u iznosu od 9.256,72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Ivo Filipović iz Opuzena, Matice Hrvatske 3, OIB: 03894238682, u iznosu od 63.674,03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Vice Gačo iz Zagreba, VII. Ravnice 26, OIB: 98710815607, u iznosu od 5.594,41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Nevenka Geljić iz Sesveta, Selčinska 27, OIB: 10804876168, u iznosu od 15.336,42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Marijana Hajtek iz Sesvetskog Kraljevca, Savska 56, OIB: 81182529633, u iznosu od 29.784,42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Igor Hrastovček iz Zagreba, Vilima Korajca 21, OIB: 83764689515, u iznosu od 4.824,12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Edita Kjartuč iz Zadra, Marka Foteza 24, OIB: 39940455591, u iznosu od 20.518,02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Davorin Klasan iz Virovitice, Stanka Ilića 40, OIB: 25335318624, u iznosu od 7.677,38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lastRenderedPageBreak/>
        <w:t>Zoran Knežević iz Zadra, Put stanova 120, OIB: 51131711732, u iznosu od 22.524,47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Marta Kovačević iz Rijeke, Rastočine 7, OIB: 98914443124, u iznosu od 11.660,32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Nikola Krajačić iz Čakovca, Dobriše Cesarića 7, OIB: 33264708750, u iznosu od 24.060,22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Katarina Kuzminski iz Križevaca, Cerevdar 222, OIB: 03348141952, u iznosu od 21.057,91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Nebojša Lacmanović iz Zadra, Put pudarice 32, OIB: 31435634535, u iznosu od 11.134,37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Sajko Magdić iz Koprivnice, Mirni dol 35, OIB: 638858938660, u iznosu od 20.696,26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Matej Maloča iz Virovitice, Zlatnog pola 278, OIB:11869148846, u iznosu od 14.366,26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Tina Paleka iz Zadra, Vlatka Mačeka 3, OIB: 05660193516, u iznosu od 7.781,21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Mirko Pešut iz Zadra, Kruševska 20, OIB: 09809146037, u iznosu od 19.847,97 kn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Leonardo Petani iz Zadra, Franka Lisice 2c, OIB:43622643445, u iznosu od 17.487,69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Milan Peti iz Rijeke, Berte Jadras 16b, OIB: 99640767974, u iznosu od 12.721,17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Željko Puhač iz Koprivnice, Miklinovec 165, OIB:68399049371, u iznosu od 5.743,06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Dragan Pušić iz Zadra, Svetog Vinka Paulskog 14, OIB: 70144514166, u iznosu od 20.325,06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Dejan Radman iz Vukovara, Hrvoja Vukčića Hrvatića 1a, OIB: 56094775909, u iznosu od 9.992,90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Gordana Raguž iz Dubrovnika, Dr. Vlatka Mačeka 46, OIB: 75154843977, u iznosu od 24.186,16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Đurđa Skočen iz Ivanić Grada, Gundulićeva 27, OIB: 99681896554, u iznosu od 19.423,03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Mirjana Svalina Popić iz Sesveta, Selčinska 13, OIB: 73073027399, u iznosu od 19.433,24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Edvin Šahinović iz Kastva, Tuhtani 23, OIB: 85644341296, u iznosu od 8.598,24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Tomislav Šestak iz Koprivnice, Josipa Kozarca 7, OIB: 41722790167, u iznosu od 4.842,93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Filip Španić iz Zadra, A. Starčevića 17, OIB: 54907465174, u iznosu od 5.345,54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Danijel Topalović iz Koprivnice, Magdalenska 32, OIB:57241104245, u iznosu od 25.794,40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Željka Vranić iz Đurđevca, Šandora Brauna 32, OIB: 05934559917, u iznosu od 4.762,51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Vedran Vučinić iz Rijeke, Ivana Filipovića 17, OIB: 87459605257, u iznosu od 7.768,61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Ana Žugaj iz Buševca, Sisačka 53, OIB: 17614299389, u iznosu od 5.416,30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Frano Kutle iz Zagreba, Stupnička 18, OIB: 64097204689, u iznosu od 9.433,98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Denis Matalija iz Rijeke, Franje Belulovića 20, OIB: 76505359084, u iznosu od 11.079,24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lastRenderedPageBreak/>
        <w:t>Siniša Potec iz Varaždina, Trakošćanska 7s, OIB:23729335853, u iznosu od 8.090,00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Michael Misel Barišić iz Sesveta, Lavoslava Horvata 2, OIB: 81217940745, u iznosu od 20.617,72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Monika Bokšić iz Makarske, Stari velikobrdski put 22, OIB: 39640835200, u iznosu od 14.783,51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Gordana Crnčec iz Varaždina, Trakošćanska 16, OIB: 30102099215, u iznosu od 5.615,64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Žarko Dragosavljević iz Novog Čiča, Jezerska 4, OIB: 61088195507, u iznosu od 6.195,88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Damir Matić iz Varaždina, Zagrebačka 71, OIB: 31926274456, u iznosu od 16.269,96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Ivana Matić iz Slavonskog Broda, Josipa Lovretića 50, OIB: 56733810775, u iznosu od 22.637,28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Miljenko Novoselec iz Varaždina, Vukovarska 1a, OIB: 43967855707, u iznosu od 7.357,63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Mario Rastočić iz Metkovića, Petra Krešimira 4, OIB: 09841223484, u iznosu od 6.556,54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Nevenka Hrnjkaš , A. T. Mimare 28, OIB: 91275843775, u iznosu od 8.330,00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Ivo Kralj iz Kaštela Starog, Gomile 29, OIB: 08390326297, u iznosu od 7.623,67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Murat Mulalić iz Zagreba, Savska cesta 147, OIB: 15083142038, u iznosu od 7.496,57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Marko Rožić iz Duge Rese, Domobranksa 77, OIB: 74909331440, u iznosu od 6.783,47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Mario Telišman iz Zagreba, Radnička 63, OIB: 92947405222, u iznosu od 10.124,72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Robert Vukalović iz Trema, Medačevo 25, OIB: 82483405784, u iznosu od 7.427,21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Nikica Arambašić iz Splita, Kroz smrdečec 13, OIB: 53409644325, u iznosu od 12.573,11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Hrvoje Bižanović iz Siska, Hrastelnica 50, OIB: 41956743216, u iznosu od 20.000,00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Andreja Blaženić Stipetić iz Zagreba, Štivanska 5, OIB: 52168744393, u iznosu od 15.645,04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Mario Blažević iz Zagreba, Donje Svetice 85a, OIB: 86502645162, u iznosu od 35.720,76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Jelena Bošnir Fabijanić iz Zagreba, Gračec 26, OIB: 37167024938, u iznosu od 4.123,88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Darko Ciglar iz Čakovca, Dravska 34, OIB: 04877790684, u iznosu od 9.614,10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Mirela Čičić iz Slavonskog Broda, Bartola Kašića 46a, OIB: 33234498105, u iznosu od 6.803,39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Romana Leonarda Čaćić iz Samobora, Janka Stanića 6, OIB: 36140487243, u iznosu od 11.971,38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Dalibor Elveđi iz Antunovca, A. G. Matoša 16, OIB: 49895284013, u iznosu od 10.294,60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Gordan Felice iz Viškova, Kulići 23, OIB: 46092896733, u iznosu od 8.558,50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lastRenderedPageBreak/>
        <w:t>Adela Gjurađek iz Zagreba, Gundulićeve dubrave 54, OIB: 28150162661, u iznosu od 4.568,80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 xml:space="preserve">Ivan Grgić iz Zagreba, Domjanićeva 20, OIB: 29509440451, u iznosu od 22.566,64 kn, 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Željko Horjan iz Splita, Hercegovačka 16, OIB: 56212039687, u iznosu od 22.647,49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Jasna Horvatin iz Zagreba, Ul. grada Čikaga 15, OIB: 93755880709, u iznosu od 20.989,39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Jozo Konjetić iz Slavonskog Broda, F. Kuharića 78, OIB: 52752745297, u iznosu od 9.518,77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Vinko Kotarac iz Rijeke, Luki 31, OIB: 49619509514, u iznosu od 8.264,80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 xml:space="preserve">Mario Lovrić iz Osijeka, Vatrogasna 40, OIB: 76209586200, u iznosu od 14.244,36 kn, 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Dominik Nejedly iz Siska, Žirčica 10a, OIB: 11912718635, u iznosu od 6.346,94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Damir Popović, Krk, M. Krleže 4, OIB: 02593554172, u iznosu od 12.393,51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Ivana Serdar iz Slavonskog Broda,  Ulica vrba 3, OIB: 42470022694, u iznosu od 13.962,48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Sabahudin Sivić iz Zagreba, Ostrogovićeva 10, OIB: 17568719570, u iznosu od 15.406,86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Todor Srđenović iz Zagreba, Ul. grada Čikaga 15, OIB: 12160141996, u iznosu od 7.953,21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Bojan Sunić iz Pule, Vrtlarska 6, OIB: 57140856616, u iznosu od 4.478,86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Vedran Sunić iz Pule, Vrtlarska 6, OIB: 40721782958, u iznosu od 4.566,07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Aleksnadar Vlainić iz Osijeka, Ljudevita Posavskog 25, OIB: 18158057750, u iznosu od 9.146,09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Dragica Vugrin iz Zagreba, Sopnička 30, OIB: 55952032348, u iznosu od 23.249,73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Kristina Jurić iz Dramlja, Dramaljsko Selce 32b, OIB: 77940205606, u iznosu od 25.805,70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Davor Poša iz Pupnata, Kneže 51, OIB: 84590576167, u iznosu od 9.580,11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Kristijan Mikulić iz Zagreba, Gundulićeva 21, OIB: 72858983807, u iznosu od 14.533,28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Sandra Bijelić iz Splita, Stari Pazar 4, OIB: 34376665928, u iznosu od 12.652,14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Slavko Domenčić iz Zagreba, Gajnice 11, OIB: 60641684847, u iznosu od 18.500,00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Zlatko Ivanetić iz Nove Gradiške, Zagrebačka 33, OIB: 65942160775, u iznosu od 13.681,08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Angela Nikolajević iz Zagreba, Lhotkina 27, OIB: 30004553757, u iznosu od 13.200,00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Leo Marić iz Dubrovnika, Liechteinov put 33, OIB: 70888562142, u iznosu od 7.344,00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Đemail Beljulji iz Rijeke, Giordana Smolikar 12, OIB: 38040844828, u iznosu od 6.515,16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Pavica Badenić iz Sesveta, I. Mažuranića 18, OIB: 89069698881, u iznosu od 36.462,63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Vlado Banda iz Karlovca, Ivana Banjavčića 14, OIB: 57228108690, u iznosu od 32.334,06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Boris Belić iz Vukovara, Domovinskog rata 56/26, OIB: 36919819048, u iznosu od 31.940,32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lastRenderedPageBreak/>
        <w:t>Boris Benja iz Stobreča, Ribarska 13, OIB: 91775579373, u iznosu od 35.331,36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Petar Borozan iz Dubrovnika, Pera Budmani 14, OIB: 81154583543, u iznosu od 31.564,83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Boris Boršić iz Zagreba, Dankovečka 108a, OIB: 80499800184, u iznosu od 29.373,66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Nenad Car iz Slavonskog Broda, Naselje Marsonia 5, OIB: 78435757423, u iznosu od 38.838,59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Milan Čavrag, Vir, Marina VII. 3, OIB: 20078092455, u iznosu od 30.165,08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Jakša Dević iz Splita, Lučićeva 19, OIB: 37021379680, u iznosu od 34.136,78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Tomislav Dražić iz Debeljaka, Debeljak 144, OIB: 26320110943, u iznosu od 31.380,40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Brano Franjkić iz Zadra, Pavla Rittera Vitezovića 16, OIB: 56831098546, u iznosu od 28.395,42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Ante Grubišić iz Dubrave kod Šibenika, Grubišići 5, OIB: 44276097324, u iznosu od 30.359,81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Ana Horvat, Šibice, Zagrebačka cesta 97, OIB: 96120467271, u iznosu od 30.319,38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Iskra Hren iz Vrbovca, Župana Junka 1k, OIB: 50388391131, u iznosu od 25.901,33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Tomislav Jeličić iz Bjelovara, Đure Suđete 19, OIB: 69260964315, u iznosu od 12.120,00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Karmen Josipović iz Zagreba, Vukomerečka cesta 6c, OIB: 02262200534, u iznosu od 32.955,09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Anica Jugović iz Rijeke, Antuna Branka Šimića 64, OIB: 68590711330, u iznosu od 25.095,11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Zoran Kovač iz Đakova, Matije Gupca 14, OIB: 67979414678, u iznosu od 25.744,51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Tomislav Kresović iz Zadra, Ploče 24, OIB: 44818109845, u iznosu od 32.535,24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Martina Krklec Cindrić iz Zagreba, Joze Laurenčića 8, OIB: 62647490754, u iznosu od 29.167,72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Drago Lisica iz Tenje, Osječka 100, OIB: 31117086135, u iznosu od 25.831,67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Ivana Lovreković iz Zagreba, Ul. borova 1, OIB: 09474788026, u iznosu od 33.059,78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Dejan Luketić iz Zagreba, Kopernikova 5, OIB: 49887611423, u iznosu od 52.000,00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 xml:space="preserve"> Marija Marić iz Zagreba, Vidrićeva 36, OIB: 80706777245, u iznosu od 12.088,19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Ljiljana Milanović iz Zagreba, Zadvorska 15a, OIB: 92348293310, u iznosu od 34.088,96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Denis Mujagić iz Zadra, Put pudarice 15g, OIB: 48159786645, u iznosu od 27.739,44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Zdenko Novak iz Zagreba, Gaja Alage 7, OIB: 54014713425, u iznosu od 35.698,33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Dražen Njegovan iz Varaždina, Lička ulica 13, OIB: 21073537261, u iznosu od 27.925,68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Jakša Pecotić iz Smokvice, Smokvica 528, OIB: 99827074205, u iznosu od 27.081,68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lastRenderedPageBreak/>
        <w:t>Tomislav Purgar iz Novog Marofa, Vladimira Nazora 2, OIB: 41416506013, u iznosu od 24.671,11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Mario Rastočić iz Metkovića, Petra Krešimira IV 215, OIB:09841223484, u iznosu od 31.523,22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Matea Rimac iz Zagreba, Cebići mali 6, OIB: 17732456898, u iznosu od 32.100,00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Nikola Soko iz Dubrovnika, S.S. Kranjčevića 22, OIB: 93362171026, u iznosu od 35.579,75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Suzana Stanečić iz Varaždina, Aleja kralja Zvonimira 6, OIB: 00755540566, u iznosu od 37.505,00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Tatijana Šamec iz Zagreba, Antuna Kuzmanića 13, OIB: 25211279885, u iznosu od 32.575,93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Samir Šehagić iz Slavonskog Broda, Stjepana Radića 43d, OIB: 64217927385, u iznosu od 25.979,52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Tatjana Škoc iz Zagreba, Lanište 17c, OIB: 52666167427, u iznosu od 36.551,18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Adriana Škundrić iz Zagreba, Galovićeva 4, OIB: 53836760722, u iznosu od 44.858,25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Marino Šunić iz Koprivnice, IV. Vinogradski odvojak 2, OIB: 58965249015, u iznosu od 24.501,31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Stanko Trojak iz Varaždina, Dravska poljana 113, OIB: 23246100718, u iznosu od 29.679,99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Rudo Vekić iz Makarske, Stari velikobrdski put 22a, OIB: 05578142671, u iznosu od 32.750,01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Dragan Vlahov iz Šibenika, Put kroz Meterize 10c, OIB: 05396095305, u iznosu od 27.236,45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Zoran Vodanović iz Zagreba, Bolnička cesta 99, OIB:50960126434, u iznosu od 27.816,51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Borka Jurišić-Bečirbegović iz Rijeke, Franje Čandeka 8, OIB: 64612572712, u iznosu od 20.295,89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Tatjana Stojanov iz Jišića, Pešćenica 1, OIB: 80045061776, u iznosu od 18.678,18 kn,</w:t>
      </w:r>
    </w:p>
    <w:p w:rsidRDefault="00213FA0" w:rsidP="00213FA0" w:rsidR="00213FA0" w:rsidRPr="00D004E1">
      <w:pPr>
        <w:numPr>
          <w:ilvl w:val="0"/>
          <w:numId w:val="26"/>
        </w:numPr>
        <w:rPr>
          <w:bCs/>
          <w:sz w:val="22"/>
          <w:szCs w:val="22"/>
          <w:lang w:eastAsia="en-US"/>
        </w:rPr>
      </w:pPr>
      <w:r w:rsidRPr="00D004E1">
        <w:rPr>
          <w:bCs/>
          <w:sz w:val="22"/>
          <w:szCs w:val="22"/>
          <w:lang w:eastAsia="en-US"/>
        </w:rPr>
        <w:t>Nikola Trbović iz Gomirja, Trnova poljana 68, OIB: 48115397421, u iznosu od 2.022,98 kn.</w:t>
      </w:r>
    </w:p>
    <w:p w:rsidRDefault="00213FA0" w:rsidP="001A4FAE" w:rsidR="00213FA0" w:rsidRPr="00D004E1">
      <w:pPr>
        <w:ind w:left="360"/>
        <w:rPr>
          <w:sz w:val="22"/>
          <w:szCs w:val="22"/>
        </w:rPr>
      </w:pPr>
    </w:p>
    <w:p w:rsidRDefault="001A4FAE" w:rsidP="001A4FAE" w:rsidR="001A4FAE" w:rsidRPr="00D004E1">
      <w:pPr>
        <w:ind w:left="360"/>
        <w:rPr>
          <w:sz w:val="22"/>
          <w:szCs w:val="22"/>
        </w:rPr>
      </w:pPr>
      <w:r w:rsidRPr="00D004E1">
        <w:rPr>
          <w:sz w:val="22"/>
          <w:szCs w:val="22"/>
        </w:rPr>
        <w:t xml:space="preserve">      Drugi viši isplatni red</w:t>
      </w:r>
    </w:p>
    <w:p w:rsidRDefault="001A4FAE" w:rsidP="001A4FAE" w:rsidR="001A4FAE" w:rsidRPr="00D004E1">
      <w:pPr>
        <w:ind w:left="360"/>
        <w:rPr>
          <w:sz w:val="22"/>
          <w:szCs w:val="22"/>
        </w:rPr>
      </w:pP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TD KOMUNALAC d.o.o., Slavonski Brod, Stjepana pl. Horvata 38, OIB: 61888142985, u iznosu od 534,08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HEP-OPERATOR DISTRIBUCIJSKOG SUTAVA d.o.o., Elektra Varaždin, Varaždin, Kratka 4, OIB: 46830600751, u iznosu od 1.606,72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AUTOFLOTA d.o.o., Zagreb, Savska opatovina 42, OIB: 96788157124, u iznosu od 68.059,01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HRVATSKE VODE, VODNOGOSPODARSTVENI ODJEL, Zagreb, Ulica grada Vukovara 271/VIII, u iznosu od 504,55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GRADSKA ČISTOĆA d.o.o., Šibenik, Stjepana Radića 100, OIB: 54873130289, u iznosu od 1.392,89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 SLATINA, Slatina, Trg Sv. Josipa 10, OIB: 68254459599, u iznosu od 1.560,41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 ZADAR, Zadar, Narodni trg 1, u iznosu od  1.803,69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lastRenderedPageBreak/>
        <w:t>HRVATSKA RADIOTELEVIZIJA javna ustanova, Zagreb, Prisavlje 3, OIB: 35075764438, u iznosu od 27.703,91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HRVATSKA REGULATORNA AGENCIJA ZA MREŽNE DJELATNOSTI, Zagreb, R. F. Mihanovića 9, OIB: 87950783661, u iznosu od 265.446,17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 KARLOVAC, Karlovac, Banjavčeva 9, OIB: 26554647153, u iznosu od 1.128,47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ORYX GRUPA d.o.o., Sesvete, Ljudevita Posavskog 7/a, OIB: 82333208898, u iznosu od 5.456,04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HRVATSKE VODE, Zagreb, Ulica grada Vukovara 271/VIII, OIB: 28921383001, u iznosu od 214,33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HEP-OPERATOR DISTRIBUCIJSKOG SUSTAVA d.o.o., ELEKTROPRIMORJE RIJEKA , Rijeka, Viktora Cara Emina 2, OIB: 46830600751, u iznosu od 116,01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KONZUM d.d., Zagreb, M. Čavića 1a, OIB: 29955634590, u iznosu od 312,90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VESNA REĐEP iz Đurđevca, Kralja Tomislava 13, OIB: 31608213856, u iznosu od 7.524,50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HEP-OPERATOR DISTRIBUCIJSKOG SUSTAVA d.o.o., ELEKTRA KRIŽ, Križ, Trg Sv. Križa 7, OIB: 46830600751, u iznosu od 761,59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 ZAGREB, Zagreb, Trg Stjepana Radića 1, OIB: 61817894937, u iznosu od 13.230,81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HEP-OPERATOR DISTRIBUCIJSKOG SUSTAVA d.o.o., ELEKTRA ZAGREB, OIB: 46830600751, u iznosu od 21.435,07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 xml:space="preserve">HRVATSKE VODE, ODJEL ZA SREDNJU I DONJU SAVU, Zagreb, Ul. grada Vukovara 271/VIII, OIB: 28921383001, u iznosu od 242,81 kn, 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ZAGREB PLAKAT d.o.o., Zagreb, Koturaška 51, OIB: 32111742300, u iznosu od 6.865,50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HEP-OPERATOR DISTRIBUCIJSKOG SUSTAVA d.o.o.,ELEKTROSLAVONIJA OSIJEK, Osijek, Šetalište Kar. Šepera 1a, OIB: 46830600751, u iznosu od 320,28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AMEC RIJEKA TEKSTIL d.o.o., Rijeka, Jadranski trg 4, OIB: 67641553147, u iznosu od 78.910,08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HRVATSKI TELEKOM d.d., Zagreb, R. F. Mihanovića 9, OIB: 81793146560, u iznosu od 225.627,99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HEP-OPERATOR DISTRIBUCIJSKOG SUSTAVA d.o.o., ELEKTRA ZABOK, Zabok, Matije Gupca 57, OIB: 46830600751, u iznosu od 227,62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 ĐURĐEVAC, Đurđevac, Stjepana Radića 1, OIB: 98691330244, u iznosu od 801,75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LOGISTIKA d.o.o., Zagreb, Donje Svetice 40, OIB: 74226826099, u iznosu od 4.563.305,33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HEP-OPERATOR DISTRIBUCIJSKOG SUSTAVA d.o.o., ELEKTROISTRA PULA, Pula, Vergerijeva 6, OIB: 46830600751, u iznosu od 10.149,94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HRVATSKE VODE, ODJEL ZA SREDNJU I DONJU SAVU, Zagreb, Ul. grada Vukovara 271/VIII,  OIB: 28921383001, u iznosu od 106,26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HRVATSKE VODE, ODJEL ZA SREDNJU I DONJU SAVU, Zagreb, Ul. grada Vukovara 271/VIII,  OIB: 28921383001, u iznosu od 185,40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HRVATSKE VODE, ODJEL ZA SREDNJU I DONJU SAVU, Zagreb, Ul. grada Vukovara 271/VIII,  OIB: 28921383001, u iznosu od 255,15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FINANCIJSKA AGENCIJA, Zagreb, Ul. grada Vukovara 70, OIB: 85821130368, u iznosu od 1.854,40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 BELI MANASTIR, Beli Manastir, OIB: 39912056497, u iznosu od 649,30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SBERBANK d.d., Zagreb, Varšavska 9, OIB: 78427478595, u iznosu od 1.871.884,69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lastRenderedPageBreak/>
        <w:t>MEĐIMURSKE VODE d.o.o., Čakovec, Matice Hrvatske 10, OIB: 81394716246, u iznosu od 384,76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GRAND AUTO d.o.o., Zagreb, Ljubljanska avenija 4, OIB: 30176496729, u iznosu od 1.179,92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KBM LEASING HRVATSKA d.o.o. u likvidaciji, Zagreb, Draškovićeva 54, OIB: 30069323966, u iznosu od 15.446,60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HEP-OPERATOR DISTRIBUCIJSKOG SUSTAVA d.o.o., ELEKTRA SLAVONSKI BROD, Slavonski Brod, OIB: 46830600751, u iznosu od 3.968,23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GEN – I ZAGREB d.o.o., Zagreb, Radnička cesta 54, OIB: 77604626413, u iznosu od 32.623,74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AUTO KUĆA BAOTIĆ d.o.o., Zagreb, Maksimirska 282, OIB: 86807475866, u iznosu od 124.077,15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HEP-OPERATOR DISTRIBUCIJSKOG SUSTAVA d.o.o., ELEKTRA KOPRIVNICA, Koprivnica, Hrvatske državnosti 32, OIB: 46830600751, u iznosu od 772,63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ISKON Internet d.d., Zagreb, Garićgradska 18, OIB: 36779353402, u iznosu 78.150,85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HRVATSKE VODE, Zagreb, Ulica grada Vukovara 220, OIB:28921383001, u iznosu od 695,92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 VELIKA GORICA, Velika Gorica, Trg kralja Tomislava 34, OIB: 75834963344, u iznosu od 125,40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IMPULS LEASING d.o.o., Zagreb, Velimira Škorpika 24/1, OIB: 65918029671, u iznosu od 21.100,20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PLINARA ISTOČNA SLAVONIJA d.o.o., Vinkovci, Ohridska 17, OIB: 16423775522, u iznosu od 4.852,80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SLATINSKA BANKA d.d., Slatina, V. Nazora 2, OIB: 42252496579, u iznosu od 78,12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 PULA, Pula, Forum 1, OIB: 79517841355, u iznosu od 8.934,66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ZAGREBAČKI HOLDING d.o.o., Zagreb, Ulica grada Vukovara 41, OIB: 85584865987, u iznosu od 62.807,75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VIPNET d.d., Zagreb, Vrtni put 1, OIB: 29524210204, u iznosu od 73.248,28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 NAŠICE, Našice, Trg Franje Tuđmana 7, OIB: 1775928940, u iznosu od 3.401,16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VODOOPSKRBA I ODVODNJA d.o.o., Zagreb, Folnegovićeva 1, OIB:  83416546499, u iznosu od 5.640,25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REPUBLIKA HRVATSKA, MINISTARSTVO FINANCIJA, POREZNA UPRAVA, OIB: 18683136487, u iznosu od 4.472.774,16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NEKRETNINE ANITA TIM d.o.o., Split, Rašeljkina 4, OIB: 05694007615, u iznosu od 15.646,22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 DUBROVNIK, Dubrovnik, Pred dvorom 1, OIB: 21712494719, u iznosu od 1.350,50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BARANJSKA ČISTOĆA d.o.o., Beli Manastir, Republike 11, OIB: 48154012452, u iznosu od 716,25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GRADSKA PLINARA ZAGREB-OPSKRBA d.o.o., Zagreb, Radnička cesta 1, OIB: 74364571096, u iznosu od 20.868,76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PULA HERCULANEA d.o.o., Pula, 1. Istarske brigade 14, OIB: 11294943436, u iznosu od 2.178,06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PRAGRANDE d.o.o., Pula, 2. Istarske brigade 14, OIB: 05117157608, u iznosu od 235,84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NOVI AGRAR d.o.o., Osijek, Đakovština 3, OIB: 36864723043, u iznosu od 63.474,79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lastRenderedPageBreak/>
        <w:t>HEP-OPERATOR DISTRIBUCIJSKOG SUSTAVA d.o.o., ELEKTRA VINKOVCI, Vinkovci, Kralja Zvonimira 96, OIB: 46830600751, u iznosu od 428,43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HEP-OPERATOR DISTRIBUCIJSKOG SUSTAVA d.o.o., ELEKTRA ŠIBENIK, Šibenik, Ante Šupuka, OIB: 46830600751, u iznosu od 448,48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ODVJETNIK BORIS ANIŠIĆ iz Zagreba, Ilica 191b, OIB: 87537034116, u iznosu od 56.608,97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ALLIANZ ZAGREB d.d., Zagreb, Heinzelova 70, OIB: 23759910849, u iznosu od 71.793,31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CASA TRGOVINA SATOVIMA d.o.o., Zagreb, Ljubijska 33/I, OIB: 59642708054, u iznosu od 39.730,82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HRVATSKE AUTOCESTE d.o.o., Zagreb, Širolina 4, OIB: 57500462912, u iznosu od 8.046,00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 DONJI MIHOLJAC, Donji Miholjac, Vukovarska 1/1, OIB: 497447939000, u iznosu od 512,12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F.M.L.C. USLUGE d.o.o., Karlovac, Sarajevska 1, OIB: 40039503160, u iznosu od 621.967,93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 RIJEKA, Rijeka, Korzo 18, OIB: 54382731928, u iznosu od 1.910,98 kn,</w:t>
      </w:r>
    </w:p>
    <w:p w:rsidRDefault="00FD254A" w:rsidP="00FD254A" w:rsidR="00FD254A" w:rsidRPr="00FD254A">
      <w:pPr>
        <w:numPr>
          <w:ilvl w:val="0"/>
          <w:numId w:val="34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MIRJANA ŠAKIĆ iz Belog Manastira, Kralja Tomislava 23, OIB: 91769376215, u iznosu od 9.064,00 kn,</w:t>
      </w:r>
    </w:p>
    <w:p w:rsidRDefault="00FD254A" w:rsidP="00FD254A" w:rsidR="00FD254A" w:rsidRPr="00FD254A">
      <w:pPr>
        <w:numPr>
          <w:ilvl w:val="0"/>
          <w:numId w:val="35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SILA d.o.o., Zagreb, Radnička cesta 218 OIB: 27563421945, u iznosu od 111.971,64 kn,</w:t>
      </w:r>
    </w:p>
    <w:p w:rsidRDefault="00FD254A" w:rsidP="00FD254A" w:rsidR="00FD254A" w:rsidRPr="00FD254A">
      <w:pPr>
        <w:numPr>
          <w:ilvl w:val="0"/>
          <w:numId w:val="35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STALNI SUDSKI TUMAČ ZORAN HLEVNJAK iz Zagreba, Ilica 191b, OIB: 85579578491, u iznosu od 2.111,27 kn,</w:t>
      </w:r>
    </w:p>
    <w:p w:rsidRDefault="00FD254A" w:rsidP="00FD254A" w:rsidR="00FD254A" w:rsidRPr="00FD254A">
      <w:pPr>
        <w:numPr>
          <w:ilvl w:val="0"/>
          <w:numId w:val="35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JANIŠKA j.d.o.o., Zagreb, Ribnjak 52, OIB: 32945032050, u iznosu od 5.600,00 kn,</w:t>
      </w:r>
    </w:p>
    <w:p w:rsidRDefault="00FD254A" w:rsidP="00FD254A" w:rsidR="00FD254A" w:rsidRPr="00FD254A">
      <w:pPr>
        <w:numPr>
          <w:ilvl w:val="0"/>
          <w:numId w:val="35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BANCROFT 3 GP ltd, Kanalski otoci, Jersey, OIB: 56791523680, u iznosu od 27.326,16 kn,</w:t>
      </w:r>
    </w:p>
    <w:p w:rsidRDefault="00FD254A" w:rsidP="00FD254A" w:rsidR="00FD254A" w:rsidRPr="00FD254A">
      <w:pPr>
        <w:numPr>
          <w:ilvl w:val="0"/>
          <w:numId w:val="35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GRAD ZAGREB, Zagreb, Trg Stjepana Radića 1, OIB: 61817894937, u iznosu od 57.932,36 kn,</w:t>
      </w:r>
    </w:p>
    <w:p w:rsidRDefault="00FD254A" w:rsidP="00FD254A" w:rsidR="00FD254A" w:rsidRPr="00FD254A">
      <w:pPr>
        <w:numPr>
          <w:ilvl w:val="0"/>
          <w:numId w:val="35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ČISTOĆA d.o.o., Split, Put plokita 81, OIB: 38812451417, u iznosu od 4.284,26 kn,</w:t>
      </w:r>
    </w:p>
    <w:p w:rsidRDefault="00FD254A" w:rsidP="00FD254A" w:rsidR="00FD254A" w:rsidRPr="00FD254A">
      <w:pPr>
        <w:numPr>
          <w:ilvl w:val="0"/>
          <w:numId w:val="35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VARKOM d.o.o., Varaždin, Trg bana Jelačića 15, OIB: 39048902955, u iznosu od 197.314,98 kn,</w:t>
      </w:r>
    </w:p>
    <w:p w:rsidRDefault="00FD254A" w:rsidP="00FD254A" w:rsidR="00FD254A" w:rsidRPr="00FD254A">
      <w:pPr>
        <w:numPr>
          <w:ilvl w:val="0"/>
          <w:numId w:val="35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CROATIA OSIGURANJE d.d., Zagreb, Miramarska 22, OIB: 26187994862, u iznosu od 34.817,10 kn,</w:t>
      </w:r>
    </w:p>
    <w:p w:rsidRDefault="00FD254A" w:rsidP="00FD254A" w:rsidR="00FD254A" w:rsidRPr="00FD254A">
      <w:pPr>
        <w:numPr>
          <w:ilvl w:val="0"/>
          <w:numId w:val="35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B2 KAPITAL d.o.o., Zagreb, Radnička 41, OIB: 57509775367, u iznosu od 34.013.794,51 kn,</w:t>
      </w:r>
    </w:p>
    <w:p w:rsidRDefault="00FD254A" w:rsidP="00FD254A" w:rsidR="00FD254A" w:rsidRPr="00FD254A">
      <w:pPr>
        <w:numPr>
          <w:ilvl w:val="0"/>
          <w:numId w:val="35"/>
        </w:numPr>
        <w:tabs>
          <w:tab w:pos="851" w:val="left"/>
        </w:tabs>
        <w:jc w:val="both"/>
        <w:rPr>
          <w:bCs/>
          <w:i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ŠAFRAM d.o.o., Zagreb, Oranice 118, OIB: 58257645837, u iznosu od 51.045,54 kn</w:t>
      </w:r>
    </w:p>
    <w:p w:rsidRDefault="00FD254A" w:rsidP="00FD254A" w:rsidR="00FD254A" w:rsidRPr="00FD254A">
      <w:pPr>
        <w:numPr>
          <w:ilvl w:val="0"/>
          <w:numId w:val="35"/>
        </w:numPr>
        <w:tabs>
          <w:tab w:pos="851" w:val="left"/>
        </w:tabs>
        <w:jc w:val="both"/>
        <w:rPr>
          <w:bCs/>
          <w:sz w:val="22"/>
          <w:szCs w:val="22"/>
          <w:lang w:eastAsia="en-US"/>
        </w:rPr>
      </w:pPr>
      <w:r w:rsidRPr="00FD254A">
        <w:rPr>
          <w:bCs/>
          <w:sz w:val="22"/>
          <w:szCs w:val="22"/>
          <w:lang w:eastAsia="en-US"/>
        </w:rPr>
        <w:t>ČISTOĆA KARLOVAC d.o.o., Karlovac, Gažanski trg 8, OIB: 70467048139, u iznosu od 2.244,94 kn.</w:t>
      </w:r>
    </w:p>
    <w:p w:rsidRDefault="0007685D" w:rsidP="00FD254A" w:rsidR="0007685D" w:rsidRPr="00D004E1">
      <w:pPr>
        <w:jc w:val="both"/>
        <w:rPr>
          <w:sz w:val="22"/>
          <w:szCs w:val="22"/>
        </w:rPr>
      </w:pPr>
      <w:r w:rsidRPr="00D004E1">
        <w:rPr>
          <w:sz w:val="22"/>
          <w:szCs w:val="22"/>
        </w:rPr>
        <w:tab/>
      </w:r>
    </w:p>
    <w:p w:rsidRDefault="0007685D" w:rsidP="0007685D" w:rsidR="0007685D" w:rsidRPr="00D004E1">
      <w:pPr>
        <w:jc w:val="both"/>
        <w:rPr>
          <w:sz w:val="22"/>
          <w:szCs w:val="22"/>
        </w:rPr>
      </w:pPr>
      <w:r w:rsidRPr="00D004E1">
        <w:rPr>
          <w:sz w:val="22"/>
          <w:szCs w:val="22"/>
        </w:rPr>
        <w:tab/>
        <w:t>II. Osporene tražbine</w:t>
      </w:r>
    </w:p>
    <w:p w:rsidRDefault="009816AC" w:rsidP="0007685D" w:rsidR="009816AC" w:rsidRPr="00D004E1">
      <w:pPr>
        <w:jc w:val="both"/>
        <w:rPr>
          <w:sz w:val="22"/>
          <w:szCs w:val="22"/>
        </w:rPr>
      </w:pPr>
    </w:p>
    <w:p w:rsidRDefault="009816AC" w:rsidP="009816AC" w:rsidR="009816AC" w:rsidRPr="00D004E1">
      <w:pPr>
        <w:jc w:val="both"/>
        <w:rPr>
          <w:sz w:val="22"/>
          <w:szCs w:val="22"/>
        </w:rPr>
      </w:pPr>
      <w:r w:rsidRPr="00D004E1">
        <w:rPr>
          <w:sz w:val="22"/>
          <w:szCs w:val="22"/>
        </w:rPr>
        <w:tab/>
        <w:t>Drugi viši isplatni red</w:t>
      </w:r>
    </w:p>
    <w:p w:rsidRDefault="009816AC" w:rsidP="009816AC" w:rsidR="009816AC" w:rsidRPr="00D004E1">
      <w:pPr>
        <w:jc w:val="both"/>
        <w:rPr>
          <w:sz w:val="22"/>
          <w:szCs w:val="22"/>
        </w:rPr>
      </w:pPr>
    </w:p>
    <w:p w:rsidRDefault="00FD254A" w:rsidP="009816AC" w:rsidR="009816AC" w:rsidRPr="00D004E1">
      <w:pPr>
        <w:ind w:firstLine="720"/>
        <w:jc w:val="both"/>
        <w:rPr>
          <w:sz w:val="22"/>
          <w:szCs w:val="22"/>
        </w:rPr>
      </w:pPr>
      <w:r w:rsidRPr="00D004E1">
        <w:rPr>
          <w:sz w:val="22"/>
          <w:szCs w:val="22"/>
        </w:rPr>
        <w:t>70</w:t>
      </w:r>
      <w:r w:rsidR="009816AC" w:rsidRPr="00D004E1">
        <w:rPr>
          <w:sz w:val="22"/>
          <w:szCs w:val="22"/>
        </w:rPr>
        <w:t xml:space="preserve">. </w:t>
      </w:r>
      <w:r w:rsidRPr="00D004E1">
        <w:rPr>
          <w:bCs/>
          <w:sz w:val="22"/>
          <w:szCs w:val="22"/>
        </w:rPr>
        <w:t>HP-HRVATSKA POŠTA d.d., Zagreb, Jurišićeva 13, OIB: 87311810356, u iznosu od 674.905.034,88 kn</w:t>
      </w:r>
      <w:r w:rsidR="009816AC" w:rsidRPr="00D004E1">
        <w:rPr>
          <w:sz w:val="22"/>
          <w:szCs w:val="22"/>
        </w:rPr>
        <w:t>.</w:t>
      </w:r>
    </w:p>
    <w:p w:rsidRDefault="009816AC" w:rsidP="009816AC" w:rsidR="009816AC" w:rsidRPr="00D004E1">
      <w:pPr>
        <w:ind w:firstLine="720"/>
        <w:jc w:val="both"/>
        <w:rPr>
          <w:sz w:val="22"/>
          <w:szCs w:val="22"/>
        </w:rPr>
      </w:pPr>
      <w:r w:rsidRPr="00D004E1">
        <w:rPr>
          <w:sz w:val="22"/>
          <w:szCs w:val="22"/>
        </w:rPr>
        <w:t xml:space="preserve">Upućuje se stečajni vjerovnik </w:t>
      </w:r>
      <w:r w:rsidR="00FD254A" w:rsidRPr="00D004E1">
        <w:rPr>
          <w:bCs/>
          <w:sz w:val="22"/>
          <w:szCs w:val="22"/>
        </w:rPr>
        <w:t>HP-HRVATSKA POŠTA d.d., Zagreb, Jurišićeva 13</w:t>
      </w:r>
      <w:r w:rsidRPr="00D004E1">
        <w:rPr>
          <w:sz w:val="22"/>
          <w:szCs w:val="22"/>
        </w:rPr>
        <w:t>,  u roku od osam dana od dana pravomoćnosti rješenja o upućivanju u parnicu, odnosno primitka drugostupanjske odluke</w:t>
      </w:r>
      <w:r w:rsidR="003F6CFB" w:rsidRPr="00D004E1">
        <w:rPr>
          <w:sz w:val="22"/>
          <w:szCs w:val="22"/>
        </w:rPr>
        <w:t>,</w:t>
      </w:r>
      <w:r w:rsidRPr="00D004E1">
        <w:rPr>
          <w:sz w:val="22"/>
          <w:szCs w:val="22"/>
        </w:rPr>
        <w:t xml:space="preserve"> na</w:t>
      </w:r>
      <w:r w:rsidR="00FD254A" w:rsidRPr="00D004E1">
        <w:rPr>
          <w:sz w:val="22"/>
          <w:szCs w:val="22"/>
        </w:rPr>
        <w:t>staviti</w:t>
      </w:r>
      <w:r w:rsidRPr="00D004E1">
        <w:rPr>
          <w:sz w:val="22"/>
          <w:szCs w:val="22"/>
        </w:rPr>
        <w:t xml:space="preserve"> parnicu</w:t>
      </w:r>
      <w:r w:rsidR="008D50A2" w:rsidRPr="00D004E1">
        <w:rPr>
          <w:sz w:val="22"/>
          <w:szCs w:val="22"/>
        </w:rPr>
        <w:t xml:space="preserve"> protiv stečajnog dužnika</w:t>
      </w:r>
      <w:r w:rsidRPr="00D004E1">
        <w:rPr>
          <w:sz w:val="22"/>
          <w:szCs w:val="22"/>
        </w:rPr>
        <w:t xml:space="preserve"> radi utvrđenja osnovanom osporene tražbine.</w:t>
      </w:r>
    </w:p>
    <w:p w:rsidRDefault="009816AC" w:rsidP="009816AC" w:rsidR="009816AC" w:rsidRPr="00D004E1">
      <w:pPr>
        <w:ind w:firstLine="720"/>
        <w:jc w:val="both"/>
        <w:rPr>
          <w:sz w:val="22"/>
          <w:szCs w:val="22"/>
        </w:rPr>
      </w:pPr>
      <w:r w:rsidRPr="00D004E1">
        <w:rPr>
          <w:sz w:val="22"/>
          <w:szCs w:val="22"/>
        </w:rPr>
        <w:t xml:space="preserve">Ako stečajni vjerovnik ne </w:t>
      </w:r>
      <w:r w:rsidR="00FD254A" w:rsidRPr="00D004E1">
        <w:rPr>
          <w:sz w:val="22"/>
          <w:szCs w:val="22"/>
        </w:rPr>
        <w:t>nastavi</w:t>
      </w:r>
      <w:r w:rsidRPr="00D004E1">
        <w:rPr>
          <w:sz w:val="22"/>
          <w:szCs w:val="22"/>
        </w:rPr>
        <w:t xml:space="preserve"> parnicu u dodijeljenom roku, smatrat će se da je odustao od prava na vođenje parnice</w:t>
      </w:r>
      <w:r w:rsidR="00605C49" w:rsidRPr="00D004E1">
        <w:rPr>
          <w:sz w:val="22"/>
          <w:szCs w:val="22"/>
        </w:rPr>
        <w:t xml:space="preserve"> radi utvrđenja osnovanom osporene tražbine</w:t>
      </w:r>
      <w:r w:rsidRPr="00D004E1">
        <w:rPr>
          <w:sz w:val="22"/>
          <w:szCs w:val="22"/>
        </w:rPr>
        <w:t xml:space="preserve">. </w:t>
      </w:r>
    </w:p>
    <w:p w:rsidRDefault="0091430D" w:rsidP="0091430D" w:rsidR="0091430D" w:rsidRPr="00D004E1">
      <w:pPr>
        <w:ind w:firstLine="720"/>
        <w:jc w:val="both"/>
        <w:rPr>
          <w:sz w:val="22"/>
          <w:szCs w:val="22"/>
        </w:rPr>
      </w:pPr>
    </w:p>
    <w:p w:rsidRDefault="00354A36" w:rsidP="00354A36" w:rsidR="00354A36" w:rsidRPr="00D004E1">
      <w:pPr>
        <w:ind w:firstLine="720"/>
        <w:jc w:val="both"/>
        <w:rPr>
          <w:sz w:val="22"/>
          <w:szCs w:val="22"/>
        </w:rPr>
      </w:pPr>
    </w:p>
    <w:p w:rsidRDefault="0007685D" w:rsidP="008A7C5A" w:rsidR="0007685D" w:rsidRPr="00D004E1">
      <w:pPr>
        <w:jc w:val="center"/>
        <w:rPr>
          <w:sz w:val="22"/>
          <w:szCs w:val="22"/>
        </w:rPr>
      </w:pPr>
      <w:r w:rsidRPr="00D004E1">
        <w:rPr>
          <w:sz w:val="22"/>
          <w:szCs w:val="22"/>
        </w:rPr>
        <w:t>Obrazloženje</w:t>
      </w:r>
    </w:p>
    <w:p w:rsidRDefault="0007685D" w:rsidP="008A7C5A" w:rsidR="0007685D" w:rsidRPr="00D004E1">
      <w:pPr>
        <w:jc w:val="center"/>
        <w:rPr>
          <w:sz w:val="22"/>
          <w:szCs w:val="22"/>
        </w:rPr>
      </w:pPr>
    </w:p>
    <w:p w:rsidRDefault="008A7C5A" w:rsidP="00B75B61" w:rsidR="00502F81" w:rsidRPr="00D004E1">
      <w:pPr>
        <w:ind w:firstLine="720"/>
        <w:jc w:val="both"/>
        <w:rPr>
          <w:sz w:val="22"/>
          <w:szCs w:val="22"/>
        </w:rPr>
      </w:pPr>
      <w:r w:rsidRPr="00D004E1">
        <w:rPr>
          <w:sz w:val="22"/>
          <w:szCs w:val="22"/>
        </w:rPr>
        <w:t>Na</w:t>
      </w:r>
      <w:r w:rsidR="009A0D04" w:rsidRPr="00D004E1">
        <w:rPr>
          <w:sz w:val="22"/>
          <w:szCs w:val="22"/>
        </w:rPr>
        <w:t xml:space="preserve"> </w:t>
      </w:r>
      <w:r w:rsidRPr="00D004E1">
        <w:rPr>
          <w:sz w:val="22"/>
          <w:szCs w:val="22"/>
        </w:rPr>
        <w:t>ispitnom ročištu odr</w:t>
      </w:r>
      <w:r w:rsidR="00537A4E" w:rsidRPr="00D004E1">
        <w:rPr>
          <w:sz w:val="22"/>
          <w:szCs w:val="22"/>
        </w:rPr>
        <w:t>žanom</w:t>
      </w:r>
      <w:r w:rsidR="009A0D04" w:rsidRPr="00D004E1">
        <w:rPr>
          <w:sz w:val="22"/>
          <w:szCs w:val="22"/>
        </w:rPr>
        <w:t xml:space="preserve"> </w:t>
      </w:r>
      <w:r w:rsidR="00FD254A" w:rsidRPr="00D004E1">
        <w:rPr>
          <w:sz w:val="22"/>
          <w:szCs w:val="22"/>
        </w:rPr>
        <w:t>15. lipnja</w:t>
      </w:r>
      <w:r w:rsidR="00A00916" w:rsidRPr="00D004E1">
        <w:rPr>
          <w:sz w:val="22"/>
          <w:szCs w:val="22"/>
        </w:rPr>
        <w:t xml:space="preserve"> 2016</w:t>
      </w:r>
      <w:r w:rsidR="000D5C36" w:rsidRPr="00D004E1">
        <w:rPr>
          <w:sz w:val="22"/>
          <w:szCs w:val="22"/>
        </w:rPr>
        <w:t>.</w:t>
      </w:r>
      <w:r w:rsidRPr="00D004E1">
        <w:rPr>
          <w:sz w:val="22"/>
          <w:szCs w:val="22"/>
        </w:rPr>
        <w:t xml:space="preserve"> ispitane su sve prijavljene tražbine prema iznosima i redu koje su prijavljene u roku</w:t>
      </w:r>
      <w:r w:rsidR="00B75B61" w:rsidRPr="00D004E1">
        <w:rPr>
          <w:sz w:val="22"/>
          <w:szCs w:val="22"/>
        </w:rPr>
        <w:t>.</w:t>
      </w:r>
      <w:r w:rsidR="006145FE" w:rsidRPr="00D004E1">
        <w:rPr>
          <w:sz w:val="22"/>
          <w:szCs w:val="22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 w:rsidRPr="00D004E1">
      <w:pPr>
        <w:jc w:val="both"/>
        <w:rPr>
          <w:sz w:val="22"/>
          <w:szCs w:val="22"/>
        </w:rPr>
      </w:pPr>
    </w:p>
    <w:p w:rsidRDefault="00616BBE" w:rsidP="00D004E1" w:rsidR="00D004E1" w:rsidRPr="00D004E1">
      <w:pPr>
        <w:ind w:firstLine="720"/>
        <w:jc w:val="both"/>
        <w:rPr>
          <w:sz w:val="22"/>
          <w:szCs w:val="22"/>
        </w:rPr>
      </w:pPr>
      <w:r w:rsidRPr="00D004E1">
        <w:rPr>
          <w:sz w:val="22"/>
          <w:szCs w:val="22"/>
        </w:rPr>
        <w:t>Tražbine navedene u točki I. izreke ovog rješenja, kao utvrđene, stečajni upravitelj je priznao, a stečajni vjerovnici koji su bili nazočni ročištu nisu tražbine osporili te</w:t>
      </w:r>
      <w:r w:rsidR="009816AC" w:rsidRPr="00D004E1">
        <w:rPr>
          <w:sz w:val="22"/>
          <w:szCs w:val="22"/>
        </w:rPr>
        <w:t xml:space="preserve"> se na temelju odredbe čl. 263.</w:t>
      </w:r>
      <w:r w:rsidRPr="00D004E1">
        <w:rPr>
          <w:sz w:val="22"/>
          <w:szCs w:val="22"/>
        </w:rPr>
        <w:t xml:space="preserve"> </w:t>
      </w:r>
      <w:r w:rsidR="006145FE" w:rsidRPr="00D004E1">
        <w:rPr>
          <w:sz w:val="22"/>
          <w:szCs w:val="22"/>
        </w:rPr>
        <w:t>SZ-a</w:t>
      </w:r>
      <w:r w:rsidR="009816AC" w:rsidRPr="00D004E1">
        <w:rPr>
          <w:sz w:val="22"/>
          <w:szCs w:val="22"/>
        </w:rPr>
        <w:t xml:space="preserve">  </w:t>
      </w:r>
      <w:r w:rsidRPr="00D004E1">
        <w:rPr>
          <w:sz w:val="22"/>
          <w:szCs w:val="22"/>
        </w:rPr>
        <w:t>tražbine navedene pod točkom I. izreke ovog rješenja smatraju utvrđenim.</w:t>
      </w:r>
    </w:p>
    <w:p w:rsidRDefault="00D004E1" w:rsidP="00D004E1" w:rsidR="00D004E1" w:rsidRPr="00D004E1">
      <w:pPr>
        <w:ind w:firstLine="720"/>
        <w:jc w:val="both"/>
        <w:rPr>
          <w:sz w:val="22"/>
          <w:szCs w:val="22"/>
        </w:rPr>
      </w:pPr>
    </w:p>
    <w:p w:rsidRDefault="00D004E1" w:rsidP="00D004E1" w:rsidR="00D004E1" w:rsidRPr="00D004E1">
      <w:pPr>
        <w:ind w:firstLine="720"/>
        <w:jc w:val="both"/>
        <w:rPr>
          <w:sz w:val="22"/>
          <w:szCs w:val="22"/>
        </w:rPr>
      </w:pPr>
      <w:r w:rsidRPr="00D004E1">
        <w:rPr>
          <w:sz w:val="22"/>
          <w:szCs w:val="22"/>
        </w:rPr>
        <w:t>Tražbinu</w:t>
      </w:r>
      <w:r w:rsidR="00B64CF7" w:rsidRPr="00D004E1">
        <w:rPr>
          <w:sz w:val="22"/>
          <w:szCs w:val="22"/>
        </w:rPr>
        <w:t xml:space="preserve"> drugog višeg isplatnog reda, n</w:t>
      </w:r>
      <w:r w:rsidRPr="00D004E1">
        <w:rPr>
          <w:sz w:val="22"/>
          <w:szCs w:val="22"/>
        </w:rPr>
        <w:t>avedenu</w:t>
      </w:r>
      <w:r w:rsidR="00B64CF7" w:rsidRPr="00D004E1">
        <w:rPr>
          <w:sz w:val="22"/>
          <w:szCs w:val="22"/>
        </w:rPr>
        <w:t xml:space="preserve"> u točki II. izreke, osporio je stečajni upravitelj. </w:t>
      </w:r>
      <w:r w:rsidR="0034745F" w:rsidRPr="00D004E1">
        <w:rPr>
          <w:sz w:val="22"/>
          <w:szCs w:val="22"/>
        </w:rPr>
        <w:t xml:space="preserve">Stečajni upravitelj </w:t>
      </w:r>
      <w:r w:rsidRPr="00D004E1">
        <w:rPr>
          <w:sz w:val="22"/>
          <w:szCs w:val="22"/>
        </w:rPr>
        <w:t>osporio je tražbinu</w:t>
      </w:r>
      <w:r w:rsidR="0034745F" w:rsidRPr="00D004E1">
        <w:rPr>
          <w:sz w:val="22"/>
          <w:szCs w:val="22"/>
        </w:rPr>
        <w:t xml:space="preserve"> </w:t>
      </w:r>
      <w:r w:rsidRPr="00D004E1">
        <w:rPr>
          <w:sz w:val="22"/>
          <w:szCs w:val="22"/>
        </w:rPr>
        <w:t xml:space="preserve">vjerovnika </w:t>
      </w:r>
      <w:r w:rsidRPr="00D004E1">
        <w:rPr>
          <w:bCs/>
          <w:sz w:val="22"/>
          <w:szCs w:val="22"/>
        </w:rPr>
        <w:t>HP-HRVATSKA POŠTA d.d., Zagreb, u iznosu od 674.905.034,88 kn, a kao razlog osporavanja naveo je se da se</w:t>
      </w:r>
      <w:r w:rsidR="00303CBA">
        <w:rPr>
          <w:bCs/>
          <w:sz w:val="22"/>
          <w:szCs w:val="22"/>
        </w:rPr>
        <w:t xml:space="preserve"> o</w:t>
      </w:r>
      <w:r w:rsidRPr="00D004E1">
        <w:rPr>
          <w:bCs/>
          <w:sz w:val="22"/>
          <w:szCs w:val="22"/>
        </w:rPr>
        <w:t xml:space="preserve"> toj tražbini vodi parnica pred Trgovačkim sudom u Zagrebu pod poslovnim brojem P-3926/12 protiv koje je podnesena žalba te se spis nalazi na rješavanju na Visokom trgovačkom sudu RH pod poslovnim brojem Pž-937/115</w:t>
      </w:r>
      <w:r>
        <w:rPr>
          <w:bCs/>
          <w:sz w:val="22"/>
          <w:szCs w:val="22"/>
        </w:rPr>
        <w:t>.</w:t>
      </w:r>
    </w:p>
    <w:p w:rsidRDefault="00354A36" w:rsidP="00D004E1" w:rsidR="00354A36" w:rsidRPr="00D004E1">
      <w:pPr>
        <w:jc w:val="both"/>
        <w:rPr>
          <w:sz w:val="22"/>
          <w:szCs w:val="22"/>
        </w:rPr>
      </w:pPr>
    </w:p>
    <w:p w:rsidRDefault="00146AD2" w:rsidP="00146AD2" w:rsidR="00146AD2">
      <w:pPr>
        <w:ind w:firstLine="720"/>
        <w:jc w:val="both"/>
        <w:rPr>
          <w:sz w:val="22"/>
          <w:szCs w:val="22"/>
        </w:rPr>
      </w:pPr>
      <w:r w:rsidRPr="00D004E1">
        <w:rPr>
          <w:sz w:val="22"/>
          <w:szCs w:val="22"/>
        </w:rPr>
        <w:t>Prema odredbi čl. 266. st. 1. SZ-a ako je stečajni upravitelj osporio tražbinu, sud će vjerovnika uputiti na parnicu protiv stečajnoga dužnika radi utvrđivanja osporene tražbine.</w:t>
      </w:r>
      <w:r w:rsidR="00D004E1">
        <w:rPr>
          <w:sz w:val="22"/>
          <w:szCs w:val="22"/>
        </w:rPr>
        <w:t xml:space="preserve"> S obzirom na to da je stečajni upravitelj na ispitnom ročištu naveo kako osporena tražbina nije prijavljena na temelju ovršne isprave te se o toj tražbini vodi parnica, sud je na temelju odredbe čl. 269. SZ-a uputio vjerovnika HP-Hrvatska pošta d.d., Zagreb, nastaviti parnicu.</w:t>
      </w:r>
      <w:r w:rsidRPr="00D004E1">
        <w:rPr>
          <w:sz w:val="22"/>
          <w:szCs w:val="22"/>
        </w:rPr>
        <w:t xml:space="preserve"> </w:t>
      </w:r>
    </w:p>
    <w:p w:rsidRDefault="00354A36" w:rsidP="00B75121" w:rsidR="00354A36" w:rsidRPr="00D004E1">
      <w:pPr>
        <w:jc w:val="both"/>
        <w:rPr>
          <w:sz w:val="22"/>
          <w:szCs w:val="22"/>
        </w:rPr>
      </w:pPr>
    </w:p>
    <w:p w:rsidRDefault="00E36493" w:rsidP="008A7C5A" w:rsidR="008A7C5A" w:rsidRPr="00D004E1">
      <w:pPr>
        <w:jc w:val="center"/>
        <w:rPr>
          <w:sz w:val="22"/>
          <w:szCs w:val="22"/>
        </w:rPr>
      </w:pPr>
      <w:r w:rsidRPr="00D004E1">
        <w:rPr>
          <w:sz w:val="22"/>
          <w:szCs w:val="22"/>
        </w:rPr>
        <w:t xml:space="preserve">U </w:t>
      </w:r>
      <w:r w:rsidR="008A7C5A" w:rsidRPr="00D004E1">
        <w:rPr>
          <w:sz w:val="22"/>
          <w:szCs w:val="22"/>
        </w:rPr>
        <w:t>Z</w:t>
      </w:r>
      <w:r w:rsidR="009A0D04" w:rsidRPr="00D004E1">
        <w:rPr>
          <w:sz w:val="22"/>
          <w:szCs w:val="22"/>
        </w:rPr>
        <w:t xml:space="preserve">agrebu </w:t>
      </w:r>
      <w:r w:rsidR="00D004E1">
        <w:rPr>
          <w:sz w:val="22"/>
          <w:szCs w:val="22"/>
        </w:rPr>
        <w:t>15. lipnja</w:t>
      </w:r>
      <w:r w:rsidR="003D0688" w:rsidRPr="00D004E1">
        <w:rPr>
          <w:sz w:val="22"/>
          <w:szCs w:val="22"/>
        </w:rPr>
        <w:t xml:space="preserve"> 2</w:t>
      </w:r>
      <w:r w:rsidR="000D5C36" w:rsidRPr="00D004E1">
        <w:rPr>
          <w:sz w:val="22"/>
          <w:szCs w:val="22"/>
        </w:rPr>
        <w:t>016</w:t>
      </w:r>
      <w:r w:rsidR="003D0688" w:rsidRPr="00D004E1">
        <w:rPr>
          <w:sz w:val="22"/>
          <w:szCs w:val="22"/>
        </w:rPr>
        <w:t xml:space="preserve">. </w:t>
      </w:r>
    </w:p>
    <w:p w:rsidRDefault="00817543" w:rsidP="00D7152B" w:rsidR="00817543">
      <w:pPr>
        <w:ind w:left="680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SUDAC: </w:t>
      </w:r>
      <w:r w:rsidR="008A7C5A" w:rsidRPr="00D004E1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</w:p>
    <w:p w:rsidRDefault="00B14D9B" w:rsidP="00D7152B" w:rsidR="008A7C5A" w:rsidRPr="00D004E1">
      <w:pPr>
        <w:ind w:left="6804"/>
        <w:jc w:val="both"/>
        <w:rPr>
          <w:sz w:val="22"/>
          <w:szCs w:val="22"/>
        </w:rPr>
      </w:pPr>
      <w:r w:rsidRPr="00D004E1">
        <w:rPr>
          <w:sz w:val="22"/>
          <w:szCs w:val="22"/>
        </w:rPr>
        <w:t>Gordan Zubak</w:t>
      </w:r>
      <w:r w:rsidR="00D7152B">
        <w:rPr>
          <w:sz w:val="22"/>
          <w:szCs w:val="22"/>
        </w:rPr>
        <w:t xml:space="preserve">, v. r. </w:t>
      </w:r>
      <w:r w:rsidR="00E36493" w:rsidRPr="00D004E1">
        <w:rPr>
          <w:sz w:val="22"/>
          <w:szCs w:val="22"/>
        </w:rPr>
        <w:tab/>
      </w:r>
      <w:r w:rsidR="008A7C5A" w:rsidRPr="00D004E1">
        <w:rPr>
          <w:sz w:val="22"/>
          <w:szCs w:val="22"/>
        </w:rPr>
        <w:tab/>
      </w:r>
    </w:p>
    <w:p w:rsidRDefault="008A7C5A" w:rsidP="008A7C5A" w:rsidR="008A7C5A" w:rsidRPr="00D004E1">
      <w:pPr>
        <w:jc w:val="both"/>
        <w:rPr>
          <w:sz w:val="22"/>
          <w:szCs w:val="22"/>
        </w:rPr>
      </w:pPr>
      <w:r w:rsidRPr="00D004E1">
        <w:rPr>
          <w:sz w:val="22"/>
          <w:szCs w:val="22"/>
        </w:rPr>
        <w:t>UPUTA  O PRAVNOM LIJEKU:</w:t>
      </w:r>
    </w:p>
    <w:p w:rsidRDefault="008A7C5A" w:rsidP="008A7C5A" w:rsidR="008A7C5A">
      <w:pPr>
        <w:jc w:val="both"/>
        <w:rPr>
          <w:sz w:val="22"/>
          <w:szCs w:val="22"/>
        </w:rPr>
      </w:pPr>
      <w:r w:rsidRPr="00D004E1">
        <w:rPr>
          <w:sz w:val="22"/>
          <w:szCs w:val="22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D004E1">
        <w:rPr>
          <w:sz w:val="22"/>
          <w:szCs w:val="22"/>
        </w:rPr>
        <w:t>265. st 3</w:t>
      </w:r>
      <w:r w:rsidRPr="00D004E1">
        <w:rPr>
          <w:sz w:val="22"/>
          <w:szCs w:val="22"/>
        </w:rPr>
        <w:t>. SZ-a). Rok za žalbu iznosi 8 dana računajući od dana dostave pisanog otpravka, odnosno izvatka iz rješenja. Žalba se podnosi ovom sudu u 2 primjerka</w:t>
      </w:r>
      <w:r w:rsidR="00E36493" w:rsidRPr="00D004E1">
        <w:rPr>
          <w:sz w:val="22"/>
          <w:szCs w:val="22"/>
        </w:rPr>
        <w:t xml:space="preserve"> putem ovog suda Visokom trgovačkom sudu Republike Hrvatske</w:t>
      </w:r>
      <w:r w:rsidRPr="00D004E1">
        <w:rPr>
          <w:sz w:val="22"/>
          <w:szCs w:val="22"/>
        </w:rPr>
        <w:t>.</w:t>
      </w:r>
    </w:p>
    <w:p w:rsidRDefault="00817543" w:rsidP="008A7C5A" w:rsidR="00817543">
      <w:pPr>
        <w:jc w:val="both"/>
        <w:rPr>
          <w:sz w:val="22"/>
          <w:szCs w:val="22"/>
        </w:rPr>
      </w:pPr>
    </w:p>
    <w:p w:rsidRDefault="00817543" w:rsidP="00817543" w:rsidR="00817543" w:rsidRPr="00817543">
      <w:pPr>
        <w:rPr>
          <w:sz w:val="24"/>
        </w:rPr>
      </w:pPr>
      <w:r w:rsidRPr="00817543">
        <w:rPr>
          <w:sz w:val="24"/>
        </w:rPr>
        <w:t>Za točnost otpravka-ovlašteni službenik:</w:t>
      </w:r>
      <w:r w:rsidRPr="00817543">
        <w:rPr>
          <w:sz w:val="24"/>
        </w:rPr>
        <w:br/>
        <w:t xml:space="preserve">                        Ana Brlek</w:t>
      </w:r>
    </w:p>
    <w:p w:rsidRDefault="00F6065D" w:rsidP="008A7C5A" w:rsidR="00F6065D" w:rsidRPr="00D004E1">
      <w:pPr>
        <w:jc w:val="both"/>
        <w:rPr>
          <w:sz w:val="22"/>
          <w:szCs w:val="22"/>
        </w:rPr>
      </w:pPr>
    </w:p>
    <w:p w:rsidRDefault="008A7C5A" w:rsidP="008A7C5A" w:rsidR="008A7C5A" w:rsidRPr="00D004E1">
      <w:pPr>
        <w:rPr>
          <w:sz w:val="22"/>
          <w:szCs w:val="22"/>
        </w:rPr>
      </w:pPr>
    </w:p>
    <w:p w:rsidRDefault="008A7C5A" w:rsidP="008A7C5A" w:rsidR="008A7C5A" w:rsidRPr="00D004E1">
      <w:pPr>
        <w:jc w:val="center"/>
        <w:rPr>
          <w:sz w:val="22"/>
          <w:szCs w:val="22"/>
        </w:rPr>
      </w:pPr>
    </w:p>
    <w:p w:rsidRDefault="008A7C5A" w:rsidP="008A7C5A" w:rsidR="008A7C5A" w:rsidRPr="00D004E1">
      <w:pPr>
        <w:rPr>
          <w:sz w:val="22"/>
          <w:szCs w:val="22"/>
        </w:rPr>
      </w:pPr>
    </w:p>
    <w:p w:rsidRDefault="008A7C5A" w:rsidP="008A7C5A" w:rsidR="008A7C5A" w:rsidRPr="00D004E1">
      <w:pPr>
        <w:jc w:val="center"/>
        <w:rPr>
          <w:sz w:val="22"/>
          <w:szCs w:val="22"/>
        </w:rPr>
      </w:pPr>
    </w:p>
    <w:sectPr w:rsidSect="0028353E" w:rsidR="008A7C5A" w:rsidRPr="00D004E1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D7152B">
      <w:rPr>
        <w:rStyle w:val="Brojstranice"/>
        <w:noProof/>
        <w:sz w:val="24"/>
      </w:rPr>
      <w:t>15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D7152B">
      <w:rPr>
        <w:sz w:val="24"/>
      </w:rPr>
      <w:t xml:space="preserve"> </w:t>
    </w:r>
    <w:r>
      <w:rPr>
        <w:sz w:val="24"/>
      </w:rPr>
      <w:t xml:space="preserve">Poslovni broj: </w:t>
    </w:r>
    <w:r w:rsidR="00FD254A">
      <w:rPr>
        <w:sz w:val="24"/>
      </w:rPr>
      <w:t>67. St-1915</w:t>
    </w:r>
    <w:r w:rsidR="00BA212E" w:rsidRPr="00B635E7">
      <w:rPr>
        <w:sz w:val="24"/>
      </w:rPr>
      <w:t>/1</w:t>
    </w:r>
    <w:r w:rsidR="00FD254A">
      <w:rPr>
        <w:sz w:val="24"/>
      </w:rPr>
      <w:t>6</w:t>
    </w:r>
    <w:r w:rsidR="00EA4CE3">
      <w:rPr>
        <w:sz w:val="24"/>
      </w:rPr>
      <w:t>-</w:t>
    </w:r>
    <w:r w:rsidR="00D7152B">
      <w:t>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D7152B" w:rsidP="00D7152B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</w:t>
    </w:r>
    <w:r w:rsidR="00817543" w:rsidRPr="00535D2A">
      <w:rPr>
        <w:noProof/>
        <w:sz w:val="24"/>
        <w:szCs w:val="24"/>
      </w:rPr>
      <w:t xml:space="preserve">Poslovni broj: </w:t>
    </w:r>
    <w:r w:rsidR="00817543" w:rsidRPr="00535D2A">
      <w:rPr>
        <w:sz w:val="24"/>
        <w:szCs w:val="24"/>
      </w:rPr>
      <w:t>67. St-1915/</w:t>
    </w:r>
    <w:r w:rsidRPr="00D7152B">
      <w:rPr>
        <w:sz w:val="24"/>
        <w:szCs w:val="24"/>
      </w:rPr>
      <w:t>16</w:t>
    </w:r>
    <w:r>
      <w:rPr>
        <w:szCs w:val="24"/>
      </w:rPr>
      <w:t>-52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152B"/>
    <w:rsid w:val="00D7472A"/>
    <w:rsid w:val="00D96AB6"/>
    <w:rsid w:val="00D97688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7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6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68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6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6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7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6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68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6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6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St-1915/2016-52</izvorni_sadrzaj>
    <derivirana_varijabla naziv="DomainObject.Oznaka_1">St-1915/2016-52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15</izvorni_sadrzaj>
    <derivirana_varijabla naziv="DomainObject.BrojStranica_1">15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St-1915/2016-52</izvorni_sadrzaj>
    <derivirana_varijabla naziv="DomainObject.PoslovniBrojDokumenta_1">St-1915/2016-52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15</properties:Pages>
  <properties:Words>5893</properties:Words>
  <properties:Characters>31652</properties:Characters>
  <properties:Lines>743</properties:Lines>
  <properties:Paragraphs>385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2016-06-28T08:41:00Z</dcterms:created>
  <dc:creator>nmarkovic</dc:creator>
  <cp:lastModifiedBy>Ivana Rogić</cp:lastModifiedBy>
  <cp:lastPrinted>2016-06-28T09:06:00Z</cp:lastPrinted>
  <dcterms:modified xmlns:xsi="http://www.w3.org/2001/XMLSchema-instance" xsi:type="dcterms:W3CDTF">2016-06-28T09:06:00Z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St-1915/2016-52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