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15d19" w14:paraId="7615d19" w:rsidRDefault="00C504EF" w:rsidP="00EA6F27" w:rsidR="00C504EF" w:rsidRPr="00232816">
      <w:pPr>
        <w:jc w:val="both"/>
        <w15:collapsed w:val="false"/>
      </w:pPr>
      <w:bookmarkStart w:name="_GoBack" w:id="0"/>
      <w:bookmarkEnd w:id="0"/>
    </w:p>
    <w:p w:rsidRDefault="00AA5237" w:rsidP="00EA6F27" w:rsidR="004C7981" w:rsidRPr="00232816">
      <w:pPr>
        <w:jc w:val="both"/>
      </w:pPr>
      <w:r w:rsidRPr="00232816">
        <w:tab/>
      </w:r>
      <w:r w:rsidRPr="00232816">
        <w:tab/>
      </w:r>
      <w:r w:rsidRPr="00232816">
        <w:tab/>
      </w:r>
      <w:r w:rsidRPr="00232816">
        <w:tab/>
      </w:r>
      <w:r w:rsidRPr="00232816">
        <w:tab/>
      </w:r>
      <w:r w:rsidRPr="00232816">
        <w:tab/>
      </w:r>
      <w:r w:rsidRPr="00232816">
        <w:tab/>
      </w:r>
      <w:r w:rsidRPr="00232816">
        <w:tab/>
      </w:r>
    </w:p>
    <w:p w:rsidRDefault="00AA5237" w:rsidP="00EA6F27" w:rsidR="00AA5237" w:rsidRPr="00232816">
      <w:pPr>
        <w:jc w:val="both"/>
      </w:pPr>
    </w:p>
    <w:p w:rsidRDefault="00927608" w:rsidP="00EA6F27" w:rsidR="00927608" w:rsidRPr="00232816">
      <w:pPr>
        <w:jc w:val="both"/>
      </w:pPr>
    </w:p>
    <w:p w:rsidRDefault="00871D83" w:rsidP="00EA6F27" w:rsidR="00871D83" w:rsidRPr="00232816">
      <w:pPr>
        <w:jc w:val="both"/>
      </w:pPr>
    </w:p>
    <w:p w:rsidRDefault="00E41EF9" w:rsidP="00E41EF9" w:rsidR="00E41EF9">
      <w:pPr>
        <w:pStyle w:val="Naslov6"/>
        <w:tabs>
          <w:tab w:pos="2835" w:val="left"/>
        </w:tabs>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E41EF9" w:rsidP="00E41EF9" w:rsidR="00E41EF9">
      <w:pPr>
        <w:tabs>
          <w:tab w:pos="2835" w:val="left"/>
        </w:tabs>
        <w:ind w:right="6237" w:left="567"/>
        <w:jc w:val="center"/>
        <w:rPr>
          <w:bCs/>
        </w:rPr>
      </w:pPr>
      <w:r>
        <w:rPr>
          <w:bCs/>
        </w:rPr>
        <w:t>Trgovački sud u Zadru</w:t>
      </w:r>
    </w:p>
    <w:p w:rsidRDefault="00E41EF9" w:rsidP="00E41EF9" w:rsidR="00E41EF9">
      <w:pPr>
        <w:tabs>
          <w:tab w:pos="2410" w:val="left"/>
          <w:tab w:pos="2835" w:val="left"/>
        </w:tabs>
        <w:ind w:right="6237" w:left="567"/>
        <w:jc w:val="center"/>
        <w:rPr>
          <w:bCs/>
        </w:rPr>
      </w:pPr>
      <w:r>
        <w:rPr>
          <w:bCs/>
        </w:rPr>
        <w:t>Dr. Franje Tuđmana 35</w:t>
      </w:r>
    </w:p>
    <w:p w:rsidRDefault="00E41EF9" w:rsidP="00E41EF9" w:rsidR="00E41EF9">
      <w:pPr>
        <w:tabs>
          <w:tab w:pos="2410" w:val="left"/>
          <w:tab w:pos="2835" w:val="left"/>
        </w:tabs>
        <w:ind w:right="6237" w:left="567"/>
        <w:jc w:val="center"/>
        <w:rPr>
          <w:bCs/>
        </w:rPr>
      </w:pPr>
      <w:r>
        <w:t>23000 Zadar</w:t>
      </w:r>
    </w:p>
    <w:p w:rsidRDefault="00871D83" w:rsidP="00EA6F27" w:rsidR="00871D83" w:rsidRPr="00232816">
      <w:pPr>
        <w:jc w:val="both"/>
      </w:pPr>
    </w:p>
    <w:p w:rsidRDefault="00EA6F27" w:rsidP="00EA6F27" w:rsidR="00AA5237" w:rsidRPr="00232816">
      <w:pPr>
        <w:jc w:val="center"/>
      </w:pPr>
      <w:r w:rsidRPr="00232816">
        <w:t>R E P U B L I K A  H R V A T S K A</w:t>
      </w:r>
    </w:p>
    <w:p w:rsidRDefault="00AA5237" w:rsidP="00EA6F27" w:rsidR="00AA5237" w:rsidRPr="00232816">
      <w:pPr>
        <w:jc w:val="center"/>
      </w:pPr>
    </w:p>
    <w:p w:rsidRDefault="00AA5237" w:rsidP="00EA6F27" w:rsidR="00AA5237" w:rsidRPr="00232816">
      <w:pPr>
        <w:jc w:val="center"/>
      </w:pPr>
      <w:r w:rsidRPr="00232816">
        <w:t>R J E Š E NJ E</w:t>
      </w:r>
    </w:p>
    <w:p w:rsidRDefault="00B604B0" w:rsidP="00EA6F27" w:rsidR="00B604B0" w:rsidRPr="00232816">
      <w:pPr>
        <w:jc w:val="both"/>
      </w:pPr>
    </w:p>
    <w:p w:rsidRDefault="00EA6F27" w:rsidP="00EA6F27" w:rsidR="00AA5237" w:rsidRPr="00232816">
      <w:pPr>
        <w:ind w:firstLine="705"/>
        <w:jc w:val="both"/>
      </w:pPr>
      <w:r w:rsidRPr="00232816">
        <w:t>Trgovački sud u Zadru, OIB:</w:t>
      </w:r>
      <w:r w:rsidR="00AB42D5" w:rsidRPr="00232816">
        <w:t>39670464653</w:t>
      </w:r>
      <w:r w:rsidR="00AA5237" w:rsidRPr="00232816">
        <w:t xml:space="preserve">, po </w:t>
      </w:r>
      <w:r w:rsidR="009D6B95" w:rsidRPr="00232816">
        <w:t>su</w:t>
      </w:r>
      <w:r w:rsidRPr="00232816">
        <w:t xml:space="preserve">tkinji </w:t>
      </w:r>
      <w:r w:rsidR="001E566C" w:rsidRPr="00232816">
        <w:t>Ardeni Bajlo</w:t>
      </w:r>
      <w:r w:rsidRPr="00232816">
        <w:t xml:space="preserve">, u skraćenom stečajnom postupku nad dužnikom </w:t>
      </w:r>
      <w:r w:rsidR="00E81213">
        <w:t>RADA PROMET</w:t>
      </w:r>
      <w:r w:rsidR="00E41EF9">
        <w:t xml:space="preserve"> j.d.o.o. za trgovinu i </w:t>
      </w:r>
      <w:r w:rsidR="00E81213">
        <w:t>usluge</w:t>
      </w:r>
      <w:r w:rsidR="00543B17" w:rsidRPr="00232816">
        <w:t xml:space="preserve">, </w:t>
      </w:r>
      <w:r w:rsidR="00E41EF9">
        <w:t>Šibenik</w:t>
      </w:r>
      <w:r w:rsidR="00543B17" w:rsidRPr="00232816">
        <w:t xml:space="preserve">, </w:t>
      </w:r>
      <w:r w:rsidR="00E81213">
        <w:t>Stjepana Radića 44</w:t>
      </w:r>
      <w:r w:rsidR="00543B17" w:rsidRPr="00232816">
        <w:t xml:space="preserve">, OIB: </w:t>
      </w:r>
      <w:r w:rsidR="00E81213">
        <w:t>07545765135</w:t>
      </w:r>
      <w:r w:rsidR="00D43628" w:rsidRPr="00232816">
        <w:t>,</w:t>
      </w:r>
      <w:r w:rsidR="002A6E5F" w:rsidRPr="00232816">
        <w:t xml:space="preserve"> </w:t>
      </w:r>
      <w:r w:rsidRPr="00232816">
        <w:t xml:space="preserve">odlučujući o žalbi </w:t>
      </w:r>
      <w:r w:rsidR="00E41EF9">
        <w:t>Financijske agencije</w:t>
      </w:r>
      <w:r w:rsidR="001E566C" w:rsidRPr="00232816">
        <w:t>,</w:t>
      </w:r>
      <w:r w:rsidRPr="00232816">
        <w:t xml:space="preserve"> protiv rješenja </w:t>
      </w:r>
      <w:r w:rsidR="001E566C" w:rsidRPr="00232816">
        <w:t xml:space="preserve">sudske savjetnice </w:t>
      </w:r>
      <w:r w:rsidRPr="00232816">
        <w:t>Trgovačkog suda u Zadru</w:t>
      </w:r>
      <w:r w:rsidR="001E566C" w:rsidRPr="00232816">
        <w:t xml:space="preserve">, </w:t>
      </w:r>
      <w:r w:rsidR="00543B17" w:rsidRPr="00232816">
        <w:t>Anamarije Milković Kovačić</w:t>
      </w:r>
      <w:r w:rsidRPr="00232816">
        <w:t xml:space="preserve">, poslovni broj </w:t>
      </w:r>
      <w:r w:rsidR="00543B17" w:rsidRPr="00232816">
        <w:t xml:space="preserve">6 </w:t>
      </w:r>
      <w:r w:rsidRPr="00232816">
        <w:t>St-</w:t>
      </w:r>
      <w:r w:rsidR="00E81213">
        <w:t>369</w:t>
      </w:r>
      <w:r w:rsidR="00543B17" w:rsidRPr="00232816">
        <w:t>/17</w:t>
      </w:r>
      <w:r w:rsidR="00E81213">
        <w:t>-6</w:t>
      </w:r>
      <w:r w:rsidRPr="00232816">
        <w:t xml:space="preserve"> od </w:t>
      </w:r>
      <w:r w:rsidR="00E41EF9">
        <w:t>11</w:t>
      </w:r>
      <w:r w:rsidR="001E566C" w:rsidRPr="00232816">
        <w:t xml:space="preserve">. </w:t>
      </w:r>
      <w:r w:rsidR="00E41EF9">
        <w:t>listopada</w:t>
      </w:r>
      <w:r w:rsidR="00543B17" w:rsidRPr="00232816">
        <w:t xml:space="preserve"> 2017</w:t>
      </w:r>
      <w:r w:rsidRPr="00232816">
        <w:t xml:space="preserve">., temeljem čl. 436. st. 2. Stečajnog zakona (Narodne novine broj 71/15, nadalje SZ), dana </w:t>
      </w:r>
      <w:r w:rsidR="008876D6">
        <w:t>1</w:t>
      </w:r>
      <w:r w:rsidR="00B2157A">
        <w:t>.</w:t>
      </w:r>
      <w:r w:rsidR="00543B17" w:rsidRPr="00232816">
        <w:t xml:space="preserve"> </w:t>
      </w:r>
      <w:r w:rsidR="008876D6">
        <w:t>prosinca</w:t>
      </w:r>
      <w:r w:rsidR="00543B17" w:rsidRPr="00232816">
        <w:t xml:space="preserve"> 2017</w:t>
      </w:r>
      <w:r w:rsidRPr="00232816">
        <w:t>.</w:t>
      </w:r>
    </w:p>
    <w:p w:rsidRDefault="00B604B0" w:rsidP="00EA6F27" w:rsidR="00B604B0" w:rsidRPr="00232816">
      <w:pPr>
        <w:jc w:val="both"/>
      </w:pPr>
    </w:p>
    <w:p w:rsidRDefault="00AA5237" w:rsidP="00EA6F27" w:rsidR="00AA5237" w:rsidRPr="00232816">
      <w:pPr>
        <w:jc w:val="center"/>
      </w:pPr>
      <w:r w:rsidRPr="00232816">
        <w:t>r i j e š i o  j e</w:t>
      </w:r>
    </w:p>
    <w:p w:rsidRDefault="00EA6F27" w:rsidP="00EA6F27" w:rsidR="00EA6F27" w:rsidRPr="00232816">
      <w:pPr>
        <w:jc w:val="both"/>
      </w:pPr>
    </w:p>
    <w:p w:rsidRDefault="001E566C" w:rsidP="001E566C" w:rsidR="001E566C" w:rsidRPr="00232816">
      <w:pPr>
        <w:ind w:firstLine="708"/>
        <w:jc w:val="both"/>
      </w:pPr>
      <w:r w:rsidRPr="00232816">
        <w:t xml:space="preserve">Uvažava se žalba </w:t>
      </w:r>
      <w:r w:rsidR="00E41EF9">
        <w:t>Financijske agen</w:t>
      </w:r>
      <w:r w:rsidR="006F2D7A">
        <w:t>c</w:t>
      </w:r>
      <w:r w:rsidR="00E41EF9">
        <w:t>ije</w:t>
      </w:r>
      <w:r w:rsidR="00543B17" w:rsidRPr="00232816">
        <w:t>,</w:t>
      </w:r>
      <w:r w:rsidRPr="00232816">
        <w:t xml:space="preserve"> ukida se rješenje sudske savjetnice Trgovačkog suda u Zadru poslovni broj </w:t>
      </w:r>
      <w:r w:rsidR="00543B17" w:rsidRPr="00232816">
        <w:t xml:space="preserve">6 </w:t>
      </w:r>
      <w:r w:rsidRPr="00232816">
        <w:t>St-</w:t>
      </w:r>
      <w:r w:rsidR="00E81213">
        <w:t>369</w:t>
      </w:r>
      <w:r w:rsidR="00543B17" w:rsidRPr="00232816">
        <w:t>/17</w:t>
      </w:r>
      <w:r w:rsidRPr="00232816">
        <w:t>-</w:t>
      </w:r>
      <w:r w:rsidR="00E81213">
        <w:t>6</w:t>
      </w:r>
      <w:r w:rsidRPr="00232816">
        <w:t xml:space="preserve"> od </w:t>
      </w:r>
      <w:r w:rsidR="00E41EF9">
        <w:t>11</w:t>
      </w:r>
      <w:r w:rsidR="00543B17" w:rsidRPr="00232816">
        <w:t xml:space="preserve">. </w:t>
      </w:r>
      <w:r w:rsidR="00E41EF9">
        <w:t>listopada</w:t>
      </w:r>
      <w:r w:rsidR="00543B17" w:rsidRPr="00232816">
        <w:t xml:space="preserve"> 2017</w:t>
      </w:r>
      <w:r w:rsidRPr="00232816">
        <w:t>. godine i predmet vraća na ponovni postupak.</w:t>
      </w:r>
    </w:p>
    <w:p w:rsidRDefault="001E566C" w:rsidP="001E566C" w:rsidR="001E566C" w:rsidRPr="00232816">
      <w:pPr>
        <w:ind w:firstLine="708" w:left="708"/>
        <w:jc w:val="both"/>
      </w:pPr>
    </w:p>
    <w:p w:rsidRDefault="008876D6" w:rsidP="008876D6" w:rsidR="008876D6" w:rsidRPr="00232816">
      <w:pPr>
        <w:jc w:val="center"/>
      </w:pPr>
      <w:r w:rsidRPr="00232816">
        <w:t>Obrazloženje</w:t>
      </w:r>
    </w:p>
    <w:p w:rsidRDefault="008876D6" w:rsidP="008876D6" w:rsidR="008876D6" w:rsidRPr="00232816">
      <w:pPr>
        <w:jc w:val="both"/>
      </w:pPr>
    </w:p>
    <w:p w:rsidRDefault="008876D6" w:rsidP="008876D6" w:rsidR="008876D6">
      <w:pPr>
        <w:jc w:val="both"/>
      </w:pPr>
      <w:r w:rsidRPr="00232816">
        <w:tab/>
        <w:t>Rješenjem Trgovačkog suda u Zadru poslovni broj 6 St-</w:t>
      </w:r>
      <w:r>
        <w:t>369</w:t>
      </w:r>
      <w:r w:rsidRPr="00232816">
        <w:t>/</w:t>
      </w:r>
      <w:r>
        <w:t>20</w:t>
      </w:r>
      <w:r w:rsidRPr="00232816">
        <w:t>17</w:t>
      </w:r>
      <w:r>
        <w:t>-6</w:t>
      </w:r>
      <w:r w:rsidRPr="00232816">
        <w:t xml:space="preserve"> od </w:t>
      </w:r>
      <w:r>
        <w:t>11</w:t>
      </w:r>
      <w:r w:rsidRPr="00232816">
        <w:t xml:space="preserve">. </w:t>
      </w:r>
      <w:r>
        <w:t>listopada</w:t>
      </w:r>
      <w:r w:rsidRPr="00232816">
        <w:t xml:space="preserve"> 2017. godine </w:t>
      </w:r>
      <w:r>
        <w:t>odbačen je zahtjev Financijske agencije</w:t>
      </w:r>
      <w:r w:rsidRPr="00232816">
        <w:t xml:space="preserve"> </w:t>
      </w:r>
      <w:r>
        <w:t>za provedbu skraćenoga stečajnoga postupka</w:t>
      </w:r>
      <w:r w:rsidRPr="00232816">
        <w:t xml:space="preserve"> nad dužnikom </w:t>
      </w:r>
      <w:r>
        <w:t>RADA PROMET j.d.o.o. za trgovinu i usluge.</w:t>
      </w:r>
      <w:r w:rsidRPr="00232816">
        <w:t xml:space="preserve"> </w:t>
      </w:r>
    </w:p>
    <w:p w:rsidRDefault="008876D6" w:rsidP="008876D6" w:rsidR="008876D6" w:rsidRPr="00232816">
      <w:pPr>
        <w:ind w:firstLine="708"/>
        <w:jc w:val="both"/>
      </w:pPr>
      <w:r>
        <w:t>Financijska agencija</w:t>
      </w:r>
      <w:r w:rsidRPr="00232816">
        <w:t xml:space="preserve"> je protiv navedenog rješenja dana </w:t>
      </w:r>
      <w:r>
        <w:t>24</w:t>
      </w:r>
      <w:r w:rsidRPr="00232816">
        <w:t xml:space="preserve">. </w:t>
      </w:r>
      <w:r>
        <w:t>listopada 2017. podnijela</w:t>
      </w:r>
      <w:r w:rsidRPr="00232816">
        <w:t xml:space="preserve"> žalbu navodeći da je </w:t>
      </w:r>
      <w:r>
        <w:t xml:space="preserve">netočna konstatacija suda kako nema uvjeta za provedbu skraćenog stečajnog postupka jer da stečajni dužnik ima zaposlenika. Svoju tvrdnju FINA potkrepljuje dopisom Hrvatskog zavoda za mirovinsko osiguranje od 23. listopada 2017. kojim taj zavod navodi da je greškom izvijestio sud kako stečajni dužnik ima zaposlenika i da je ispravna prvotna potvrda tog zavoda iz koje proizlazi da ovaj stečajni dužnik nema zaposlenike. </w:t>
      </w:r>
    </w:p>
    <w:p w:rsidRDefault="008876D6" w:rsidP="008876D6" w:rsidR="008876D6">
      <w:pPr>
        <w:jc w:val="both"/>
      </w:pPr>
      <w:r w:rsidRPr="00232816">
        <w:tab/>
        <w:t>Žalba je osnovana.</w:t>
      </w:r>
    </w:p>
    <w:p w:rsidRDefault="008876D6" w:rsidP="008876D6" w:rsidR="008876D6" w:rsidRPr="00232816">
      <w:pPr>
        <w:jc w:val="both"/>
      </w:pPr>
      <w:r w:rsidRPr="00232816">
        <w:tab/>
        <w:t>Uvidom u spis St-</w:t>
      </w:r>
      <w:r>
        <w:t>369</w:t>
      </w:r>
      <w:r w:rsidRPr="00232816">
        <w:t>/</w:t>
      </w:r>
      <w:r>
        <w:t>20</w:t>
      </w:r>
      <w:r w:rsidRPr="00232816">
        <w:t>17 utvrđeno je</w:t>
      </w:r>
      <w:r>
        <w:t xml:space="preserve"> da je:</w:t>
      </w:r>
    </w:p>
    <w:p w:rsidRDefault="008876D6" w:rsidP="008876D6" w:rsidR="008876D6" w:rsidRPr="00232816">
      <w:pPr>
        <w:pStyle w:val="Odlomakpopisa"/>
        <w:numPr>
          <w:ilvl w:val="0"/>
          <w:numId w:val="6"/>
        </w:numPr>
        <w:jc w:val="both"/>
      </w:pPr>
      <w:r>
        <w:t>21</w:t>
      </w:r>
      <w:r w:rsidRPr="00232816">
        <w:t xml:space="preserve">. </w:t>
      </w:r>
      <w:r>
        <w:t>kolovoza</w:t>
      </w:r>
      <w:r w:rsidRPr="00232816">
        <w:t xml:space="preserve"> 2017</w:t>
      </w:r>
      <w:r>
        <w:t xml:space="preserve">. FINA </w:t>
      </w:r>
      <w:r w:rsidRPr="00232816">
        <w:t>podnijela prijedlog za provedbu skraćenog stečajnog postupka</w:t>
      </w:r>
      <w:r>
        <w:t xml:space="preserve"> nad ovim stečajnim dužnikom.</w:t>
      </w:r>
    </w:p>
    <w:p w:rsidRDefault="008876D6" w:rsidP="008876D6" w:rsidR="008876D6">
      <w:pPr>
        <w:pStyle w:val="Odlomakpopisa"/>
        <w:numPr>
          <w:ilvl w:val="0"/>
          <w:numId w:val="6"/>
        </w:numPr>
        <w:jc w:val="both"/>
      </w:pPr>
      <w:r>
        <w:t>10</w:t>
      </w:r>
      <w:r w:rsidRPr="00232816">
        <w:t xml:space="preserve">. </w:t>
      </w:r>
      <w:r>
        <w:t>listopada</w:t>
      </w:r>
      <w:r w:rsidRPr="00232816">
        <w:t xml:space="preserve"> 2017. </w:t>
      </w:r>
      <w:r>
        <w:t>Hrvatski zavod za mirovinsko osiguranje dostavio je sudu potvrdu iz koje proizlazi da stečajni dužnik ima jednog zaposlenika.</w:t>
      </w:r>
    </w:p>
    <w:p w:rsidRDefault="008876D6" w:rsidP="008876D6" w:rsidR="008876D6" w:rsidRPr="00232816">
      <w:pPr>
        <w:pStyle w:val="Odlomakpopisa"/>
        <w:numPr>
          <w:ilvl w:val="0"/>
          <w:numId w:val="6"/>
        </w:numPr>
        <w:jc w:val="both"/>
      </w:pPr>
      <w:r>
        <w:t>23. listopada 2017.</w:t>
      </w:r>
      <w:r w:rsidRPr="00DF2A9C">
        <w:t xml:space="preserve"> </w:t>
      </w:r>
      <w:r>
        <w:t>Hrvatski zavod za mirovinsko osiguranje izdao je potvrdu iz koje proizlazi da stečajni dužnik nema zaposlenika.</w:t>
      </w:r>
    </w:p>
    <w:p w:rsidRDefault="008876D6" w:rsidP="008876D6" w:rsidR="008876D6">
      <w:pPr>
        <w:ind w:firstLine="709"/>
        <w:jc w:val="both"/>
      </w:pPr>
      <w:r>
        <w:t>Pobijanim rješenjem sud je na temelju naveden potvrde Hrvatskog zavoda  za mirovinsko osiguranje utvrdio da ne postoje uvjeti za provedbu skraćenog stečajnog postupka a sve u smislu odredbe članka 428. Stečajnog zakona (Narodne novine 71/15 i 104/17), te je prijedlog odbacio.</w:t>
      </w:r>
    </w:p>
    <w:p w:rsidRDefault="008876D6" w:rsidP="008876D6" w:rsidR="008876D6">
      <w:pPr>
        <w:jc w:val="both"/>
      </w:pPr>
      <w:r w:rsidRPr="00232816">
        <w:lastRenderedPageBreak/>
        <w:tab/>
      </w:r>
      <w:r>
        <w:t>Pobijano</w:t>
      </w:r>
      <w:r w:rsidRPr="00232816">
        <w:t xml:space="preserve"> rješenje </w:t>
      </w:r>
      <w:r>
        <w:t xml:space="preserve">je </w:t>
      </w:r>
      <w:r w:rsidRPr="00232816">
        <w:t xml:space="preserve">ispitano na temelju odredbe čl. </w:t>
      </w:r>
      <w:smartTag w:element="metricconverter" w:uri="urn:schemas-microsoft-com:office:smarttags">
        <w:smartTagPr>
          <w:attr w:val="365. st" w:name="ProductID"/>
        </w:smartTagPr>
        <w:r w:rsidRPr="00232816">
          <w:t>365. st</w:t>
        </w:r>
      </w:smartTag>
      <w:r w:rsidRPr="00232816">
        <w:t xml:space="preserve">. 1. i 2. u vezi s čl. 381. Zakona o parničnom postupku („Narodne novine“ broj 148/11-pročišćeni tekst, 25/13 i 89/14; u daljnjem tekstu: ZPP), u vezi s odredbom čl. 10. SZ-a. </w:t>
      </w:r>
    </w:p>
    <w:p w:rsidRDefault="008876D6" w:rsidP="008876D6" w:rsidR="008876D6">
      <w:pPr>
        <w:jc w:val="both"/>
      </w:pPr>
      <w:r>
        <w:tab/>
        <w:t>Odredbom čl. 428. Stečajnog zakona propisane su pretpostavke za provedbu skraćenog stečajnog postupka koje moraju biti kumulativno ispunjene, a jedna od pretpostavki je da stečajni dužnik nema zaposlenika. Postupajući po prijedlogu FINA-e sud je činjenice vezane za utvrđenje te pretpostavke utvrdio iz podneska Hrvatskog zavoda za mirovinsko osiguranje koji je sudu dostavio potvrdu 10. listopada 2017. i iz koje potvrde proizlazi da dužnik ima jednog zaposlenika.</w:t>
      </w:r>
    </w:p>
    <w:p w:rsidRDefault="008876D6" w:rsidP="008876D6" w:rsidR="008876D6">
      <w:pPr>
        <w:jc w:val="both"/>
      </w:pPr>
      <w:r>
        <w:tab/>
        <w:t>Međutim je Hrvatski zavod za mirovinsko osiguranje potvrdom od 23. listopada 2017. koju je žalitelj dostavio uz žalbu, ustvrdio da stečajni dužnik nema zaposlenika navodeći da je prethodna potvrda netočna.</w:t>
      </w:r>
    </w:p>
    <w:p w:rsidRDefault="008876D6" w:rsidP="008876D6" w:rsidR="008876D6">
      <w:pPr>
        <w:jc w:val="both"/>
      </w:pPr>
      <w:r>
        <w:tab/>
        <w:t>Premda je u trenutku donošenja rješenja o odbacivanju prijedloga za pokretanje skraćenog stečajnog postupka sud raspolagao s potvrdom u smislu čl. 428. stavak 1. al.1. Stečajnog zakona i slijedom toga obzirom na tada utvrđene činjenice ispravno odlučio kada je donio rješenje kojim odbacuje prijedlog FINA-e, žalbu je trebalo razmotriti i u kontekstu sada nesporne činjenice da je nakon toga rješenja Hrvatski zavod za mirovinsko osiguranje dostavio potvrdu kojom "ispravlja" navode iz prethodne potvrde te utvrđuje da dužnik nema zaposlenika zbog čega su ispunjeni uvjeti propisani odredbom članka 428. Stečajnog zakona u smislu provedbe skraćenog stečajnog postupka. Stoga je postupajući temeljem odredbe članka 355. i 366.a Zakona o parničnom postupku žalbu valjalo uvažiti i pobijano rješenje ukinuti.</w:t>
      </w:r>
    </w:p>
    <w:p w:rsidRDefault="008876D6" w:rsidP="008876D6" w:rsidR="008876D6" w:rsidRPr="00232816">
      <w:pPr>
        <w:ind w:firstLine="708"/>
        <w:jc w:val="both"/>
      </w:pPr>
      <w:r>
        <w:t xml:space="preserve">U ponovljenom postupku sud će uvažavajući činjenicu da stečajni dužnik nema zaposlenika donijeti novo rješenje. </w:t>
      </w:r>
    </w:p>
    <w:p w:rsidRDefault="008876D6" w:rsidP="008876D6" w:rsidR="001030FD" w:rsidRPr="00232816">
      <w:pPr>
        <w:jc w:val="both"/>
      </w:pPr>
      <w:r>
        <w:t>Stoga je odlučeno kao u</w:t>
      </w:r>
      <w:r w:rsidRPr="00232816">
        <w:t xml:space="preserve"> izreci.</w:t>
      </w:r>
    </w:p>
    <w:p w:rsidRDefault="000E3B4A" w:rsidP="00E652A0" w:rsidR="000E3B4A" w:rsidRPr="00232816">
      <w:pPr>
        <w:jc w:val="center"/>
      </w:pPr>
      <w:r w:rsidRPr="00232816">
        <w:t>U Zadru</w:t>
      </w:r>
      <w:r w:rsidR="00E652A0" w:rsidRPr="00232816">
        <w:t xml:space="preserve"> </w:t>
      </w:r>
      <w:r w:rsidR="008876D6">
        <w:t>1</w:t>
      </w:r>
      <w:r w:rsidR="00B2157A">
        <w:t>.</w:t>
      </w:r>
      <w:r w:rsidR="00543B17" w:rsidRPr="00232816">
        <w:t xml:space="preserve"> </w:t>
      </w:r>
      <w:r w:rsidR="008876D6">
        <w:t>prosinca</w:t>
      </w:r>
      <w:r w:rsidR="00543B17" w:rsidRPr="00232816">
        <w:t xml:space="preserve"> 2017</w:t>
      </w:r>
      <w:r w:rsidR="00E652A0" w:rsidRPr="00232816">
        <w:t xml:space="preserve">. </w:t>
      </w:r>
    </w:p>
    <w:p w:rsidRDefault="000E3B4A" w:rsidP="00EA6F27" w:rsidR="000E3B4A" w:rsidRPr="00232816">
      <w:pPr>
        <w:jc w:val="both"/>
      </w:pPr>
    </w:p>
    <w:p w:rsidRDefault="000E3B4A" w:rsidP="00E652A0" w:rsidR="000E3B4A" w:rsidRPr="00232816">
      <w:pPr>
        <w:ind w:firstLine="708" w:left="4956"/>
        <w:jc w:val="right"/>
      </w:pPr>
      <w:r w:rsidRPr="00232816">
        <w:t xml:space="preserve">                            Su</w:t>
      </w:r>
      <w:r w:rsidR="00E652A0" w:rsidRPr="00232816">
        <w:t xml:space="preserve">tkinja </w:t>
      </w:r>
      <w:r w:rsidRPr="00232816">
        <w:t xml:space="preserve">                                                                                        </w:t>
      </w:r>
    </w:p>
    <w:p w:rsidRDefault="000E3B4A" w:rsidP="00E652A0" w:rsidR="000E3B4A" w:rsidRPr="00232816">
      <w:pPr>
        <w:ind w:firstLine="708" w:left="4956"/>
        <w:jc w:val="right"/>
      </w:pPr>
      <w:r w:rsidRPr="00232816">
        <w:t xml:space="preserve">                            </w:t>
      </w:r>
      <w:r w:rsidR="00871D83" w:rsidRPr="00232816">
        <w:t xml:space="preserve">    </w:t>
      </w:r>
      <w:r w:rsidR="00157B67" w:rsidRPr="00232816">
        <w:t>Ardena Bajlo</w:t>
      </w:r>
      <w:r w:rsidRPr="00232816">
        <w:tab/>
      </w:r>
      <w:r w:rsidRPr="00232816">
        <w:tab/>
      </w:r>
      <w:r w:rsidRPr="00232816">
        <w:tab/>
      </w:r>
      <w:r w:rsidRPr="00232816">
        <w:tab/>
      </w:r>
      <w:r w:rsidRPr="00232816">
        <w:tab/>
      </w:r>
      <w:r w:rsidRPr="00232816">
        <w:tab/>
      </w:r>
      <w:r w:rsidRPr="00232816">
        <w:tab/>
        <w:t xml:space="preserve">              </w:t>
      </w:r>
    </w:p>
    <w:p w:rsidRDefault="00E41EF9" w:rsidP="00EA6F27" w:rsidR="000E3B4A" w:rsidRPr="00232816">
      <w:pPr>
        <w:jc w:val="both"/>
      </w:pPr>
      <w:r>
        <w:t>Pouka o pravnom lijeku</w:t>
      </w:r>
    </w:p>
    <w:p w:rsidRDefault="000E3B4A" w:rsidP="00C94569" w:rsidR="000E3B4A" w:rsidRPr="00232816">
      <w:pPr>
        <w:ind w:firstLine="708"/>
        <w:jc w:val="both"/>
      </w:pPr>
      <w:r w:rsidRPr="00232816">
        <w:t xml:space="preserve">Protiv ovoga rješenja može se </w:t>
      </w:r>
      <w:r w:rsidR="00C94569" w:rsidRPr="00232816">
        <w:t xml:space="preserve">podnijeti </w:t>
      </w:r>
      <w:r w:rsidRPr="00232816">
        <w:t xml:space="preserve">žalba u roku od 8 </w:t>
      </w:r>
      <w:r w:rsidR="00C94569" w:rsidRPr="00232816">
        <w:t xml:space="preserve">(osam) </w:t>
      </w:r>
      <w:r w:rsidRPr="00232816">
        <w:t>dana od dostave istog, putem ovog suda u tri istovjetna primjerka (čl. 12. i čl. 19. SZ-a). O žalbi odlučuje Visoki trgovački sud Republike Hrvatske</w:t>
      </w:r>
      <w:r w:rsidR="00C94569" w:rsidRPr="00232816">
        <w:t>.</w:t>
      </w:r>
    </w:p>
    <w:p w:rsidRDefault="000E3B4A" w:rsidP="00EA6F27" w:rsidR="000E3B4A" w:rsidRPr="00232816">
      <w:pPr>
        <w:jc w:val="both"/>
      </w:pPr>
    </w:p>
    <w:p w:rsidRDefault="000E3B4A" w:rsidP="00C94569" w:rsidR="00C94569" w:rsidRPr="00232816">
      <w:pPr>
        <w:ind w:firstLine="360"/>
        <w:jc w:val="both"/>
      </w:pPr>
      <w:r w:rsidRPr="00232816">
        <w:t>DNA:</w:t>
      </w:r>
    </w:p>
    <w:p w:rsidRDefault="000E3B4A" w:rsidP="00C94569" w:rsidR="00C94569" w:rsidRPr="00232816">
      <w:pPr>
        <w:ind w:firstLine="360"/>
        <w:jc w:val="both"/>
      </w:pPr>
      <w:r w:rsidRPr="00232816">
        <w:t xml:space="preserve"> </w:t>
      </w:r>
    </w:p>
    <w:p w:rsidRDefault="00C94569" w:rsidP="00871D83" w:rsidR="00871D83" w:rsidRPr="00232816">
      <w:pPr>
        <w:numPr>
          <w:ilvl w:val="0"/>
          <w:numId w:val="4"/>
        </w:numPr>
        <w:jc w:val="both"/>
      </w:pPr>
      <w:r w:rsidRPr="00232816">
        <w:t>e-Oglasna ploča suda</w:t>
      </w:r>
    </w:p>
    <w:p w:rsidRDefault="00C94569" w:rsidP="00871D83" w:rsidR="00AA5237" w:rsidRPr="00232816">
      <w:pPr>
        <w:numPr>
          <w:ilvl w:val="0"/>
          <w:numId w:val="4"/>
        </w:numPr>
        <w:jc w:val="both"/>
      </w:pPr>
      <w:r w:rsidRPr="00232816">
        <w:t>u</w:t>
      </w:r>
      <w:r w:rsidR="00157B67" w:rsidRPr="00232816">
        <w:t xml:space="preserve"> spis i u spis</w:t>
      </w:r>
      <w:r w:rsidR="00543B17" w:rsidRPr="00232816">
        <w:t xml:space="preserve"> 6</w:t>
      </w:r>
      <w:r w:rsidR="00157B67" w:rsidRPr="00232816">
        <w:t xml:space="preserve"> St-</w:t>
      </w:r>
      <w:r w:rsidR="00595ECF">
        <w:t>369</w:t>
      </w:r>
      <w:r w:rsidR="00543B17" w:rsidRPr="00232816">
        <w:t>/17</w:t>
      </w:r>
    </w:p>
    <w:sectPr w:rsidSect="009A0DB4" w:rsidR="00AA5237" w:rsidRPr="00232816">
      <w:headerReference w:type="even" r:id="rId10"/>
      <w:headerReference w:type="default" r:id="rId11"/>
      <w:headerReference w:type="first" r:id="rId12"/>
      <w:pgSz w:h="16838" w:w="11906"/>
      <w:pgMar w:gutter="0" w:footer="708" w:header="708" w:left="1417" w:bottom="1276" w:right="1417" w:top="115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4B66" w:rsidR="006E4B66">
      <w:r>
        <w:separator/>
      </w:r>
    </w:p>
  </w:endnote>
  <w:endnote w:id="0" w:type="continuationSeparator">
    <w:p w:rsidRDefault="006E4B66" w:rsidR="006E4B6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4B66" w:rsidR="006E4B66">
      <w:r>
        <w:separator/>
      </w:r>
    </w:p>
  </w:footnote>
  <w:footnote w:id="0" w:type="continuationSeparator">
    <w:p w:rsidRDefault="006E4B66" w:rsidR="006E4B6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B66" w:rsidP="00E37B9D" w:rsidR="006E4B6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E4B66" w:rsidR="006E4B6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B66" w:rsidP="00E37B9D" w:rsidR="006E4B6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F2D7A">
      <w:rPr>
        <w:rStyle w:val="Brojstranice"/>
        <w:noProof/>
      </w:rPr>
      <w:t>2</w:t>
    </w:r>
    <w:r>
      <w:rPr>
        <w:rStyle w:val="Brojstranice"/>
      </w:rPr>
      <w:fldChar w:fldCharType="end"/>
    </w:r>
  </w:p>
  <w:p w:rsidRDefault="00E81213" w:rsidP="00E652A0" w:rsidR="006E4B66" w:rsidRPr="00EA6F27">
    <w:pPr>
      <w:jc w:val="right"/>
      <w:rPr>
        <w:sz w:val="22"/>
        <w:szCs w:val="22"/>
      </w:rPr>
    </w:pPr>
    <w:r>
      <w:rPr>
        <w:sz w:val="22"/>
        <w:szCs w:val="22"/>
      </w:rPr>
      <w:t>Poslovni broj: 1 Stž-8</w:t>
    </w:r>
    <w:r w:rsidR="00E41EF9">
      <w:rPr>
        <w:sz w:val="22"/>
        <w:szCs w:val="22"/>
      </w:rPr>
      <w:t>/2017-2</w:t>
    </w:r>
  </w:p>
  <w:p w:rsidRDefault="006E4B66" w:rsidP="00871D83" w:rsidR="006E4B66" w:rsidRPr="00BE1154">
    <w:pPr>
      <w:jc w:val="right"/>
    </w:pPr>
    <w:r w:rsidRPr="00BE1154">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B66" w:rsidP="00EA6F27" w:rsidR="006E4B66" w:rsidRPr="00EA6F27">
    <w:pPr>
      <w:jc w:val="right"/>
      <w:rPr>
        <w:sz w:val="22"/>
        <w:szCs w:val="22"/>
      </w:rPr>
    </w:pPr>
    <w:r w:rsidRPr="00EA6F27">
      <w:rPr>
        <w:sz w:val="22"/>
        <w:szCs w:val="22"/>
      </w:rPr>
      <w:t xml:space="preserve">Poslovni broj: </w:t>
    </w:r>
    <w:r w:rsidR="00E81213">
      <w:rPr>
        <w:sz w:val="22"/>
        <w:szCs w:val="22"/>
      </w:rPr>
      <w:t>1 Stž-8</w:t>
    </w:r>
    <w:r w:rsidR="00E41EF9">
      <w:rPr>
        <w:sz w:val="22"/>
        <w:szCs w:val="22"/>
      </w:rPr>
      <w:t>/2017-2</w:t>
    </w:r>
  </w:p>
  <w:p w:rsidRDefault="006E4B66" w:rsidP="00EA6F27" w:rsidR="006E4B6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1">
    <w:nsid w:val="103F664C"/>
    <w:multiLevelType w:val="hybridMultilevel"/>
    <w:tmpl w:val="780E432A"/>
    <w:lvl w:tplc="041A000F" w:ilvl="0">
      <w:start w:val="1"/>
      <w:numFmt w:val="decimal"/>
      <w:lvlText w:val="%1."/>
      <w:lvlJc w:val="left"/>
      <w:pPr>
        <w:tabs>
          <w:tab w:pos="644" w:val="num"/>
        </w:tabs>
        <w:ind w:hanging="360" w:left="644"/>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5DFE2152"/>
    <w:multiLevelType w:val="hybridMultilevel"/>
    <w:tmpl w:val="88FE1870"/>
    <w:lvl w:tplc="C5527E8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6113B10"/>
    <w:multiLevelType w:val="hybridMultilevel"/>
    <w:tmpl w:val="7EE800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AD34719"/>
    <w:multiLevelType w:val="multilevel"/>
    <w:tmpl w:val="2826C60A"/>
    <w:lvl w:ilvl="0">
      <w:start w:val="1"/>
      <w:numFmt w:val="decimal"/>
      <w:lvlText w:val="%1."/>
      <w:lvlJc w:val="left"/>
      <w:pPr>
        <w:tabs>
          <w:tab w:pos="720" w:val="num"/>
        </w:tabs>
        <w:ind w:hanging="360" w:left="720"/>
      </w:pPr>
      <w:rPr>
        <w:rFonts w:cs="Times New Roman" w:hint="default"/>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17EE"/>
    <w:rsid w:val="0001684A"/>
    <w:rsid w:val="00017BA9"/>
    <w:rsid w:val="00024FE0"/>
    <w:rsid w:val="000455F4"/>
    <w:rsid w:val="000764A2"/>
    <w:rsid w:val="000805EC"/>
    <w:rsid w:val="00082765"/>
    <w:rsid w:val="00086EBE"/>
    <w:rsid w:val="0008729C"/>
    <w:rsid w:val="00091D5A"/>
    <w:rsid w:val="000931FC"/>
    <w:rsid w:val="000A0DAE"/>
    <w:rsid w:val="000B1B9F"/>
    <w:rsid w:val="000C0823"/>
    <w:rsid w:val="000C55ED"/>
    <w:rsid w:val="000C6F34"/>
    <w:rsid w:val="000D04CB"/>
    <w:rsid w:val="000E3B4A"/>
    <w:rsid w:val="000E466C"/>
    <w:rsid w:val="001030FD"/>
    <w:rsid w:val="0010473C"/>
    <w:rsid w:val="00104AC8"/>
    <w:rsid w:val="001062F4"/>
    <w:rsid w:val="00106EA8"/>
    <w:rsid w:val="001357C2"/>
    <w:rsid w:val="001371D6"/>
    <w:rsid w:val="00147DE6"/>
    <w:rsid w:val="001537CE"/>
    <w:rsid w:val="0015425E"/>
    <w:rsid w:val="00157784"/>
    <w:rsid w:val="00157B67"/>
    <w:rsid w:val="00171FB9"/>
    <w:rsid w:val="001742EE"/>
    <w:rsid w:val="00177BF1"/>
    <w:rsid w:val="00180627"/>
    <w:rsid w:val="00187FC3"/>
    <w:rsid w:val="00193657"/>
    <w:rsid w:val="001A4E75"/>
    <w:rsid w:val="001A6833"/>
    <w:rsid w:val="001A68E8"/>
    <w:rsid w:val="001C2B01"/>
    <w:rsid w:val="001C2BC7"/>
    <w:rsid w:val="001C53DB"/>
    <w:rsid w:val="001E566C"/>
    <w:rsid w:val="001E5DED"/>
    <w:rsid w:val="001F2E34"/>
    <w:rsid w:val="00200A63"/>
    <w:rsid w:val="00204309"/>
    <w:rsid w:val="00204B19"/>
    <w:rsid w:val="00213FC6"/>
    <w:rsid w:val="0021518B"/>
    <w:rsid w:val="00220212"/>
    <w:rsid w:val="00232816"/>
    <w:rsid w:val="00236C6A"/>
    <w:rsid w:val="002432EA"/>
    <w:rsid w:val="00251DB9"/>
    <w:rsid w:val="00254DBF"/>
    <w:rsid w:val="002765A5"/>
    <w:rsid w:val="002A1020"/>
    <w:rsid w:val="002A659C"/>
    <w:rsid w:val="002A6E5F"/>
    <w:rsid w:val="002A7B2F"/>
    <w:rsid w:val="002B0D69"/>
    <w:rsid w:val="002B5E36"/>
    <w:rsid w:val="002B72E4"/>
    <w:rsid w:val="002C1434"/>
    <w:rsid w:val="002C4929"/>
    <w:rsid w:val="002E0C25"/>
    <w:rsid w:val="002E7187"/>
    <w:rsid w:val="002F20D0"/>
    <w:rsid w:val="002F4BE9"/>
    <w:rsid w:val="0031086B"/>
    <w:rsid w:val="003123F8"/>
    <w:rsid w:val="0031644E"/>
    <w:rsid w:val="00316882"/>
    <w:rsid w:val="00331E00"/>
    <w:rsid w:val="003325F1"/>
    <w:rsid w:val="003441DB"/>
    <w:rsid w:val="00347BB4"/>
    <w:rsid w:val="00381E81"/>
    <w:rsid w:val="0038575A"/>
    <w:rsid w:val="00393A5F"/>
    <w:rsid w:val="003B1717"/>
    <w:rsid w:val="003B17EE"/>
    <w:rsid w:val="003B207D"/>
    <w:rsid w:val="003B51BB"/>
    <w:rsid w:val="003C01D9"/>
    <w:rsid w:val="003C111C"/>
    <w:rsid w:val="003C5162"/>
    <w:rsid w:val="003C58EA"/>
    <w:rsid w:val="003D0523"/>
    <w:rsid w:val="003D7466"/>
    <w:rsid w:val="003F0035"/>
    <w:rsid w:val="003F1185"/>
    <w:rsid w:val="003F118A"/>
    <w:rsid w:val="003F42CE"/>
    <w:rsid w:val="003F5D2D"/>
    <w:rsid w:val="003F63E4"/>
    <w:rsid w:val="003F6FE8"/>
    <w:rsid w:val="004031FD"/>
    <w:rsid w:val="00404E55"/>
    <w:rsid w:val="00410E9C"/>
    <w:rsid w:val="004126FF"/>
    <w:rsid w:val="004141DD"/>
    <w:rsid w:val="00422A77"/>
    <w:rsid w:val="00423912"/>
    <w:rsid w:val="0042650A"/>
    <w:rsid w:val="00431416"/>
    <w:rsid w:val="00432578"/>
    <w:rsid w:val="00434812"/>
    <w:rsid w:val="00440B05"/>
    <w:rsid w:val="0044257A"/>
    <w:rsid w:val="00445D48"/>
    <w:rsid w:val="004514CA"/>
    <w:rsid w:val="0046263C"/>
    <w:rsid w:val="00463398"/>
    <w:rsid w:val="004647EF"/>
    <w:rsid w:val="004926D6"/>
    <w:rsid w:val="0049523C"/>
    <w:rsid w:val="004A5D4D"/>
    <w:rsid w:val="004B52DA"/>
    <w:rsid w:val="004B703D"/>
    <w:rsid w:val="004C2509"/>
    <w:rsid w:val="004C4B52"/>
    <w:rsid w:val="004C7182"/>
    <w:rsid w:val="004C72D2"/>
    <w:rsid w:val="004C7981"/>
    <w:rsid w:val="004E12B1"/>
    <w:rsid w:val="004E45AE"/>
    <w:rsid w:val="004E498B"/>
    <w:rsid w:val="005158F5"/>
    <w:rsid w:val="00531A9C"/>
    <w:rsid w:val="00535A37"/>
    <w:rsid w:val="005439BE"/>
    <w:rsid w:val="00543B17"/>
    <w:rsid w:val="005440C2"/>
    <w:rsid w:val="00544CDB"/>
    <w:rsid w:val="00552ACF"/>
    <w:rsid w:val="00571AD1"/>
    <w:rsid w:val="00572080"/>
    <w:rsid w:val="005759FC"/>
    <w:rsid w:val="00583030"/>
    <w:rsid w:val="00584E27"/>
    <w:rsid w:val="00595ECF"/>
    <w:rsid w:val="00597207"/>
    <w:rsid w:val="005B7899"/>
    <w:rsid w:val="005D1971"/>
    <w:rsid w:val="005E264F"/>
    <w:rsid w:val="005E6FD0"/>
    <w:rsid w:val="005F005F"/>
    <w:rsid w:val="005F46A2"/>
    <w:rsid w:val="005F4B27"/>
    <w:rsid w:val="00614882"/>
    <w:rsid w:val="00624EE7"/>
    <w:rsid w:val="00630229"/>
    <w:rsid w:val="00635E90"/>
    <w:rsid w:val="006374BA"/>
    <w:rsid w:val="00645538"/>
    <w:rsid w:val="00651C48"/>
    <w:rsid w:val="0066155F"/>
    <w:rsid w:val="00670B34"/>
    <w:rsid w:val="00670F33"/>
    <w:rsid w:val="00672754"/>
    <w:rsid w:val="00681B49"/>
    <w:rsid w:val="00685B9B"/>
    <w:rsid w:val="006919B3"/>
    <w:rsid w:val="006961A1"/>
    <w:rsid w:val="00697464"/>
    <w:rsid w:val="006A0EBB"/>
    <w:rsid w:val="006A2B2F"/>
    <w:rsid w:val="006A5EFE"/>
    <w:rsid w:val="006B4E61"/>
    <w:rsid w:val="006B5DE1"/>
    <w:rsid w:val="006D47A2"/>
    <w:rsid w:val="006E4B66"/>
    <w:rsid w:val="006F2D7A"/>
    <w:rsid w:val="007206CE"/>
    <w:rsid w:val="00722809"/>
    <w:rsid w:val="0072570A"/>
    <w:rsid w:val="00745C8F"/>
    <w:rsid w:val="0075628E"/>
    <w:rsid w:val="00764B55"/>
    <w:rsid w:val="00785980"/>
    <w:rsid w:val="007C0700"/>
    <w:rsid w:val="007C0A3B"/>
    <w:rsid w:val="007D6501"/>
    <w:rsid w:val="007D76E3"/>
    <w:rsid w:val="0081101B"/>
    <w:rsid w:val="00821286"/>
    <w:rsid w:val="008276F1"/>
    <w:rsid w:val="008455B6"/>
    <w:rsid w:val="008503D7"/>
    <w:rsid w:val="00862CC5"/>
    <w:rsid w:val="00871D83"/>
    <w:rsid w:val="0088334D"/>
    <w:rsid w:val="008876D6"/>
    <w:rsid w:val="0089419D"/>
    <w:rsid w:val="008B5890"/>
    <w:rsid w:val="008C078D"/>
    <w:rsid w:val="008C3132"/>
    <w:rsid w:val="008D4452"/>
    <w:rsid w:val="008E112B"/>
    <w:rsid w:val="008E4276"/>
    <w:rsid w:val="008E730C"/>
    <w:rsid w:val="008F77CD"/>
    <w:rsid w:val="009007A7"/>
    <w:rsid w:val="0090774A"/>
    <w:rsid w:val="009134E1"/>
    <w:rsid w:val="009159AB"/>
    <w:rsid w:val="00924452"/>
    <w:rsid w:val="0092620D"/>
    <w:rsid w:val="00927608"/>
    <w:rsid w:val="00927C43"/>
    <w:rsid w:val="00946261"/>
    <w:rsid w:val="009508A3"/>
    <w:rsid w:val="00952B68"/>
    <w:rsid w:val="009569C3"/>
    <w:rsid w:val="00957499"/>
    <w:rsid w:val="00962EE0"/>
    <w:rsid w:val="00971F64"/>
    <w:rsid w:val="00974B89"/>
    <w:rsid w:val="00976307"/>
    <w:rsid w:val="0098648A"/>
    <w:rsid w:val="009948D5"/>
    <w:rsid w:val="00994944"/>
    <w:rsid w:val="009A0DB4"/>
    <w:rsid w:val="009A19E8"/>
    <w:rsid w:val="009B1C85"/>
    <w:rsid w:val="009B3EF0"/>
    <w:rsid w:val="009C0D3D"/>
    <w:rsid w:val="009D6B95"/>
    <w:rsid w:val="009E40E0"/>
    <w:rsid w:val="00A01095"/>
    <w:rsid w:val="00A07365"/>
    <w:rsid w:val="00A13C19"/>
    <w:rsid w:val="00A241EB"/>
    <w:rsid w:val="00A269D4"/>
    <w:rsid w:val="00A5362F"/>
    <w:rsid w:val="00A61301"/>
    <w:rsid w:val="00A725FD"/>
    <w:rsid w:val="00A73C9A"/>
    <w:rsid w:val="00A91121"/>
    <w:rsid w:val="00A95955"/>
    <w:rsid w:val="00A9699A"/>
    <w:rsid w:val="00AA5237"/>
    <w:rsid w:val="00AB0BE2"/>
    <w:rsid w:val="00AB42D5"/>
    <w:rsid w:val="00AC3E5E"/>
    <w:rsid w:val="00AC6312"/>
    <w:rsid w:val="00AC7F62"/>
    <w:rsid w:val="00AD561D"/>
    <w:rsid w:val="00AE466F"/>
    <w:rsid w:val="00B002EE"/>
    <w:rsid w:val="00B00B3A"/>
    <w:rsid w:val="00B03ACB"/>
    <w:rsid w:val="00B2157A"/>
    <w:rsid w:val="00B40D38"/>
    <w:rsid w:val="00B41A83"/>
    <w:rsid w:val="00B541D9"/>
    <w:rsid w:val="00B604B0"/>
    <w:rsid w:val="00B7275D"/>
    <w:rsid w:val="00B81B78"/>
    <w:rsid w:val="00B81EFE"/>
    <w:rsid w:val="00B96E05"/>
    <w:rsid w:val="00BB4A38"/>
    <w:rsid w:val="00BC00EA"/>
    <w:rsid w:val="00BC53A0"/>
    <w:rsid w:val="00BC5DCC"/>
    <w:rsid w:val="00BD7D07"/>
    <w:rsid w:val="00BE1154"/>
    <w:rsid w:val="00BE3C48"/>
    <w:rsid w:val="00BF3A80"/>
    <w:rsid w:val="00BF3D61"/>
    <w:rsid w:val="00BF75CD"/>
    <w:rsid w:val="00C04F94"/>
    <w:rsid w:val="00C1289F"/>
    <w:rsid w:val="00C20CD8"/>
    <w:rsid w:val="00C2382A"/>
    <w:rsid w:val="00C258BC"/>
    <w:rsid w:val="00C44933"/>
    <w:rsid w:val="00C45A25"/>
    <w:rsid w:val="00C504EF"/>
    <w:rsid w:val="00C61524"/>
    <w:rsid w:val="00C758AA"/>
    <w:rsid w:val="00C81A6A"/>
    <w:rsid w:val="00C84E20"/>
    <w:rsid w:val="00C94569"/>
    <w:rsid w:val="00CA3E6B"/>
    <w:rsid w:val="00CA6E9D"/>
    <w:rsid w:val="00CD7763"/>
    <w:rsid w:val="00CE3FDA"/>
    <w:rsid w:val="00CE730F"/>
    <w:rsid w:val="00D0294F"/>
    <w:rsid w:val="00D10636"/>
    <w:rsid w:val="00D21637"/>
    <w:rsid w:val="00D23BBC"/>
    <w:rsid w:val="00D30751"/>
    <w:rsid w:val="00D3138D"/>
    <w:rsid w:val="00D36588"/>
    <w:rsid w:val="00D42256"/>
    <w:rsid w:val="00D43628"/>
    <w:rsid w:val="00D51E7B"/>
    <w:rsid w:val="00D52276"/>
    <w:rsid w:val="00D56729"/>
    <w:rsid w:val="00D7124E"/>
    <w:rsid w:val="00D75141"/>
    <w:rsid w:val="00D92DF0"/>
    <w:rsid w:val="00D94D07"/>
    <w:rsid w:val="00D96FA0"/>
    <w:rsid w:val="00DA2DFD"/>
    <w:rsid w:val="00DA6554"/>
    <w:rsid w:val="00DB5D7B"/>
    <w:rsid w:val="00DD0823"/>
    <w:rsid w:val="00DD118B"/>
    <w:rsid w:val="00DD5973"/>
    <w:rsid w:val="00DD6025"/>
    <w:rsid w:val="00DE1911"/>
    <w:rsid w:val="00DF3E9F"/>
    <w:rsid w:val="00DF5BC1"/>
    <w:rsid w:val="00E0197B"/>
    <w:rsid w:val="00E0298A"/>
    <w:rsid w:val="00E12FB6"/>
    <w:rsid w:val="00E15B38"/>
    <w:rsid w:val="00E2239F"/>
    <w:rsid w:val="00E26069"/>
    <w:rsid w:val="00E37B9D"/>
    <w:rsid w:val="00E41244"/>
    <w:rsid w:val="00E41EF9"/>
    <w:rsid w:val="00E516F3"/>
    <w:rsid w:val="00E5646B"/>
    <w:rsid w:val="00E60302"/>
    <w:rsid w:val="00E60EFB"/>
    <w:rsid w:val="00E652A0"/>
    <w:rsid w:val="00E7096C"/>
    <w:rsid w:val="00E77411"/>
    <w:rsid w:val="00E80937"/>
    <w:rsid w:val="00E81213"/>
    <w:rsid w:val="00E82130"/>
    <w:rsid w:val="00E8481F"/>
    <w:rsid w:val="00E85F98"/>
    <w:rsid w:val="00E8758E"/>
    <w:rsid w:val="00E912CB"/>
    <w:rsid w:val="00EA6F27"/>
    <w:rsid w:val="00EB0EBA"/>
    <w:rsid w:val="00EB2684"/>
    <w:rsid w:val="00EC6F99"/>
    <w:rsid w:val="00ED5787"/>
    <w:rsid w:val="00EF6F21"/>
    <w:rsid w:val="00F34B4B"/>
    <w:rsid w:val="00F35619"/>
    <w:rsid w:val="00F36175"/>
    <w:rsid w:val="00F5467F"/>
    <w:rsid w:val="00F56EE3"/>
    <w:rsid w:val="00F57FAC"/>
    <w:rsid w:val="00F63692"/>
    <w:rsid w:val="00F8123B"/>
    <w:rsid w:val="00F83A54"/>
    <w:rsid w:val="00F87118"/>
    <w:rsid w:val="00FB199B"/>
    <w:rsid w:val="00FB2E35"/>
    <w:rsid w:val="00FF07D3"/>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40C2"/>
    <w:rPr>
      <w:sz w:val="24"/>
      <w:szCs w:val="24"/>
      <w:lang w:eastAsia="hr-HR" w:val="hr-HR"/>
    </w:rPr>
  </w:style>
  <w:style w:styleId="Naslov6" w:type="paragraph">
    <w:name w:val="heading 6"/>
    <w:basedOn w:val="Normal"/>
    <w:next w:val="Normal"/>
    <w:link w:val="Naslov6Char"/>
    <w:qFormat/>
    <w:locked/>
    <w:rsid w:val="00E41EF9"/>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BF3D6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1030FD"/>
    <w:pPr>
      <w:ind w:left="720"/>
      <w:contextualSpacing/>
    </w:pPr>
  </w:style>
  <w:style w:customStyle="true" w:styleId="Naslov6Char" w:type="character">
    <w:name w:val="Naslov 6 Char"/>
    <w:basedOn w:val="Zadanifontodlomka"/>
    <w:link w:val="Naslov6"/>
    <w:rsid w:val="00E41EF9"/>
    <w:rPr>
      <w:rFonts w:cs="Arial" w:hAnsi="Arial" w:ascii="Arial"/>
      <w:b/>
      <w:bCs/>
      <w:szCs w:val="24"/>
      <w:lang w:val="hr-HR"/>
    </w:rPr>
  </w:style>
  <w:style w:styleId="Tekstrezerviranogmjesta" w:type="character">
    <w:name w:val="Placeholder Text"/>
    <w:basedOn w:val="Zadanifontodlomka"/>
    <w:uiPriority w:val="99"/>
    <w:semiHidden/>
    <w:rsid w:val="006F2D7A"/>
    <w:rPr>
      <w:color w:val="808080"/>
      <w:bdr w:space="0" w:sz="0" w:color="auto" w:val="none"/>
      <w:shd w:fill="auto" w:color="auto" w:val="clear"/>
    </w:rPr>
  </w:style>
  <w:style w:customStyle="true" w:styleId="eSPISCCParagraphDefaultFont" w:type="character">
    <w:name w:val="eSPIS_CC_Paragraph Default Font"/>
    <w:basedOn w:val="Zadanifontodlomka"/>
    <w:rsid w:val="006F2D7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2D7A"/>
    <w:rPr>
      <w:bdr w:space="0" w:sz="0" w:color="auto" w:val="none"/>
      <w:shd w:fill="FFFFCC" w:color="auto" w:val="clear"/>
      <w:lang w:val="hr-HR"/>
    </w:rPr>
  </w:style>
  <w:style w:customStyle="true" w:styleId="PozadinaSvijetloCrvena" w:type="character">
    <w:name w:val="Pozadina_SvijetloCrvena"/>
    <w:basedOn w:val="eSPISCCParagraphDefaultFont"/>
    <w:rsid w:val="006F2D7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F2D7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440C2"/>
    <w:rPr>
      <w:sz w:val="24"/>
      <w:szCs w:val="24"/>
      <w:lang w:eastAsia="hr-HR" w:val="hr-HR"/>
    </w:rPr>
  </w:style>
  <w:style w:styleId="Naslov6" w:type="paragraph">
    <w:name w:val="heading 6"/>
    <w:basedOn w:val="Normal"/>
    <w:next w:val="Normal"/>
    <w:link w:val="Naslov6Char"/>
    <w:qFormat/>
    <w:locked/>
    <w:rsid w:val="00E41EF9"/>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BF3D6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1030FD"/>
    <w:pPr>
      <w:ind w:left="720"/>
      <w:contextualSpacing/>
    </w:pPr>
  </w:style>
  <w:style w:customStyle="1" w:styleId="Naslov6Char" w:type="character">
    <w:name w:val="Naslov 6 Char"/>
    <w:basedOn w:val="Zadanifontodlomka"/>
    <w:link w:val="Naslov6"/>
    <w:rsid w:val="00E41EF9"/>
    <w:rPr>
      <w:rFonts w:ascii="Arial" w:cs="Arial" w:hAnsi="Arial"/>
      <w:b/>
      <w:bCs/>
      <w:szCs w:val="24"/>
      <w:lang w:val="hr-HR"/>
    </w:rPr>
  </w:style>
  <w:style w:styleId="Tekstrezerviranogmjesta" w:type="character">
    <w:name w:val="Placeholder Text"/>
    <w:basedOn w:val="Zadanifontodlomka"/>
    <w:uiPriority w:val="99"/>
    <w:semiHidden/>
    <w:rsid w:val="006F2D7A"/>
    <w:rPr>
      <w:color w:val="808080"/>
      <w:bdr w:color="auto" w:space="0" w:sz="0" w:val="none"/>
      <w:shd w:color="auto" w:fill="auto" w:val="clear"/>
    </w:rPr>
  </w:style>
  <w:style w:customStyle="1" w:styleId="eSPISCCParagraphDefaultFont" w:type="character">
    <w:name w:val="eSPIS_CC_Paragraph Default Font"/>
    <w:basedOn w:val="Zadanifontodlomka"/>
    <w:rsid w:val="006F2D7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2D7A"/>
    <w:rPr>
      <w:bdr w:color="auto" w:space="0" w:sz="0" w:val="none"/>
      <w:shd w:color="auto" w:fill="FFFFCC" w:val="clear"/>
      <w:lang w:val="hr-HR"/>
    </w:rPr>
  </w:style>
  <w:style w:customStyle="1" w:styleId="PozadinaSvijetloCrvena" w:type="character">
    <w:name w:val="Pozadina_SvijetloCrvena"/>
    <w:basedOn w:val="eSPISCCParagraphDefaultFont"/>
    <w:rsid w:val="006F2D7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F2D7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901750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2017.</izvorni_sadrzaj>
    <derivirana_varijabla naziv="DomainObject.Predmet.DatumOsnivanja_1">26.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Stž-8/2017</izvorni_sadrzaj>
    <derivirana_varijabla naziv="DomainObject.Predmet.OznakaBroj_1">Stž-8/2017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RADA PROMET j.d.o.o. za trgovinu i usluge</izvorni_sadrzaj>
    <derivirana_varijabla naziv="DomainObject.Predmet.ProtustrankaFormated_1">  RADA PROMET j.d.o.o. za trgovinu i usluge</derivirana_varijabla>
  </DomainObject.Predmet.ProtustrankaFormated>
  <DomainObject.Predmet.ProtustrankaFormatedOIB>
    <izvorni_sadrzaj>  RADA PROMET j.d.o.o. za trgovinu i usluge, OIB 07545765135</izvorni_sadrzaj>
    <derivirana_varijabla naziv="DomainObject.Predmet.ProtustrankaFormatedOIB_1">  RADA PROMET j.d.o.o. za trgovinu i usluge, OIB 07545765135</derivirana_varijabla>
  </DomainObject.Predmet.ProtustrankaFormatedOIB>
  <DomainObject.Predmet.ProtustrankaFormatedWithAdress>
    <izvorni_sadrzaj> RADA PROMET j.d.o.o. za trgovinu i usluge, Stjepana Radića 44 , 22000 Šibenik</izvorni_sadrzaj>
    <derivirana_varijabla naziv="DomainObject.Predmet.ProtustrankaFormatedWithAdress_1"> RADA PROMET j.d.o.o. za trgovinu i usluge, Stjepana Radića 44 , 22000 Šibenik</derivirana_varijabla>
  </DomainObject.Predmet.ProtustrankaFormatedWithAdress>
  <DomainObject.Predmet.ProtustrankaFormatedWithAdressOIB>
    <izvorni_sadrzaj> RADA PROMET j.d.o.o. za trgovinu i usluge, OIB 07545765135, Stjepana Radića 44 , 22000 Šibenik</izvorni_sadrzaj>
    <derivirana_varijabla naziv="DomainObject.Predmet.ProtustrankaFormatedWithAdressOIB_1"> RADA PROMET j.d.o.o. za trgovinu i usluge, OIB 07545765135, Stjepana Radića 44 , 22000 Šibenik</derivirana_varijabla>
  </DomainObject.Predmet.ProtustrankaFormatedWithAdressOIB>
  <DomainObject.Predmet.ProtustrankaWithAdress>
    <izvorni_sadrzaj>RADA PROMET j.d.o.o. za trgovinu i usluge Stjepana Radića 44 , 22000 Šibenik</izvorni_sadrzaj>
    <derivirana_varijabla naziv="DomainObject.Predmet.ProtustrankaWithAdress_1">RADA PROMET j.d.o.o. za trgovinu i usluge Stjepana Radića 44 , 22000 Šibenik</derivirana_varijabla>
  </DomainObject.Predmet.ProtustrankaWithAdress>
  <DomainObject.Predmet.ProtustrankaWithAdressOIB>
    <izvorni_sadrzaj>RADA PROMET j.d.o.o. za trgovinu i usluge, OIB 07545765135, Stjepana Radića 44 , 22000 Šibenik</izvorni_sadrzaj>
    <derivirana_varijabla naziv="DomainObject.Predmet.ProtustrankaWithAdressOIB_1">RADA PROMET j.d.o.o. za trgovinu i usluge, OIB 07545765135, Stjepana Radića 44 , 22000 Šibenik</derivirana_varijabla>
  </DomainObject.Predmet.ProtustrankaWithAdressOIB>
  <DomainObject.Predmet.ProtustrankaNazivFormated>
    <izvorni_sadrzaj>RADA PROMET j.d.o.o. za trgovinu i usluge</izvorni_sadrzaj>
    <derivirana_varijabla naziv="DomainObject.Predmet.ProtustrankaNazivFormated_1">RADA PROMET j.d.o.o. za trgovinu i usluge</derivirana_varijabla>
  </DomainObject.Predmet.ProtustrankaNazivFormated>
  <DomainObject.Predmet.ProtustrankaNazivFormatedOIB>
    <izvorni_sadrzaj>RADA PROMET j.d.o.o. za trgovinu i usluge, OIB 07545765135</izvorni_sadrzaj>
    <derivirana_varijabla naziv="DomainObject.Predmet.ProtustrankaNazivFormatedOIB_1">RADA PROMET j.d.o.o. za trgovinu i usluge, OIB 07545765135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RADA PROMET j.d.o.o. za trgovinu i usluge</item>
    </izvorni_sadrzaj>
    <derivirana_varijabla naziv="DomainObject.Predmet.ProtuStrankaListFormated_1">
      <item>RADA PROMET j.d.o.o. za trgovinu i usluge</item>
    </derivirana_varijabla>
  </DomainObject.Predmet.ProtuStrankaListFormated>
  <DomainObject.Predmet.ProtuStrankaListFormatedOIB>
    <izvorni_sadrzaj>
      <item>RADA PROMET j.d.o.o. za trgovinu i usluge, OIB 07545765135</item>
    </izvorni_sadrzaj>
    <derivirana_varijabla naziv="DomainObject.Predmet.ProtuStrankaListFormatedOIB_1">
      <item>RADA PROMET j.d.o.o. za trgovinu i usluge, OIB 07545765135</item>
    </derivirana_varijabla>
  </DomainObject.Predmet.ProtuStrankaListFormatedOIB>
  <DomainObject.Predmet.ProtuStrankaListFormatedWithAdress>
    <izvorni_sadrzaj>
      <item>RADA PROMET j.d.o.o. za trgovinu i usluge, Stjepana Radića 44 , 22000 Šibenik</item>
    </izvorni_sadrzaj>
    <derivirana_varijabla naziv="DomainObject.Predmet.ProtuStrankaListFormatedWithAdress_1">
      <item>RADA PROMET j.d.o.o. za trgovinu i usluge, Stjepana Radića 44 , 22000 Šibenik</item>
    </derivirana_varijabla>
  </DomainObject.Predmet.ProtuStrankaListFormatedWithAdress>
  <DomainObject.Predmet.ProtuStrankaListFormatedWithAdressOIB>
    <izvorni_sadrzaj>
      <item>RADA PROMET j.d.o.o. za trgovinu i usluge, OIB 07545765135, Stjepana Radića 44 , 22000 Šibenik</item>
    </izvorni_sadrzaj>
    <derivirana_varijabla naziv="DomainObject.Predmet.ProtuStrankaListFormatedWithAdressOIB_1">
      <item>RADA PROMET j.d.o.o. za trgovinu i usluge, OIB 07545765135, Stjepana Radića 44 , 22000 Šibenik</item>
    </derivirana_varijabla>
  </DomainObject.Predmet.ProtuStrankaListFormatedWithAdressOIB>
  <DomainObject.Predmet.ProtuStrankaListNazivFormated>
    <izvorni_sadrzaj>
      <item>RADA PROMET j.d.o.o. za trgovinu i usluge</item>
    </izvorni_sadrzaj>
    <derivirana_varijabla naziv="DomainObject.Predmet.ProtuStrankaListNazivFormated_1">
      <item>RADA PROMET j.d.o.o. za trgovinu i usluge</item>
    </derivirana_varijabla>
  </DomainObject.Predmet.ProtuStrankaListNazivFormated>
  <DomainObject.Predmet.ProtuStrankaListNazivFormatedOIB>
    <izvorni_sadrzaj>
      <item>RADA PROMET j.d.o.o. za trgovinu i usluge, OIB 07545765135</item>
    </izvorni_sadrzaj>
    <derivirana_varijabla naziv="DomainObject.Predmet.ProtuStrankaListNazivFormatedOIB_1">
      <item>RADA PROMET j.d.o.o. za trgovinu i usluge, OIB 07545765135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2017.</izvorni_sadrzaj>
    <derivirana_varijabla naziv="DomainObject.Datum_1">14. prosinca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RADA PROMET j.d.o.o. za trgovinu i usluge</izvorni_sadrzaj>
    <derivirana_varijabla naziv="DomainObject.Predmet.ProtustrankaIDrugi_1">RADA PROMET j.d.o.o. za trgovinu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RADA PROMET j.d.o.o. za trgovinu i usluge, OIB 07545765135, Stjepana Radića 44 , 22000 Šibenik</izvorni_sadrzaj>
    <derivirana_varijabla naziv="DomainObject.Predmet.ProtustrankaIDrugiAdressOIB_1">RADA PROMET j.d.o.o. za trgovinu i usluge, OIB 07545765135, Stjepana Radića 44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RADA PROMET j.d.o.o. za trgovinu i usluge</item>
      <item>FINA - Podružnica Šibenik</item>
    </izvorni_sadrzaj>
    <derivirana_varijabla naziv="DomainObject.Predmet.SudioniciListNaziv_1">
      <item>RADA PROMET j.d.o.o. za trgovinu i usluge</item>
      <item>FINA - Podružnica Šibenik</item>
    </derivirana_varijabla>
  </DomainObject.Predmet.SudioniciListNaziv>
  <DomainObject.Predmet.SudioniciListAdressOIB>
    <izvorni_sadrzaj>
      <item>RADA PROMET j.d.o.o. za trgovinu i usluge, OIB 07545765135, Stjepana Radića 44 ,22000 Šibenik</item>
      <item>FINA - Podružnica Šibenik, OIB 85821130368, Perivoj L. Marune 1,22000 Šibenik</item>
    </izvorni_sadrzaj>
    <derivirana_varijabla naziv="DomainObject.Predmet.SudioniciListAdressOIB_1">
      <item>RADA PROMET j.d.o.o. za trgovinu i usluge, OIB 07545765135, Stjepana Radića 44 ,22000 Šibenik</item>
      <item>FINA - Podružnica Šibenik, OIB 85821130368, Perivoj L. Marune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07545765135</item>
      <item>, OIB 85821130368</item>
    </izvorni_sadrzaj>
    <derivirana_varijabla naziv="DomainObject.Predmet.SudioniciListNazivOIB_1">
      <item>, OIB 07545765135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St-369/2017</izvorni_sadrzaj>
    <derivirana_varijabla naziv="DomainObject.Predmet.OznakaNizestupanjskogPredmeta_1">St-369/2017</derivirana_varijabla>
  </DomainObject.Predmet.OznakaNizestupanjskogPredmeta>
  <DomainObject.Predmet.NazivNizestupanjskogSuda>
    <izvorni_sadrzaj>Trgovački sud u Zadru</izvorni_sadrzaj>
    <derivirana_varijabla naziv="DomainObject.Predmet.NazivNizestupanjskogSuda_1">Trgovački sud u Zadru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B60226-02FF-4325-80D4-9768B39301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700</properties:Words>
  <properties:Characters>3838</properties:Characters>
  <properties:Lines>89</properties:Lines>
  <properties:Paragraphs>32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2017-11-27T12:45:00Z</dcterms:created>
  <dc:creator>Administrator</dc:creator>
  <cp:lastModifiedBy>Nena Mužanović</cp:lastModifiedBy>
  <cp:lastPrinted>2016-03-18T13:44:00Z</cp:lastPrinted>
  <dcterms:modified xmlns:xsi="http://www.w3.org/2001/XMLSchema-instance" xsi:type="dcterms:W3CDTF">2017-12-14T10:03:00Z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