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c92a" w14:paraId="763c92a" w:rsidRDefault="001B70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551180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7018" w:rsidP="001B7018" w:rsidR="00AE649C">
      <w:pPr>
        <w:pStyle w:val="NormaleSPIS"/>
        <w:spacing w:after="0"/>
      </w:pPr>
      <w:r>
        <w:t xml:space="preserve">        Republika Hrvatska</w:t>
      </w:r>
    </w:p>
    <w:p w:rsidRDefault="001B7018" w:rsidP="001B7018" w:rsidR="001B7018">
      <w:pPr>
        <w:pStyle w:val="NormaleSPIS"/>
        <w:spacing w:after="0"/>
      </w:pPr>
      <w:r>
        <w:t xml:space="preserve">    Trgovački sud u Bjelovaru</w:t>
      </w:r>
    </w:p>
    <w:p w:rsidRDefault="001B7018" w:rsidP="001B7018" w:rsidR="001B7018">
      <w:pPr>
        <w:pStyle w:val="NormaleSPIS"/>
        <w:spacing w:after="0"/>
      </w:pPr>
      <w:r>
        <w:t>Bjelovar, Šetalište dr.I.Lebovića 42.</w:t>
      </w:r>
    </w:p>
    <w:p w:rsidRDefault="001B7018" w:rsidP="001B7018" w:rsidR="001B7018">
      <w:pPr>
        <w:pStyle w:val="NormaleSPIS"/>
        <w:jc w:val="right"/>
        <w:rPr>
          <w:b/>
        </w:rPr>
      </w:pPr>
      <w:r>
        <w:t>Poslovni broj:7 St-73/2018-15</w:t>
      </w:r>
    </w:p>
    <w:p w:rsidRDefault="001B7018" w:rsidP="001B7018" w:rsidR="001B7018">
      <w:pPr>
        <w:jc w:val="center"/>
      </w:pPr>
      <w:r>
        <w:t>U  I M E  R E P U B L I K E   H R V A T  S K E</w:t>
      </w:r>
    </w:p>
    <w:p w:rsidRDefault="001B7018" w:rsidP="001B7018" w:rsidR="001B7018">
      <w:pPr>
        <w:spacing w:after="0"/>
        <w:jc w:val="center"/>
      </w:pPr>
    </w:p>
    <w:p w:rsidRDefault="001B7018" w:rsidP="001B7018" w:rsidR="001B7018">
      <w:pPr>
        <w:jc w:val="center"/>
      </w:pPr>
      <w:r>
        <w:t xml:space="preserve"> R J E Š E N J E</w:t>
      </w:r>
    </w:p>
    <w:p w:rsidRDefault="001B7018" w:rsidP="001B7018" w:rsidR="001B7018">
      <w:pPr>
        <w:spacing w:after="0"/>
        <w:jc w:val="center"/>
        <w:rPr>
          <w:b/>
        </w:rPr>
      </w:pPr>
    </w:p>
    <w:p w:rsidRDefault="001B7018" w:rsidP="001B7018" w:rsidR="001B7018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WIZ GRUPA d.o.o. za proizvodnju, trgovinu i usluge iz Koprivnice, </w:t>
      </w:r>
      <w:proofErr w:type="spellStart"/>
      <w:r>
        <w:t>Ledinska</w:t>
      </w:r>
      <w:proofErr w:type="spellEnd"/>
      <w:r>
        <w:t xml:space="preserve"> 13, MBS 010051881, OIB 33139412292, 17. svibnja 2019. </w:t>
      </w:r>
    </w:p>
    <w:p w:rsidRDefault="001B7018" w:rsidP="001B7018" w:rsidR="001B7018">
      <w:pPr>
        <w:jc w:val="center"/>
      </w:pPr>
      <w:r>
        <w:t>r i j e š i o   j e</w:t>
      </w:r>
    </w:p>
    <w:p w:rsidRDefault="001B7018" w:rsidP="001B7018" w:rsidR="001B7018">
      <w:pPr>
        <w:spacing w:after="0"/>
        <w:jc w:val="center"/>
        <w:rPr>
          <w:b/>
        </w:rPr>
      </w:pPr>
    </w:p>
    <w:p w:rsidRDefault="001B7018" w:rsidP="001B7018" w:rsidR="001B7018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WIZ GRUPA d.o.o. za proizvodnju, trgovinu i usluge iz Koprivnice, </w:t>
      </w:r>
      <w:proofErr w:type="spellStart"/>
      <w:r>
        <w:t>Ledinska</w:t>
      </w:r>
      <w:proofErr w:type="spellEnd"/>
      <w:r>
        <w:t xml:space="preserve"> 13, OIB 33139412292.</w:t>
      </w:r>
    </w:p>
    <w:p w:rsidRDefault="001B7018" w:rsidP="001B7018" w:rsidR="001B7018">
      <w:pPr>
        <w:ind w:firstLine="851" w:right="282"/>
        <w:jc w:val="both"/>
      </w:pPr>
      <w:r>
        <w:t>2</w:t>
      </w:r>
      <w:r>
        <w:rPr>
          <w:b/>
        </w:rPr>
        <w:t>.</w:t>
      </w:r>
      <w:r>
        <w:t>Za stečajnu upraviteljicu imenuje se Snježana Vrkljan iz Zagreba, Kralja Zvonimira 75, OIB 44740101731.</w:t>
      </w:r>
    </w:p>
    <w:p w:rsidRDefault="001B7018" w:rsidP="001B7018" w:rsidR="001B7018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WIZ GRUPA d.o.o. za proizvodnju, trgovinu i usluge iz Koprivnice, </w:t>
      </w:r>
      <w:proofErr w:type="spellStart"/>
      <w:r>
        <w:t>Ledinska</w:t>
      </w:r>
      <w:proofErr w:type="spellEnd"/>
      <w:r>
        <w:t xml:space="preserve"> 13, OIB 33139412292.</w:t>
      </w:r>
    </w:p>
    <w:p w:rsidRDefault="001B7018" w:rsidP="001B7018" w:rsidR="001B7018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12,00 sati, kada je ovo rješenje stavljeno na e-oglasnu ploču ovog suda.</w:t>
      </w:r>
    </w:p>
    <w:p w:rsidRDefault="001B7018" w:rsidP="001B7018" w:rsidR="001B7018">
      <w:pPr>
        <w:jc w:val="both"/>
      </w:pPr>
      <w:r>
        <w:tab/>
        <w:t>5.Nakon pravomoćnosti ovoga rješenja stečajni dužnik će se brisati iz sudskog registra.</w:t>
      </w:r>
    </w:p>
    <w:p w:rsidRDefault="001B7018" w:rsidP="001B7018" w:rsidR="001B7018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1B7018" w:rsidP="001B7018" w:rsidR="001B7018">
      <w:pPr>
        <w:spacing w:after="0"/>
        <w:jc w:val="both"/>
      </w:pPr>
    </w:p>
    <w:p w:rsidRDefault="001B7018" w:rsidP="001B7018" w:rsidR="001B7018">
      <w:pPr>
        <w:jc w:val="center"/>
        <w:rPr>
          <w:b/>
        </w:rPr>
      </w:pPr>
      <w:r>
        <w:t>Obrazloženje</w:t>
      </w:r>
    </w:p>
    <w:p w:rsidRDefault="001B7018" w:rsidP="001B7018" w:rsidR="001B7018">
      <w:pPr>
        <w:ind w:firstLine="720" w:right="282"/>
        <w:jc w:val="both"/>
      </w:pPr>
      <w:r>
        <w:t xml:space="preserve">Na prijedlog predlagatelja FINA, RC Zagreb, Podružnica Varaždin za otvaranje stečajnog postupka nad dužnikom WIZ GRUPA d.o.o. za proizvodnju, trgovinu i usluge iz Koprivnice, </w:t>
      </w:r>
      <w:proofErr w:type="spellStart"/>
      <w:r>
        <w:t>Ledinska</w:t>
      </w:r>
      <w:proofErr w:type="spellEnd"/>
      <w:r>
        <w:t xml:space="preserve"> 13, OIB 33139412292, sud je pokrenuo prethodni postupak radi utvrđivanja uvjeta za otvaranje stečajnog postupka nad dužnikom, te u tom postupku utvrdio da dužnik nema imovine iz koje bi se mogli pokriti troškovi stečajnog postupka, slijedom čega je svojim rješenjem 7 St-73/2018-14 od dana 4. travnja 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</w:t>
      </w:r>
    </w:p>
    <w:p w:rsidRDefault="001B7018" w:rsidP="001B7018" w:rsidR="001B7018">
      <w:pPr>
        <w:spacing w:after="0"/>
        <w:ind w:firstLine="720" w:right="282"/>
        <w:jc w:val="center"/>
      </w:pPr>
      <w:r>
        <w:lastRenderedPageBreak/>
        <w:t>2</w:t>
      </w:r>
    </w:p>
    <w:p w:rsidRDefault="001B7018" w:rsidP="001B7018" w:rsidR="001B7018">
      <w:pPr>
        <w:ind w:firstLine="720" w:right="282"/>
        <w:jc w:val="right"/>
      </w:pPr>
      <w:r>
        <w:t>Poslovni broj:7 St-73/2018-15</w:t>
      </w:r>
    </w:p>
    <w:p w:rsidRDefault="001B7018" w:rsidP="001B7018" w:rsidR="001B7018">
      <w:pPr>
        <w:ind w:right="282"/>
        <w:jc w:val="both"/>
      </w:pPr>
      <w:bookmarkStart w:name="_GoBack" w:id="0"/>
      <w:bookmarkEnd w:id="0"/>
      <w:r>
        <w:t xml:space="preserve">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 travnja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1B7018" w:rsidP="001B7018" w:rsidR="001B7018">
      <w:pPr>
        <w:ind w:firstLine="720"/>
        <w:jc w:val="center"/>
      </w:pPr>
      <w:r>
        <w:t xml:space="preserve">Bjelovar 17. svibnja 2019. </w:t>
      </w:r>
    </w:p>
    <w:p w:rsidRDefault="001B7018" w:rsidP="001B7018" w:rsidR="001B701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1B7018" w:rsidP="001B7018" w:rsidR="001B70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1B7018" w:rsidP="001B7018" w:rsidR="001B701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B7018" w:rsidP="001B7018" w:rsidR="001B7018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1B7018" w:rsidP="001B7018" w:rsidR="001B70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B7018" w:rsidP="001B7018" w:rsidR="001B7018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B7018" w:rsidP="001B7018" w:rsidR="001B7018">
      <w:pPr>
        <w:jc w:val="both"/>
      </w:pPr>
    </w:p>
    <w:p w:rsidRDefault="001B7018" w:rsidP="001B7018" w:rsidR="001B7018">
      <w:pPr>
        <w:ind w:firstLine="720"/>
        <w:jc w:val="both"/>
      </w:pPr>
    </w:p>
    <w:p w:rsidRDefault="001B7018" w:rsidP="001B7018" w:rsidR="001B7018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18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St-73/2018-15</izvorni_sadrzaj>
    <derivirana_varijabla naziv="DomainObject.Oznaka_1">St-73/2018-15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WIZ GRUPA društvo s ograničenom odgovornošću za proizvodnju, trgovinu i usluge</izvorni_sadrzaj>
    <derivirana_varijabla naziv="DomainObject.Predmet.ProtustrankaFormated_1">  WIZ GRUPA društvo s ograničenom odgovornošću za proizvodnju, trgovinu i usluge</derivirana_varijabla>
  </DomainObject.Predmet.ProtustrankaFormated>
  <DomainObject.Predmet.ProtustrankaFormatedOIB>
    <izvorni_sadrzaj>  WIZ GRUPA društvo s ograničenom odgovornošću za proizvodnju, trgovinu i usluge, OIB 33139412292</izvorni_sadrzaj>
    <derivirana_varijabla naziv="DomainObject.Predmet.ProtustrankaFormatedOIB_1">  WIZ GRUPA društvo s ograničenom odgovornošću za proizvodnju, trgovinu i usluge, OIB 33139412292</derivirana_varijabla>
  </DomainObject.Predmet.ProtustrankaFormatedOIB>
  <DomainObject.Predmet.ProtustrankaFormatedWithAdress>
    <izvorni_sadrzaj> WIZ GRUPA društvo s ograničenom odgovornošću za proizvodnju, trgovinu i usluge, Ledinska 13, 48000 Koprivnica</izvorni_sadrzaj>
    <derivirana_varijabla naziv="DomainObject.Predmet.ProtustrankaFormatedWithAdress_1"> WIZ GRUPA društvo s ograničenom odgovornošću za proizvodnju, trgovinu i usluge, Ledinska 13, 48000 Koprivnica</derivirana_varijabla>
  </DomainObject.Predmet.ProtustrankaFormatedWithAdress>
  <DomainObject.Predmet.ProtustrankaFormatedWithAdressOIB>
    <izvorni_sadrzaj> WIZ GRUPA društvo s ograničenom odgovornošću za proizvodnju, trgovinu i usluge, OIB 33139412292, Ledinska 13, 48000 Koprivnica</izvorni_sadrzaj>
    <derivirana_varijabla naziv="DomainObject.Predmet.ProtustrankaFormatedWithAdressOIB_1"> WIZ GRUPA društvo s ograničenom odgovornošću za proizvodnju, trgovinu i usluge, OIB 33139412292, Ledinska 13, 48000 Koprivnica</derivirana_varijabla>
  </DomainObject.Predmet.ProtustrankaFormatedWithAdressOIB>
  <DomainObject.Predmet.ProtustrankaWithAdress>
    <izvorni_sadrzaj>WIZ GRUPA društvo s ograničenom odgovornošću za proizvodnju, trgovinu i usluge Ledinska 13, 48000 Koprivnica</izvorni_sadrzaj>
    <derivirana_varijabla naziv="DomainObject.Predmet.ProtustrankaWithAdress_1">WIZ GRUPA društvo s ograničenom odgovornošću za proizvodnju, trgovinu i usluge Ledinska 13, 48000 Koprivnica</derivirana_varijabla>
  </DomainObject.Predmet.ProtustrankaWithAdress>
  <DomainObject.Predmet.ProtustrankaWithAdressOIB>
    <izvorni_sadrzaj>WIZ GRUPA društvo s ograničenom odgovornošću za proizvodnju, trgovinu i usluge, OIB 33139412292, Ledinska 13, 48000 Koprivnica</izvorni_sadrzaj>
    <derivirana_varijabla naziv="DomainObject.Predmet.ProtustrankaWithAdressOIB_1">WIZ GRUPA društvo s ograničenom odgovornošću za proizvodnju, trgovinu i usluge, OIB 33139412292, Ledinska 13, 48000 Koprivnica</derivirana_varijabla>
  </DomainObject.Predmet.ProtustrankaWithAdressOIB>
  <DomainObject.Predmet.ProtustrankaNazivFormated>
    <izvorni_sadrzaj>WIZ GRUPA društvo s ograničenom odgovornošću za proizvodnju, trgovinu i usluge</izvorni_sadrzaj>
    <derivirana_varijabla naziv="DomainObject.Predmet.ProtustrankaNazivFormated_1">WIZ GRUPA društvo s ograničenom odgovornošću za proizvodnju, trgovinu i usluge</derivirana_varijabla>
  </DomainObject.Predmet.ProtustrankaNazivFormated>
  <DomainObject.Predmet.ProtustrankaNazivFormatedOIB>
    <izvorni_sadrzaj>WIZ GRUPA društvo s ograničenom odgovornošću za proizvodnju, trgovinu i usluge, OIB 33139412292</izvorni_sadrzaj>
    <derivirana_varijabla naziv="DomainObject.Predmet.ProtustrankaNazivFormatedOIB_1">WIZ GRUPA društvo s ograničenom odgovornošću za proizvodnju, trgovinu i usluge, OIB 33139412292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WIZ GRUPA društvo s ograničenom odgovornošću za proizvodnju, trgovinu i usluge</item>
    </izvorni_sadrzaj>
    <derivirana_varijabla naziv="DomainObject.Predmet.ProtuStrankaListFormated_1">
      <item>WIZ GRUPA društvo s ograničenom odgovornošću za proizvodnju, trgovinu i usluge</item>
    </derivirana_varijabla>
  </DomainObject.Predmet.ProtuStrankaListFormated>
  <DomainObject.Predmet.ProtuStrankaListFormatedOIB>
    <izvorni_sadrzaj>
      <item>WIZ GRUPA društvo s ograničenom odgovornošću za proizvodnju, trgovinu i usluge, OIB 33139412292</item>
    </izvorni_sadrzaj>
    <derivirana_varijabla naziv="DomainObject.Predmet.ProtuStrankaListFormatedOIB_1">
      <item>WIZ GRUPA društvo s ograničenom odgovornošću za proizvodnju, trgovinu i usluge, OIB 33139412292</item>
    </derivirana_varijabla>
  </DomainObject.Predmet.ProtuStrankaListFormatedOIB>
  <DomainObject.Predmet.ProtuStrankaListFormatedWithAdress>
    <izvorni_sadrzaj>
      <item>WIZ GRUPA društvo s ograničenom odgovornošću za proizvodnju, trgovinu i usluge, Ledinska 13, 48000 Koprivnica</item>
    </izvorni_sadrzaj>
    <derivirana_varijabla naziv="DomainObject.Predmet.ProtuStrankaListFormatedWithAdress_1">
      <item>WIZ GRUPA društvo s ograničenom odgovornošću za proizvodnju, trgovinu i usluge, Ledinska 13, 48000 Koprivnica</item>
    </derivirana_varijabla>
  </DomainObject.Predmet.ProtuStrankaListFormatedWithAdress>
  <DomainObject.Predmet.Protu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ProtuStrankaListFormatedWithAdressOIB_1">
      <item>WIZ GRUPA društvo s ograničenom odgovornošću za proizvodnju, trgovinu i usluge, OIB 33139412292, Ledinska 13, 48000 Koprivnica</item>
    </derivirana_varijabla>
  </DomainObject.Predmet.ProtuStrankaListFormatedWithAdressOIB>
  <DomainObject.Predmet.ProtuStrankaListNazivFormated>
    <izvorni_sadrzaj>
      <item>WIZ GRUPA društvo s ograničenom odgovornošću za proizvodnju, trgovinu i usluge</item>
    </izvorni_sadrzaj>
    <derivirana_varijabla naziv="DomainObject.Predmet.ProtuStrankaListNazivFormated_1">
      <item>WIZ GRUPA društvo s ograničenom odgovornošću za proizvodnju, trgovinu i usluge</item>
    </derivirana_varijabla>
  </DomainObject.Predmet.ProtuStrankaListNazivFormated>
  <DomainObject.Predmet.ProtuStrankaListNazivFormatedOIB>
    <izvorni_sadrzaj>
      <item>WIZ GRUPA društvo s ograničenom odgovornošću za proizvodnju, trgovinu i usluge, OIB 33139412292</item>
    </izvorni_sadrzaj>
    <derivirana_varijabla naziv="DomainObject.Predmet.ProtuStrankaListNazivFormatedOIB_1">
      <item>WIZ GRUPA društvo s ograničenom odgovornošću za proizvodnju, trgovinu i usluge, OIB 33139412292</item>
    </derivirana_varijabla>
  </DomainObject.Predmet.ProtuStrankaListNazivFormatedOIB>
  <DomainObject.Predmet.OstaliListFormated>
    <izvorni_sadrzaj>
      <item>Boris Novak</item>
      <item>Sudski registar</item>
    </izvorni_sadrzaj>
    <derivirana_varijabla naziv="DomainObject.Predmet.OstaliListFormated_1">
      <item>Boris Novak</item>
      <item>Sudski registar</item>
    </derivirana_varijabla>
  </DomainObject.Predmet.OstaliListFormated>
  <DomainObject.Predmet.OstaliListFormatedOIB>
    <izvorni_sadrzaj>
      <item>Boris Novak, OIB 06982384120</item>
      <item>Sudski registar</item>
    </izvorni_sadrzaj>
    <derivirana_varijabla naziv="DomainObject.Predmet.OstaliListFormatedOIB_1">
      <item>Boris Novak, OIB 06982384120</item>
      <item>Sudski registar</item>
    </derivirana_varijabla>
  </DomainObject.Predmet.OstaliListFormatedOIB>
  <DomainObject.Predmet.OstaliListFormatedWithAdress>
    <izvorni_sadrzaj>
      <item>Boris Novak, Ledinska 13, 48000 Koprivnica</item>
      <item>Sudski registar</item>
    </izvorni_sadrzaj>
    <derivirana_varijabla naziv="DomainObject.Predmet.OstaliListFormatedWithAdress_1">
      <item>Boris Novak, Ledinska 13, 48000 Koprivnica</item>
      <item>Sudski registar</item>
    </derivirana_varijabla>
  </DomainObject.Predmet.OstaliListFormatedWithAdress>
  <DomainObject.Predmet.OstaliListFormatedWithAdressOIB>
    <izvorni_sadrzaj>
      <item>Boris Novak, OIB 06982384120, Ledinska 13, 48000 Koprivnica</item>
      <item>Sudski registar</item>
    </izvorni_sadrzaj>
    <derivirana_varijabla naziv="DomainObject.Predmet.OstaliListFormatedWithAdressOIB_1">
      <item>Boris Novak, OIB 06982384120, Ledinska 13, 48000 Koprivnica</item>
      <item>Sudski registar</item>
    </derivirana_varijabla>
  </DomainObject.Predmet.OstaliListFormatedWithAdressOIB>
  <DomainObject.Predmet.OstaliListNazivFormated>
    <izvorni_sadrzaj>
      <item>Boris Novak</item>
      <item>Sudski registar</item>
    </izvorni_sadrzaj>
    <derivirana_varijabla naziv="DomainObject.Predmet.OstaliListNazivFormated_1">
      <item>Boris Novak</item>
      <item>Sudski registar</item>
    </derivirana_varijabla>
  </DomainObject.Predmet.OstaliListNazivFormated>
  <DomainObject.Predmet.OstaliListNazivFormatedOIB>
    <izvorni_sadrzaj>
      <item>Boris Novak, OIB 06982384120</item>
      <item>Sudski registar</item>
    </izvorni_sadrzaj>
    <derivirana_varijabla naziv="DomainObject.Predmet.OstaliListNazivFormatedOIB_1">
      <item>Boris Novak, OIB 06982384120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St-73/2018-15</izvorni_sadrzaj>
    <derivirana_varijabla naziv="DomainObject.PoslovniBrojDokumenta_1">St-73/2018-15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WIZ GRUPA društvo s ograničenom odgovornošću za proizvodnju, trgovinu i usluge</izvorni_sadrzaj>
    <derivirana_varijabla naziv="DomainObject.Predmet.ProtustrankaIDrugi_1">WIZ GRUPA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WIZ GRUPA društvo s ograničenom odgovornošću za proizvodnju, trgovinu i usluge, OIB 33139412292, Ledinska 13, 48000 Koprivnica</izvorni_sadrzaj>
    <derivirana_varijabla naziv="DomainObject.Predmet.ProtustrankaIDrugiAdressOIB_1">WIZ GRUPA društvo s ograničenom odgovornošću za proizvodnju, trgovinu i usluge, OIB 33139412292, Ledinska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WIZ GRUPA društvo s ograničenom odgovornošću za proizvodnju, trgovinu i usluge</item>
      <item>Boris Novak</item>
      <item>Sudski registar</item>
    </izvorni_sadrzaj>
    <derivirana_varijabla naziv="DomainObject.Predmet.SudioniciListNaziv_1">
      <item>Financijska agencija</item>
      <item>WIZ GRUPA društvo s ograničenom odgovornošću za proizvodnju, trgovinu i usluge</item>
      <item>Boris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WIZ GRUPA društvo s ograničenom odgovornošću za proizvodnju, trgovinu i usluge, OIB 33139412292, Ledinska 13,48000 Koprivnica</item>
      <item>Boris Novak, OIB 06982384120, Ledinska 13,48000 Koprivnica</item>
      <item>Sudski registar</item>
    </izvorni_sadrzaj>
    <derivirana_varijabla naziv="DomainObject.Predmet.SudioniciListAdressOIB_1">
      <item>Financijska agencija, OIB 85821130368, Ulica grada Vukovara 70,10000 Zagreb</item>
      <item>WIZ GRUPA društvo s ograničenom odgovornošću za proizvodnju, trgovinu i usluge, OIB 33139412292, Ledinska 13,48000 Koprivnica</item>
      <item>Boris Novak, OIB 06982384120, Ledinska 13,48000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6048C-2AEE-451E-8AB4-F782AD4FE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2741</properties:Characters>
  <properties:Lines>62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