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cb741" w14:paraId="4acb741" w:rsidRDefault="001F4F19" w:rsidP="001F4F19" w:rsidR="001F4F19">
      <w:pPr>
        <w15:collapsed w:val="false"/>
      </w:pP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1F4F19" w:rsidP="001F4F19" w:rsidR="001F4F19">
      <w:pPr>
        <w:tabs>
          <w:tab w:pos="7020" w:val="left"/>
        </w:tabs>
      </w:pPr>
      <w:r>
        <w:t xml:space="preserve">REPUBLIKA HRVATSKA </w:t>
      </w:r>
    </w:p>
    <w:p w:rsidRDefault="001F4F19" w:rsidP="001F4F19" w:rsidR="001F4F19">
      <w:r>
        <w:t>Trgovački sud u Zagrebu</w:t>
      </w:r>
    </w:p>
    <w:p w:rsidRDefault="001F4F19" w:rsidP="001F4F19" w:rsidR="001F4F19">
      <w:r>
        <w:t>Zagreb, Amruševa 2/II</w:t>
      </w:r>
    </w:p>
    <w:p w:rsidRDefault="001F4F19" w:rsidP="001F4F19" w:rsidR="001F4F19">
      <w:pPr>
        <w:jc w:val="right"/>
      </w:pPr>
      <w:r>
        <w:t>34. St-</w:t>
      </w:r>
      <w:proofErr w:type="spellStart"/>
      <w:r w:rsidR="00DC71DE">
        <w:t>2686</w:t>
      </w:r>
      <w:proofErr w:type="spellEnd"/>
      <w:r w:rsidR="00DC71DE">
        <w:t>/</w:t>
      </w:r>
      <w:proofErr w:type="spellStart"/>
      <w:r w:rsidR="00DC71DE">
        <w:t>2016</w:t>
      </w:r>
      <w:proofErr w:type="spellEnd"/>
    </w:p>
    <w:p w:rsidRDefault="001F4F19" w:rsidP="001F4F19" w:rsidR="001F4F19">
      <w:pPr>
        <w:jc w:val="right"/>
      </w:pPr>
    </w:p>
    <w:p w:rsidRDefault="001F4F19" w:rsidP="001F4F19" w:rsidR="001F4F19">
      <w:pPr>
        <w:jc w:val="center"/>
      </w:pPr>
      <w:r>
        <w:t>Z A K L J U Č A K</w:t>
      </w:r>
    </w:p>
    <w:p w:rsidRDefault="001F4F19" w:rsidP="001F4F19" w:rsidR="001F4F19">
      <w:pPr>
        <w:jc w:val="center"/>
      </w:pPr>
    </w:p>
    <w:p w:rsidRDefault="001F4F19" w:rsidP="001F4F19" w:rsidR="001F4F19"/>
    <w:p w:rsidRDefault="001F4F19" w:rsidP="001F4F19" w:rsidR="001F4F19">
      <w:pPr>
        <w:ind w:firstLine="720"/>
        <w:jc w:val="both"/>
      </w:pPr>
      <w:r>
        <w:t xml:space="preserve">Trgovački sud u Zagrebu, po sucu Mirjani Chour Hršak kao stečajnom sucu, u stečajnom postupku nad dužnikom MDB SPORT d.o.o. - u stečaju, Zagreb, Hruševečka 1,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41418542781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080607174</w:t>
      </w:r>
      <w:proofErr w:type="spellEnd"/>
      <w:r>
        <w:t xml:space="preserve">, dana </w:t>
      </w:r>
      <w:proofErr w:type="spellStart"/>
      <w:r w:rsidR="00DC71DE">
        <w:t>14</w:t>
      </w:r>
      <w:proofErr w:type="spellEnd"/>
      <w:r w:rsidR="00DC71DE">
        <w:t xml:space="preserve">. rujna </w:t>
      </w:r>
      <w:proofErr w:type="spellStart"/>
      <w:r w:rsidR="00DC71DE">
        <w:t>2018</w:t>
      </w:r>
      <w:proofErr w:type="spellEnd"/>
      <w:r w:rsidR="00DC71DE">
        <w:t>.</w:t>
      </w:r>
    </w:p>
    <w:p w:rsidRDefault="001F4F19" w:rsidP="001F4F19" w:rsidR="001F4F19">
      <w:pPr>
        <w:rPr>
          <w:b/>
        </w:rPr>
      </w:pPr>
    </w:p>
    <w:p w:rsidRDefault="001F4F19" w:rsidP="001F4F19" w:rsidR="001F4F19">
      <w:pPr>
        <w:jc w:val="center"/>
      </w:pPr>
      <w:r>
        <w:t>z a k l j u č i o    j e</w:t>
      </w:r>
    </w:p>
    <w:p w:rsidRDefault="001F4F19" w:rsidP="001F4F19" w:rsidR="001F4F19">
      <w:pPr>
        <w:ind w:left="709"/>
        <w:jc w:val="both"/>
      </w:pPr>
    </w:p>
    <w:p w:rsidRDefault="00F803BB" w:rsidP="00F803BB" w:rsidR="001F4F19">
      <w:pPr>
        <w:pStyle w:val="Odlomakpopisa"/>
        <w:numPr>
          <w:ilvl w:val="0"/>
          <w:numId w:val="3"/>
        </w:numPr>
        <w:jc w:val="both"/>
      </w:pPr>
      <w:r>
        <w:t xml:space="preserve">Pozivaju se vjerovnici stečajne mase očitovati se na prijedlog stečajne upraviteljice iz izvješća od </w:t>
      </w:r>
      <w:proofErr w:type="spellStart"/>
      <w:r>
        <w:t>13</w:t>
      </w:r>
      <w:proofErr w:type="spellEnd"/>
      <w:r w:rsidR="008C3103">
        <w:t xml:space="preserve">. rujna </w:t>
      </w:r>
      <w:proofErr w:type="spellStart"/>
      <w:r w:rsidR="008C3103">
        <w:t>2018</w:t>
      </w:r>
      <w:proofErr w:type="spellEnd"/>
      <w:r w:rsidR="008C3103">
        <w:t xml:space="preserve">., a u roku </w:t>
      </w:r>
      <w:proofErr w:type="spellStart"/>
      <w:r w:rsidR="008C3103">
        <w:t>15</w:t>
      </w:r>
      <w:proofErr w:type="spellEnd"/>
      <w:r w:rsidR="008C3103">
        <w:t xml:space="preserve"> dana</w:t>
      </w:r>
      <w:r>
        <w:t>.</w:t>
      </w:r>
    </w:p>
    <w:p w:rsidRDefault="00F803BB" w:rsidP="00F803BB" w:rsidR="00F803BB">
      <w:pPr>
        <w:pStyle w:val="Odlomakpopisa"/>
        <w:numPr>
          <w:ilvl w:val="0"/>
          <w:numId w:val="3"/>
        </w:numPr>
        <w:jc w:val="both"/>
      </w:pPr>
      <w:r>
        <w:t>Stečajni postupak neće se obustaviti i zaključi</w:t>
      </w:r>
      <w:r w:rsidR="008C3103">
        <w:t>ti</w:t>
      </w:r>
      <w:r>
        <w:t xml:space="preserve"> ako vjerovnici koji se protive obustavi postupka </w:t>
      </w:r>
      <w:r w:rsidR="00C8750B">
        <w:t xml:space="preserve">solidarno </w:t>
      </w:r>
      <w:r w:rsidR="00874468">
        <w:t>predujme dostatan iznos novca za namirenje troškova postupka.</w:t>
      </w:r>
    </w:p>
    <w:p w:rsidRDefault="001F4F19" w:rsidP="001F4F19" w:rsidR="001F4F19">
      <w:pPr>
        <w:pStyle w:val="Odlomakpopisa"/>
        <w:jc w:val="both"/>
      </w:pPr>
    </w:p>
    <w:p w:rsidRDefault="001F4F19" w:rsidP="001F4F19" w:rsidR="001F4F19">
      <w:pPr>
        <w:jc w:val="center"/>
      </w:pPr>
      <w:r>
        <w:t xml:space="preserve">Zagreb </w:t>
      </w:r>
      <w:proofErr w:type="spellStart"/>
      <w:r w:rsidR="00874468">
        <w:t>14</w:t>
      </w:r>
      <w:proofErr w:type="spellEnd"/>
      <w:r w:rsidR="00874468">
        <w:t xml:space="preserve">. rujna </w:t>
      </w:r>
      <w:proofErr w:type="spellStart"/>
      <w:r w:rsidR="00874468">
        <w:t>2018</w:t>
      </w:r>
      <w:proofErr w:type="spellEnd"/>
      <w:r w:rsidR="00874468">
        <w:t>.</w:t>
      </w:r>
    </w:p>
    <w:p w:rsidRDefault="001F4F19" w:rsidP="001F4F19" w:rsidR="001F4F19">
      <w:pPr>
        <w:jc w:val="center"/>
      </w:pPr>
    </w:p>
    <w:p w:rsidRDefault="001F4F19" w:rsidP="001F4F19" w:rsidR="001F4F19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 U D A C :</w:t>
      </w:r>
    </w:p>
    <w:p w:rsidRDefault="001F4F19" w:rsidP="001F4F19" w:rsidR="001F4F19">
      <w:pPr>
        <w:jc w:val="both"/>
      </w:pPr>
    </w:p>
    <w:p w:rsidRDefault="001F4F19" w:rsidP="001F4F19" w:rsidR="001F4F1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ab/>
      </w:r>
      <w:proofErr w:type="spellStart"/>
      <w:r>
        <w:t>MIRJANA</w:t>
      </w:r>
      <w:proofErr w:type="spellEnd"/>
      <w:r>
        <w:t xml:space="preserve"> </w:t>
      </w:r>
      <w:proofErr w:type="spellStart"/>
      <w:r>
        <w:t>CHOUR</w:t>
      </w:r>
      <w:proofErr w:type="spellEnd"/>
      <w:r>
        <w:t xml:space="preserve"> </w:t>
      </w:r>
      <w:proofErr w:type="spellStart"/>
      <w:r>
        <w:t>HRŠAK</w:t>
      </w:r>
      <w:proofErr w:type="spellEnd"/>
    </w:p>
    <w:p w:rsidRDefault="001F4F19" w:rsidP="001F4F19" w:rsidR="001F4F19"/>
    <w:p w:rsidRDefault="001F4F19" w:rsidP="001F4F19" w:rsidR="001F4F19"/>
    <w:p w:rsidRDefault="001F4F19" w:rsidP="001F4F19" w:rsidR="001F4F19">
      <w:r>
        <w:t>POUKA O PRAVNOM LIJEKU:</w:t>
      </w:r>
    </w:p>
    <w:p w:rsidRDefault="001F4F19" w:rsidP="001F4F19" w:rsidR="001F4F19">
      <w:r>
        <w:t>Protiv ovog zaključka nije dopuštena žalba (čl. 19. st. 7. SZ-a).</w:t>
      </w:r>
    </w:p>
    <w:p w:rsidRDefault="001F4F19" w:rsidP="001F4F19" w:rsidR="001F4F19"/>
    <w:p w:rsidRDefault="00414440" w:rsidP="001F4F19" w:rsidR="00414440"/>
    <w:p w:rsidRDefault="00414440" w:rsidP="001F4F19" w:rsidR="00414440">
      <w:bookmarkStart w:name="_GoBack" w:id="0"/>
      <w:r>
        <w:t>DNA:</w:t>
      </w:r>
    </w:p>
    <w:p w:rsidRDefault="008C3103" w:rsidP="00414440" w:rsidR="00414440">
      <w:pPr>
        <w:pStyle w:val="Odlomakpopisa"/>
        <w:numPr>
          <w:ilvl w:val="0"/>
          <w:numId w:val="4"/>
        </w:numPr>
      </w:pPr>
      <w:r>
        <w:t xml:space="preserve">e </w:t>
      </w:r>
      <w:r w:rsidR="00414440">
        <w:t xml:space="preserve">- oglasna + izvješće od </w:t>
      </w:r>
      <w:proofErr w:type="spellStart"/>
      <w:r w:rsidR="00414440">
        <w:t>13</w:t>
      </w:r>
      <w:proofErr w:type="spellEnd"/>
      <w:r w:rsidR="00414440">
        <w:t xml:space="preserve">. rujna </w:t>
      </w:r>
      <w:proofErr w:type="spellStart"/>
      <w:r w:rsidR="00414440">
        <w:t>2018</w:t>
      </w:r>
      <w:proofErr w:type="spellEnd"/>
      <w:r w:rsidR="00414440">
        <w:t>.</w:t>
      </w:r>
    </w:p>
    <w:p w:rsidRDefault="00414440" w:rsidP="00414440" w:rsidR="00414440">
      <w:pPr>
        <w:pStyle w:val="Odlomakpopisa"/>
        <w:numPr>
          <w:ilvl w:val="0"/>
          <w:numId w:val="4"/>
        </w:numPr>
      </w:pPr>
      <w:r>
        <w:t xml:space="preserve">kal </w:t>
      </w:r>
      <w:proofErr w:type="spellStart"/>
      <w:r>
        <w:t>60</w:t>
      </w:r>
      <w:proofErr w:type="spellEnd"/>
      <w:r>
        <w:t xml:space="preserve"> dana</w:t>
      </w:r>
    </w:p>
    <w:bookmarkEnd w:id="0"/>
    <w:p w:rsidRDefault="001F4F19" w:rsidP="001F4F19" w:rsidR="001F4F19"/>
    <w:p w:rsidRDefault="001F4F19" w:rsidP="001F4F19" w:rsidR="001F4F19"/>
    <w:p w:rsidRDefault="001F4F19" w:rsidP="001F4F19" w:rsidR="001F4F19"/>
    <w:p w:rsidRDefault="001F4F19" w:rsidP="001F4F19" w:rsidR="001F4F19"/>
    <w:p w:rsidRDefault="001F4F19" w:rsidP="001F4F19" w:rsidR="001F4F19"/>
    <w:p w:rsidRDefault="001F4F19" w:rsidP="001F4F19" w:rsidR="001F4F19"/>
    <w:p w:rsidRDefault="001E1F87" w:rsidR="001E1F87"/>
    <w:sectPr w:rsidR="001E1F8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67BD6"/>
    <w:multiLevelType w:val="hybridMultilevel"/>
    <w:tmpl w:val="C6ECBE10"/>
    <w:lvl w:tplc="43D6EFA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C9020E2"/>
    <w:multiLevelType w:val="hybridMultilevel"/>
    <w:tmpl w:val="4726CE76"/>
    <w:lvl w:tplc="32D68C28" w:ilvl="0">
      <w:start w:val="1"/>
      <w:numFmt w:val="decimal"/>
      <w:lvlText w:val="%1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B6348F1"/>
    <w:multiLevelType w:val="hybridMultilevel"/>
    <w:tmpl w:val="2BC6A1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0586733"/>
    <w:multiLevelType w:val="hybridMultilevel"/>
    <w:tmpl w:val="838C3A5C"/>
    <w:lvl w:tplc="E690CC7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4F19"/>
    <w:rsid w:val="00045FAF"/>
    <w:rsid w:val="0005710B"/>
    <w:rsid w:val="00096970"/>
    <w:rsid w:val="001033F0"/>
    <w:rsid w:val="00193FB6"/>
    <w:rsid w:val="001E10F8"/>
    <w:rsid w:val="001E1F87"/>
    <w:rsid w:val="001F4F19"/>
    <w:rsid w:val="002A523F"/>
    <w:rsid w:val="002F1388"/>
    <w:rsid w:val="00380484"/>
    <w:rsid w:val="003A5CA7"/>
    <w:rsid w:val="00414440"/>
    <w:rsid w:val="00431B33"/>
    <w:rsid w:val="004A164D"/>
    <w:rsid w:val="004E5A94"/>
    <w:rsid w:val="00586C62"/>
    <w:rsid w:val="00624600"/>
    <w:rsid w:val="00697A50"/>
    <w:rsid w:val="00712582"/>
    <w:rsid w:val="007F726F"/>
    <w:rsid w:val="008064D1"/>
    <w:rsid w:val="00854CB5"/>
    <w:rsid w:val="0085732A"/>
    <w:rsid w:val="0086702C"/>
    <w:rsid w:val="00874468"/>
    <w:rsid w:val="008C3103"/>
    <w:rsid w:val="009461D1"/>
    <w:rsid w:val="00AF40C4"/>
    <w:rsid w:val="00BA536C"/>
    <w:rsid w:val="00BA5AD3"/>
    <w:rsid w:val="00C8750B"/>
    <w:rsid w:val="00CF6257"/>
    <w:rsid w:val="00D9281F"/>
    <w:rsid w:val="00DC71DE"/>
    <w:rsid w:val="00E37745"/>
    <w:rsid w:val="00EB7BCA"/>
    <w:rsid w:val="00EC701A"/>
    <w:rsid w:val="00ED46BF"/>
    <w:rsid w:val="00F03380"/>
    <w:rsid w:val="00F27AEA"/>
    <w:rsid w:val="00F55574"/>
    <w:rsid w:val="00F80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F4F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F4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F4F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4F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28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928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8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8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8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F4F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F4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F4F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4F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28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928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8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8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8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827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2686</izvorni_sadrzaj>
    <derivirana_varijabla naziv="DomainObject.Predmet.Broj_1">2686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St-2686/2016</izvorni_sadrzaj>
    <derivirana_varijabla naziv="DomainObject.Predmet.OznakaBroj_1">St-2686/2016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MDB SPORT d.o.o. zastupanog po punomoćniku Ana Vičević Gračanin</izvorni_sadrzaj>
    <derivirana_varijabla naziv="DomainObject.Predmet.ProtustrankaFormated_1">  MDB SPORT d.o.o. zastupanog po punomoćniku Ana Vičević Gračanin</derivirana_varijabla>
  </DomainObject.Predmet.ProtustrankaFormated>
  <DomainObject.Predmet.ProtustrankaFormatedOIB>
    <izvorni_sadrzaj>  MDB SPORT d.o.o., OIB 41418542781 zastupanog po punomoćniku Ana Vičević Gračanin</izvorni_sadrzaj>
    <derivirana_varijabla naziv="DomainObject.Predmet.ProtustrankaFormatedOIB_1">  MDB SPORT d.o.o., OIB 41418542781 zastupanog po punomoćniku Ana Vičević Gračanin</derivirana_varijabla>
  </DomainObject.Predmet.ProtustrankaFormatedOIB>
  <DomainObject.Predmet.ProtustrankaFormatedWithAdress>
    <izvorni_sadrzaj> MDB SPORT d.o.o., Hruševečka 1, 10000 Zagreb zastupanog po punomoćniku Ana Vičević Gračanin</izvorni_sadrzaj>
    <derivirana_varijabla naziv="DomainObject.Predmet.ProtustrankaFormatedWithAdress_1"> MDB SPORT d.o.o., Hruševečka 1, 10000 Zagreb zastupanog po punomoćniku Ana Vičević Gračanin</derivirana_varijabla>
  </DomainObject.Predmet.ProtustrankaFormatedWithAdress>
  <DomainObject.Predmet.ProtustrankaFormatedWithAdressOIB>
    <izvorni_sadrzaj> MDB SPORT d.o.o., OIB 41418542781, Hruševečka 1, 10000 Zagreb zastupanog po punomoćniku Ana Vičević Gračanin</izvorni_sadrzaj>
    <derivirana_varijabla naziv="DomainObject.Predmet.ProtustrankaFormatedWithAdressOIB_1"> MDB SPORT d.o.o., OIB 41418542781, Hruševečka 1, 10000 Zagreb zastupanog po punomoćniku Ana Vičević Gračanin</derivirana_varijabla>
  </DomainObject.Predmet.ProtustrankaFormatedWithAdressOIB>
  <DomainObject.Predmet.ProtustrankaWithAdress>
    <izvorni_sadrzaj>MDB SPORT d.o.o. Hruševečka 1, 10000 Zagreb</izvorni_sadrzaj>
    <derivirana_varijabla naziv="DomainObject.Predmet.ProtustrankaWithAdress_1">MDB SPORT d.o.o. Hruševečka 1, 10000 Zagreb</derivirana_varijabla>
  </DomainObject.Predmet.ProtustrankaWithAdress>
  <DomainObject.Predmet.ProtustrankaWithAdressOIB>
    <izvorni_sadrzaj>MDB SPORT d.o.o., OIB 41418542781, Hruševečka 1, 10000 Zagreb</izvorni_sadrzaj>
    <derivirana_varijabla naziv="DomainObject.Predmet.ProtustrankaWithAdressOIB_1">MDB SPORT d.o.o., OIB 41418542781, Hruševečka 1, 10000 Zagreb</derivirana_varijabla>
  </DomainObject.Predmet.ProtustrankaWithAdressOIB>
  <DomainObject.Predmet.ProtustrankaNazivFormated>
    <izvorni_sadrzaj>MDB SPORT d.o.o.</izvorni_sadrzaj>
    <derivirana_varijabla naziv="DomainObject.Predmet.ProtustrankaNazivFormated_1">MDB SPORT d.o.o.</derivirana_varijabla>
  </DomainObject.Predmet.ProtustrankaNazivFormated>
  <DomainObject.Predmet.ProtustrankaNazivFormatedOIB>
    <izvorni_sadrzaj>MDB SPORT d.o.o., OIB 41418542781</izvorni_sadrzaj>
    <derivirana_varijabla naziv="DomainObject.Predmet.ProtustrankaNazivFormatedOIB_1">MDB SPORT d.o.o., OIB 41418542781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Barbara Huzanić</izvorni_sadrzaj>
    <derivirana_varijabla naziv="DomainObject.Predmet.Zapisnicar_1">Barbara Huzanić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MDB SPORT d.o.o. zastupanog po punomoćniku Ana Vičević Gračanin</item>
    </izvorni_sadrzaj>
    <derivirana_varijabla naziv="DomainObject.Predmet.ProtuStrankaListFormated_1">
      <item>MDB SPORT d.o.o. zastupanog po punomoćniku Ana Vičević Gračanin</item>
    </derivirana_varijabla>
  </DomainObject.Predmet.ProtuStrankaListFormated>
  <DomainObject.Predmet.ProtuStrankaListFormatedOIB>
    <izvorni_sadrzaj>
      <item>MDB SPORT d.o.o., OIB 41418542781 zastupanog po punomoćniku Ana Vičević Gračanin</item>
    </izvorni_sadrzaj>
    <derivirana_varijabla naziv="DomainObject.Predmet.ProtuStrankaListFormatedOIB_1">
      <item>MDB SPORT d.o.o., OIB 41418542781 zastupanog po punomoćniku Ana Vičević Gračanin</item>
    </derivirana_varijabla>
  </DomainObject.Predmet.ProtuStrankaListFormatedOIB>
  <DomainObject.Predmet.ProtuStrankaListFormatedWithAdress>
    <izvorni_sadrzaj>
      <item>MDB SPORT d.o.o., Hruševečka 1, 10000 Zagreb zastupanog po punomoćniku Ana Vičević Gračanin</item>
    </izvorni_sadrzaj>
    <derivirana_varijabla naziv="DomainObject.Predmet.ProtuStrankaListFormatedWithAdress_1">
      <item>MDB SPORT d.o.o., Hruševečka 1, 10000 Zagreb zastupanog po punomoćniku Ana Vičević Gračanin</item>
    </derivirana_varijabla>
  </DomainObject.Predmet.ProtuStrankaListFormatedWithAdress>
  <DomainObject.Predmet.ProtuStrankaListFormatedWithAdressOIB>
    <izvorni_sadrzaj>
      <item>MDB SPORT d.o.o., OIB 41418542781, Hruševečka 1, 10000 Zagreb zastupanog po punomoćniku Ana Vičević Gračanin</item>
    </izvorni_sadrzaj>
    <derivirana_varijabla naziv="DomainObject.Predmet.ProtuStrankaListFormatedWithAdressOIB_1">
      <item>MDB SPORT d.o.o., OIB 41418542781, Hruševečka 1, 10000 Zagreb zastupanog po punomoćniku Ana Vičević Gračanin</item>
    </derivirana_varijabla>
  </DomainObject.Predmet.ProtuStrankaListFormatedWithAdressOIB>
  <DomainObject.Predmet.ProtuStrankaListNazivFormated>
    <izvorni_sadrzaj>
      <item>MDB SPORT d.o.o.</item>
    </izvorni_sadrzaj>
    <derivirana_varijabla naziv="DomainObject.Predmet.ProtuStrankaListNazivFormated_1">
      <item>MDB SPORT d.o.o.</item>
    </derivirana_varijabla>
  </DomainObject.Predmet.ProtuStrankaListNazivFormated>
  <DomainObject.Predmet.ProtuStrankaListNazivFormatedOIB>
    <izvorni_sadrzaj>
      <item>MDB SPORT d.o.o., OIB 41418542781</item>
    </izvorni_sadrzaj>
    <derivirana_varijabla naziv="DomainObject.Predmet.ProtuStrankaListNazivFormatedOIB_1">
      <item>MDB SPORT d.o.o., OIB 41418542781</item>
    </derivirana_varijabla>
  </DomainObject.Predmet.ProtuStrankaListNazivFormatedOIB>
  <DomainObject.Predmet.OstaliListFormated>
    <izvorni_sadrzaj>
      <item>Branka Perković</item>
      <item>Duško Mišković</item>
      <item>Ana Vičević Gračanin punomoćnica sudionika u postupku MDB SPORT d.o.o.</item>
    </izvorni_sadrzaj>
    <derivirana_varijabla naziv="DomainObject.Predmet.OstaliListFormated_1">
      <item>Branka Perković</item>
      <item>Duško Mišković</item>
      <item>Ana Vičević Gračanin punomoćnica sudionika u postupku MDB SPORT d.o.o.</item>
    </derivirana_varijabla>
  </DomainObject.Predmet.OstaliListFormated>
  <DomainObject.Predmet.OstaliListFormatedOIB>
    <izvorni_sadrzaj>
      <item>Branka Perković, OIB 63701367275</item>
      <item>Duško Mišković, OIB 46725361845</item>
      <item>Ana Vičević Gračanin, OIB 75471893129 punomoćnica sudionika u postupku MDB SPORT d.o.o.</item>
    </izvorni_sadrzaj>
    <derivirana_varijabla naziv="DomainObject.Predmet.OstaliListFormatedOIB_1">
      <item>Branka Perković, OIB 63701367275</item>
      <item>Duško Mišković, OIB 46725361845</item>
      <item>Ana Vičević Gračanin, OIB 75471893129 punomoćnica sudionika u postupku MDB SPORT d.o.o.</item>
    </derivirana_varijabla>
  </DomainObject.Predmet.OstaliListFormatedOIB>
  <DomainObject.Predmet.OstaliListFormatedWithAdress>
    <izvorni_sadrzaj>
      <item>Branka Perković, Hrvoja Macanovića 3, 10000 Zagreb</item>
      <item>Duško Mišković, Dubrovačka 15, 21000 Split</item>
      <item>Ana Vičević Gračanin, Čavle 117, 51218 Čavle punomoćnica sudionika u postupku MDB SPORT d.o.o.</item>
    </izvorni_sadrzaj>
    <derivirana_varijabla naziv="DomainObject.Predmet.OstaliListFormatedWithAdress_1">
      <item>Branka Perković, Hrvoja Macanovića 3, 10000 Zagreb</item>
      <item>Duško Mišković, Dubrovačka 15, 21000 Split</item>
      <item>Ana Vičević Gračanin, Čavle 117, 51218 Čavle punomoćnica sudionika u postupku MDB SPORT d.o.o.</item>
    </derivirana_varijabla>
  </DomainObject.Predmet.OstaliListFormatedWithAdress>
  <DomainObject.Predmet.OstaliListFormatedWithAdressOIB>
    <izvorni_sadrzaj>
      <item>Branka Perković, OIB 63701367275, Hrvoja Macanovića 3, 10000 Zagreb</item>
      <item>Duško Mišković, OIB 46725361845, Dubrovačka 15, 21000 Split</item>
      <item>Ana Vičević Gračanin, OIB 75471893129, Čavle 117, 51218 Čavle punomoćnica sudionika u postupku MDB SPORT d.o.o.</item>
    </izvorni_sadrzaj>
    <derivirana_varijabla naziv="DomainObject.Predmet.OstaliListFormatedWithAdressOIB_1">
      <item>Branka Perković, OIB 63701367275, Hrvoja Macanovića 3, 10000 Zagreb</item>
      <item>Duško Mišković, OIB 46725361845, Dubrovačka 15, 21000 Split</item>
      <item>Ana Vičević Gračanin, OIB 75471893129, Čavle 117, 51218 Čavle punomoćnica sudionika u postupku MDB SPORT d.o.o.</item>
    </derivirana_varijabla>
  </DomainObject.Predmet.OstaliListFormatedWithAdressOIB>
  <DomainObject.Predmet.OstaliListNazivFormated>
    <izvorni_sadrzaj>
      <item>Branka Perković</item>
      <item>Duško Mišković</item>
      <item>Ana Vičević Gračanin</item>
    </izvorni_sadrzaj>
    <derivirana_varijabla naziv="DomainObject.Predmet.OstaliListNazivFormated_1">
      <item>Branka Perković</item>
      <item>Duško Mišković</item>
      <item>Ana Vičević Gračanin</item>
    </derivirana_varijabla>
  </DomainObject.Predmet.OstaliListNazivFormated>
  <DomainObject.Predmet.OstaliListNazivFormatedOIB>
    <izvorni_sadrzaj>
      <item>Branka Perković, OIB 63701367275</item>
      <item>Duško Mišković, OIB 46725361845</item>
      <item>Ana Vičević Gračanin, OIB 75471893129</item>
    </izvorni_sadrzaj>
    <derivirana_varijabla naziv="DomainObject.Predmet.OstaliListNazivFormatedOIB_1">
      <item>Branka Perković, OIB 63701367275</item>
      <item>Duško Mišković, OIB 46725361845</item>
      <item>Ana Vičević Gračanin, OIB 75471893129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MDB SPORT d.o.o.</izvorni_sadrzaj>
    <derivirana_varijabla naziv="DomainObject.Predmet.ProtustrankaIDrugi_1">MDB 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MDB SPORT d.o.o., OIB 41418542781, Hruševečka 1, 10000 Zagreb</izvorni_sadrzaj>
    <derivirana_varijabla naziv="DomainObject.Predmet.ProtustrankaIDrugiAdressOIB_1">MDB SPORT d.o.o., OIB 41418542781, Hruševečka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MDB SPORT d.o.o.</item>
      <item>Branka Perković</item>
      <item>Duško Mišković</item>
      <item>Ana Vičević Gračanin</item>
    </izvorni_sadrzaj>
    <derivirana_varijabla naziv="DomainObject.Predmet.SudioniciListNaziv_1">
      <item>FINA Regionalni centar Zagreb</item>
      <item>MDB SPORT d.o.o.</item>
      <item>Branka Perković</item>
      <item>Duško Mišković</item>
      <item>Ana Vičević Gračanin</item>
    </derivirana_varijabla>
  </DomainObject.Predmet.SudioniciListNaziv>
  <DomainObject.Predmet.SudioniciListAdressOIB>
    <izvorni_sadrzaj>
      <item>FINA Regionalni centar Zagreb, OIB 85821130368, Trg svibanjskih žrtava 1995. 1,10000 Zagreb</item>
      <item>MDB SPORT d.o.o., OIB 41418542781, Hruševečka 1,10000 Zagreb</item>
      <item>Branka Perković, OIB 63701367275, Hrvoja Macanovića 3,10000 Zagreb</item>
      <item>Duško Mišković, OIB 46725361845, Dubrovačka 15,21000 Split</item>
      <item>Ana Vičević Gračanin, OIB 75471893129, Čavle 117,51218 Čavle</item>
    </izvorni_sadrzaj>
    <derivirana_varijabla naziv="DomainObject.Predmet.SudioniciListAdressOIB_1">
      <item>FINA Regionalni centar Zagreb, OIB 85821130368, Trg svibanjskih žrtava 1995. 1,10000 Zagreb</item>
      <item>MDB SPORT d.o.o., OIB 41418542781, Hruševečka 1,10000 Zagreb</item>
      <item>Branka Perković, OIB 63701367275, Hrvoja Macanovića 3,10000 Zagreb</item>
      <item>Duško Mišković, OIB 46725361845, Dubrovačka 15,21000 Split</item>
      <item>Ana Vičević Gračanin, OIB 75471893129, Čavle 117,51218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41418542781</item>
      <item>, OIB 63701367275</item>
      <item>, OIB 46725361845</item>
      <item>, OIB 75471893129</item>
    </izvorni_sadrzaj>
    <derivirana_varijabla naziv="DomainObject.Predmet.SudioniciListNazivOIB_1">
      <item>, OIB 85821130368</item>
      <item>, OIB 41418542781</item>
      <item>, OIB 63701367275</item>
      <item>, OIB 46725361845</item>
      <item>, OIB 75471893129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155</properties:Words>
  <properties:Characters>702</properties:Characters>
  <properties:Lines>41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2018-09-14T07:16:00Z</dcterms:created>
  <dc:creator>Barbara Huzanić</dc:creator>
  <cp:lastModifiedBy>Barbara Huzanić</cp:lastModifiedBy>
  <cp:lastPrinted>2018-09-17T05:59:00Z</cp:lastPrinted>
  <dcterms:modified xmlns:xsi="http://www.w3.org/2001/XMLSchema-instance" xsi:type="dcterms:W3CDTF">2018-09-17T05:59:00Z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(U MEMM!! zaklj č. 293 SZa - za obustavu.docx)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