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d154" w14:paraId="24ad1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72F2A">
        <w:t>1201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C72F2A">
        <w:t xml:space="preserve">POPIĆ USLUGE j.d.o.o. za ugostiteljstvo i usluge, Zagreb, </w:t>
      </w:r>
      <w:proofErr w:type="spellStart"/>
      <w:r w:rsidR="00C72F2A">
        <w:t>Kvintička</w:t>
      </w:r>
      <w:proofErr w:type="spellEnd"/>
      <w:r w:rsidR="00C72F2A">
        <w:t xml:space="preserve"> </w:t>
      </w:r>
      <w:proofErr w:type="spellStart"/>
      <w:r w:rsidR="00C72F2A">
        <w:t>59</w:t>
      </w:r>
      <w:proofErr w:type="spellEnd"/>
      <w:r w:rsidR="00C72F2A">
        <w:t xml:space="preserve">, </w:t>
      </w:r>
      <w:proofErr w:type="spellStart"/>
      <w:r w:rsidR="00C72F2A">
        <w:t>MBS</w:t>
      </w:r>
      <w:proofErr w:type="spellEnd"/>
      <w:r w:rsidR="00C72F2A">
        <w:t xml:space="preserve">: </w:t>
      </w:r>
      <w:proofErr w:type="spellStart"/>
      <w:r w:rsidR="00C72F2A">
        <w:t>080855360</w:t>
      </w:r>
      <w:proofErr w:type="spellEnd"/>
      <w:r w:rsidR="00C72F2A">
        <w:t xml:space="preserve">, OIB: </w:t>
      </w:r>
      <w:r w:rsidR="00C72F2A" w:rsidRPr="002F5611">
        <w:t>57714950104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72F2A">
        <w:t>3.106,44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7485F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C4528"/>
    <w:rsid w:val="00AD027A"/>
    <w:rsid w:val="00AF2689"/>
    <w:rsid w:val="00AF2F93"/>
    <w:rsid w:val="00B12221"/>
    <w:rsid w:val="00B82F18"/>
    <w:rsid w:val="00BB396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POPIĆ USLUGE j.d.o.o. za ugostiteljstvo i usluge zastupanog po punomoćniku Antonio Popić</izvorni_sadrzaj>
    <derivirana_varijabla naziv="DomainObject.Predmet.ProtustrankaFormated_1">  POPIĆ USLUGE j.d.o.o. za ugostiteljstvo i usluge zastupanog po punomoćniku Antonio Popić</derivirana_varijabla>
  </DomainObject.Predmet.ProtustrankaFormated>
  <DomainObject.Predmet.ProtustrankaFormatedOIB>
    <izvorni_sadrzaj>  POPIĆ USLUGE j.d.o.o. za ugostiteljstvo i usluge, OIB 57714950104 zastupanog po punomoćniku Antonio Popić</izvorni_sadrzaj>
    <derivirana_varijabla naziv="DomainObject.Predmet.ProtustrankaFormatedOIB_1">  POPIĆ USLUGE j.d.o.o. za ugostiteljstvo i usluge, OIB 57714950104 zastupanog po punomoćniku Antonio Popić</derivirana_varijabla>
  </DomainObject.Predmet.ProtustrankaFormatedOIB>
  <DomainObject.Predmet.ProtustrankaFormatedWithAdress>
    <izvorni_sadrzaj> POPIĆ USLUGE j.d.o.o. za ugostiteljstvo i usluge, Kvintička 59, 10000 Zagreb zastupanog po punomoćniku Antonio Popić</izvorni_sadrzaj>
    <derivirana_varijabla naziv="DomainObject.Predmet.ProtustrankaFormatedWithAdress_1"> POPIĆ USLUGE j.d.o.o. za ugostiteljstvo i usluge, Kvintička 59, 10000 Zagreb zastupanog po punomoćniku Antonio Popić</derivirana_varijabla>
  </DomainObject.Predmet.ProtustrankaFormatedWithAdress>
  <DomainObject.Predmet.ProtustrankaFormatedWithAdressOIB>
    <izvorni_sadrzaj> POPIĆ USLUGE j.d.o.o. za ugostiteljstvo i usluge, OIB 57714950104, Kvintička 59, 10000 Zagreb zastupanog po punomoćniku Antonio Popić</izvorni_sadrzaj>
    <derivirana_varijabla naziv="DomainObject.Predmet.ProtustrankaFormatedWithAdressOIB_1"> POPIĆ USLUGE j.d.o.o. za ugostiteljstvo i usluge, OIB 57714950104, Kvintička 59, 10000 Zagreb zastupanog po punomoćniku Antonio Popić</derivirana_varijabla>
  </DomainObject.Predmet.ProtustrankaFormatedWithAdressOIB>
  <DomainObject.Predmet.ProtustrankaWithAdress>
    <izvorni_sadrzaj>POPIĆ USLUGE j.d.o.o. za ugostiteljstvo i usluge Kvintička 59, 10000 Zagreb</izvorni_sadrzaj>
    <derivirana_varijabla naziv="DomainObject.Predmet.ProtustrankaWithAdress_1">POPIĆ USLUGE j.d.o.o. za ugostiteljstvo i usluge Kvintička 59, 10000 Zagreb</derivirana_varijabla>
  </DomainObject.Predmet.ProtustrankaWithAdress>
  <DomainObject.Predmet.ProtustrankaWithAdressOIB>
    <izvorni_sadrzaj>POPIĆ USLUGE j.d.o.o. za ugostiteljstvo i usluge, OIB 57714950104, Kvintička 59, 10000 Zagreb</izvorni_sadrzaj>
    <derivirana_varijabla naziv="DomainObject.Predmet.ProtustrankaWithAdressOIB_1">POPIĆ USLUGE j.d.o.o. za ugostiteljstvo i usluge, OIB 57714950104, Kvintička 59, 10000 Zagreb</derivirana_varijabla>
  </DomainObject.Predmet.ProtustrankaWithAdressOIB>
  <DomainObject.Predmet.ProtustrankaNazivFormated>
    <izvorni_sadrzaj>POPIĆ USLUGE j.d.o.o. za ugostiteljstvo i usluge</izvorni_sadrzaj>
    <derivirana_varijabla naziv="DomainObject.Predmet.ProtustrankaNazivFormated_1">POPIĆ USLUGE j.d.o.o. za ugostiteljstvo i usluge</derivirana_varijabla>
  </DomainObject.Predmet.ProtustrankaNazivFormated>
  <DomainObject.Predmet.ProtustrankaNazivFormatedOIB>
    <izvorni_sadrzaj>POPIĆ USLUGE j.d.o.o. za ugostiteljstvo i usluge, OIB 57714950104</izvorni_sadrzaj>
    <derivirana_varijabla naziv="DomainObject.Predmet.ProtustrankaNazivFormatedOIB_1">POPIĆ USLUGE j.d.o.o. za ugostiteljstvo i usluge, OIB 57714950104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POPIĆ USLUGE j.d.o.o. za ugostiteljstvo i usluge zastupanog po punomoćniku Antonio Popić</item>
    </izvorni_sadrzaj>
    <derivirana_varijabla naziv="DomainObject.Predmet.ProtuStrankaListFormated_1">
      <item>POPIĆ USLUGE j.d.o.o. za ugostiteljstvo i usluge zastupanog po punomoćniku Antonio Popić</item>
    </derivirana_varijabla>
  </DomainObject.Predmet.ProtuStrankaListFormated>
  <DomainObject.Predmet.ProtuStrankaListFormatedOIB>
    <izvorni_sadrzaj>
      <item>POPIĆ USLUGE j.d.o.o. za ugostiteljstvo i usluge, OIB 57714950104 zastupanog po punomoćniku Antonio Popić</item>
    </izvorni_sadrzaj>
    <derivirana_varijabla naziv="DomainObject.Predmet.ProtuStrankaListFormatedOIB_1">
      <item>POPIĆ USLUGE j.d.o.o. za ugostiteljstvo i usluge, OIB 57714950104 zastupanog po punomoćniku Antonio Popić</item>
    </derivirana_varijabla>
  </DomainObject.Predmet.ProtuStrankaListFormatedOIB>
  <DomainObject.Predmet.ProtuStrankaListFormatedWithAdress>
    <izvorni_sadrzaj>
      <item>POPIĆ USLUGE j.d.o.o. za ugostiteljstvo i usluge, Kvintička 59, 10000 Zagreb zastupanog po punomoćniku Antonio Popić</item>
    </izvorni_sadrzaj>
    <derivirana_varijabla naziv="DomainObject.Predmet.ProtuStrankaListFormatedWithAdress_1">
      <item>POPIĆ USLUGE j.d.o.o. za ugostiteljstvo i usluge, Kvintička 59, 10000 Zagreb zastupanog po punomoćniku Antonio Popić</item>
    </derivirana_varijabla>
  </DomainObject.Predmet.ProtuStrankaListFormatedWithAdress>
  <DomainObject.Predmet.ProtuStrankaListFormatedWithAdressOIB>
    <izvorni_sadrzaj>
      <item>POPIĆ USLUGE j.d.o.o. za ugostiteljstvo i usluge, OIB 57714950104, Kvintička 59, 10000 Zagreb zastupanog po punomoćniku Antonio Popić</item>
    </izvorni_sadrzaj>
    <derivirana_varijabla naziv="DomainObject.Predmet.ProtuStrankaListFormatedWithAdressOIB_1">
      <item>POPIĆ USLUGE j.d.o.o. za ugostiteljstvo i usluge, OIB 57714950104, Kvintička 59, 10000 Zagreb zastupanog po punomoćniku Antonio Popić</item>
    </derivirana_varijabla>
  </DomainObject.Predmet.ProtuStrankaListFormatedWithAdressOIB>
  <DomainObject.Predmet.ProtuStrankaListNazivFormated>
    <izvorni_sadrzaj>
      <item>POPIĆ USLUGE j.d.o.o. za ugostiteljstvo i usluge</item>
    </izvorni_sadrzaj>
    <derivirana_varijabla naziv="DomainObject.Predmet.ProtuStrankaListNazivFormated_1">
      <item>POPIĆ USLUGE j.d.o.o. za ugostiteljstvo i usluge</item>
    </derivirana_varijabla>
  </DomainObject.Predmet.ProtuStrankaListNazivFormated>
  <DomainObject.Predmet.ProtuStrankaListNazivFormatedOIB>
    <izvorni_sadrzaj>
      <item>POPIĆ USLUGE j.d.o.o. za ugostiteljstvo i usluge, OIB 57714950104</item>
    </izvorni_sadrzaj>
    <derivirana_varijabla naziv="DomainObject.Predmet.ProtuStrankaListNazivFormatedOIB_1">
      <item>POPIĆ USLUGE j.d.o.o. za ugostiteljstvo i usluge, OIB 57714950104</item>
    </derivirana_varijabla>
  </DomainObject.Predmet.ProtuStrankaListNazivFormatedOIB>
  <DomainObject.Predmet.OstaliListFormated>
    <izvorni_sadrzaj>
      <item>Antonio Popić punomoćnik sudionika u postupku POPIĆ USLUGE j.d.o.o. za ugostiteljstvo i usluge</item>
    </izvorni_sadrzaj>
    <derivirana_varijabla naziv="DomainObject.Predmet.OstaliListFormated_1">
      <item>Antonio Popić punomoćnik sudionika u postupku POPIĆ USLUGE j.d.o.o. za ugostiteljstvo i usluge</item>
    </derivirana_varijabla>
  </DomainObject.Predmet.OstaliListFormated>
  <DomainObject.Predmet.OstaliListFormatedOIB>
    <izvorni_sadrzaj>
      <item>Antonio Popić, OIB 52814723616 punomoćnik sudionika u postupku POPIĆ USLUGE j.d.o.o. za ugostiteljstvo i usluge</item>
    </izvorni_sadrzaj>
    <derivirana_varijabla naziv="DomainObject.Predmet.OstaliListFormatedOIB_1">
      <item>Antonio Popić, OIB 52814723616 punomoćnik sudionika u postupku POPIĆ USLUGE j.d.o.o. za ugostiteljstvo i usluge</item>
    </derivirana_varijabla>
  </DomainObject.Predmet.OstaliListFormatedOIB>
  <DomainObject.Predmet.OstaliListFormatedWithAdress>
    <izvorni_sadrzaj>
      <item>Antonio Popić, Kvintička 59, 10000 Zagreb punomoćnik sudionika u postupku POPIĆ USLUGE j.d.o.o. za ugostiteljstvo i usluge</item>
    </izvorni_sadrzaj>
    <derivirana_varijabla naziv="DomainObject.Predmet.OstaliListFormatedWithAdress_1">
      <item>Antonio Popić, Kvintička 59, 10000 Zagreb punomoćnik sudionika u postupku POPIĆ USLUGE j.d.o.o. za ugostiteljstvo i usluge</item>
    </derivirana_varijabla>
  </DomainObject.Predmet.OstaliListFormatedWithAdress>
  <DomainObject.Predmet.OstaliListFormatedWithAdressOIB>
    <izvorni_sadrzaj>
      <item>Antonio Popić, OIB 52814723616, Kvintička 59, 10000 Zagreb punomoćnik sudionika u postupku POPIĆ USLUGE j.d.o.o. za ugostiteljstvo i usluge</item>
    </izvorni_sadrzaj>
    <derivirana_varijabla naziv="DomainObject.Predmet.OstaliListFormatedWithAdressOIB_1">
      <item>Antonio Popić, OIB 52814723616, Kvintička 59, 10000 Zagreb punomoćnik sudionika u postupku POPIĆ USLUGE j.d.o.o. za ugostiteljstvo i usluge</item>
    </derivirana_varijabla>
  </DomainObject.Predmet.OstaliListFormatedWithAdressOIB>
  <DomainObject.Predmet.OstaliListNazivFormated>
    <izvorni_sadrzaj>
      <item>Antonio Popić</item>
    </izvorni_sadrzaj>
    <derivirana_varijabla naziv="DomainObject.Predmet.OstaliListNazivFormated_1">
      <item>Antonio Popić</item>
    </derivirana_varijabla>
  </DomainObject.Predmet.OstaliListNazivFormated>
  <DomainObject.Predmet.OstaliListNazivFormatedOIB>
    <izvorni_sadrzaj>
      <item>Antonio Popić, OIB 52814723616</item>
    </izvorni_sadrzaj>
    <derivirana_varijabla naziv="DomainObject.Predmet.OstaliListNazivFormatedOIB_1">
      <item>Antonio Popić, OIB 52814723616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POPIĆ USLUGE j.d.o.o. za ugostiteljstvo i usluge</izvorni_sadrzaj>
    <derivirana_varijabla naziv="DomainObject.Predmet.ProtustrankaIDrugi_1">POPIĆ USLUGE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POPIĆ USLUGE j.d.o.o. za ugostiteljstvo i usluge, OIB 57714950104, Kvintička 59, 10000 Zagreb</izvorni_sadrzaj>
    <derivirana_varijabla naziv="DomainObject.Predmet.ProtustrankaIDrugiAdressOIB_1">POPIĆ USLUGE j.d.o.o. za ugostiteljstvo i usluge, OIB 57714950104,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POPIĆ USLUGE j.d.o.o. za ugostiteljstvo i usluge</item>
      <item>Antonio Popić</item>
    </izvorni_sadrzaj>
    <derivirana_varijabla naziv="DomainObject.Predmet.SudioniciListNaziv_1">
      <item>FINA Regionalni centar Zagreb</item>
      <item>POPIĆ USLUGE j.d.o.o. za ugostiteljstvo i usluge</item>
      <item>Antonio Popić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POPIĆ USLUGE j.d.o.o. za ugostiteljstvo i usluge, OIB 57714950104, Kvintička 59,10000 Zagreb</item>
      <item>Antonio Popić, OIB 52814723616, Kvintička 59,10000 Zagreb</item>
    </izvorni_sadrzaj>
    <derivirana_varijabla naziv="DomainObject.Predmet.SudioniciListAdressOIB_1">
      <item>FINA Regionalni centar Zagreb, OIB 85821130368, Trg svibanjskih žrtava 1995. br. 1,10000 Zagreb</item>
      <item>POPIĆ USLUGE j.d.o.o. za ugostiteljstvo i usluge, OIB 57714950104, Kvintička 59,10000 Zagreb</item>
      <item>Antonio Popić, OIB 52814723616, Kvintička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57714950104</item>
      <item>, OIB 52814723616</item>
    </izvorni_sadrzaj>
    <derivirana_varijabla naziv="DomainObject.Predmet.SudioniciListNazivOIB_1">
      <item>, OIB 85821130368</item>
      <item>, OIB 57714950104</item>
      <item>, OIB 52814723616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2016-02-24T14:21:00Z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