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08f8" w14:paraId="5a608f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A60">
        <w:rPr>
          <w:rStyle w:val="Naglaeno"/>
          <w:b w:val="false"/>
        </w:rPr>
        <w:t>160</w:t>
      </w:r>
      <w:r w:rsidR="00257215">
        <w:rPr>
          <w:rStyle w:val="Naglaeno"/>
          <w:b w:val="false"/>
        </w:rPr>
        <w:t>0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42500E">
        <w:t>Shift</w:t>
      </w:r>
      <w:r w:rsidR="00F337FF">
        <w:t xml:space="preserve"> </w:t>
      </w:r>
      <w:r w:rsidR="00F007C5">
        <w:t>j.</w:t>
      </w:r>
      <w:r w:rsidR="00F337FF">
        <w:t xml:space="preserve">d.o.o. za </w:t>
      </w:r>
      <w:r w:rsidR="0042500E">
        <w:t>prijevoz</w:t>
      </w:r>
      <w:r w:rsidR="00F66ACC">
        <w:t xml:space="preserve"> i </w:t>
      </w:r>
      <w:r w:rsidR="001405A6">
        <w:t xml:space="preserve">usluge, </w:t>
      </w:r>
      <w:r w:rsidR="0042500E">
        <w:t>Gladovec Pokupski</w:t>
      </w:r>
      <w:r w:rsidR="00434DA0">
        <w:t xml:space="preserve">, </w:t>
      </w:r>
      <w:r w:rsidR="0042500E">
        <w:t>Gladovec Pokupski 62</w:t>
      </w:r>
      <w:r w:rsidR="005B7C0B">
        <w:t xml:space="preserve">, </w:t>
      </w:r>
      <w:r w:rsidR="006152FF">
        <w:t xml:space="preserve">MBS: </w:t>
      </w:r>
      <w:r w:rsidR="00F007C5">
        <w:t>08</w:t>
      </w:r>
      <w:r w:rsidR="0042500E">
        <w:t>1082377</w:t>
      </w:r>
      <w:r w:rsidR="006152FF">
        <w:t xml:space="preserve">, OIB: </w:t>
      </w:r>
      <w:r w:rsidR="0042500E">
        <w:t>51545297206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2500E">
        <w:t>Shift j.d.o.o. za prijevoz i usluge, Gladovec Pokupski, Gladovec Pokupski 62, MBS: 081082377, OIB: 51545297206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2500E">
        <w:t>1</w:t>
      </w:r>
      <w:r w:rsidR="00626DFB">
        <w:t>0.</w:t>
      </w:r>
      <w:r w:rsidR="0042500E">
        <w:t>053,06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2500E">
        <w:t>Boris Antolović</w:t>
      </w:r>
      <w:r w:rsidR="00C95A2A">
        <w:t xml:space="preserve">, </w:t>
      </w:r>
      <w:r w:rsidR="0042500E">
        <w:t>Gladovec Pokupski, Gladovec Pokupski 62</w:t>
      </w:r>
      <w:r w:rsidR="00265C33">
        <w:t>,</w:t>
      </w:r>
      <w:r w:rsidR="006244B4">
        <w:t xml:space="preserve"> OIB: </w:t>
      </w:r>
      <w:r w:rsidR="0042500E">
        <w:t>79664973549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894A60">
        <w:t>0</w:t>
      </w:r>
      <w:r w:rsidR="00257215">
        <w:t>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E11" w:rsidR="00A36E11">
      <w:r>
        <w:separator/>
      </w:r>
    </w:p>
  </w:endnote>
  <w:endnote w:id="0" w:type="continuationSeparator">
    <w:p w:rsidRDefault="00A36E11" w:rsidR="00A36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E11" w:rsidR="00A36E11">
      <w:r>
        <w:separator/>
      </w:r>
    </w:p>
  </w:footnote>
  <w:footnote w:id="0" w:type="continuationSeparator">
    <w:p w:rsidRDefault="00A36E11" w:rsidR="00A36E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031E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57215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467B1"/>
    <w:rsid w:val="003519B6"/>
    <w:rsid w:val="00357E24"/>
    <w:rsid w:val="003612A7"/>
    <w:rsid w:val="0036191B"/>
    <w:rsid w:val="003651BE"/>
    <w:rsid w:val="00375B3B"/>
    <w:rsid w:val="00375C7E"/>
    <w:rsid w:val="00377D6F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2500E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94A60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36E11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2639C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7C5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03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03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3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3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03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03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3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3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St-1600/2018</izvorni_sadrzaj>
    <derivirana_varijabla naziv="DomainObject.Predmet.OznakaBroj_1">St-1600/2018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Shift j.d.o.o. za prijevoz i usluge</izvorni_sadrzaj>
    <derivirana_varijabla naziv="DomainObject.Predmet.ProtustrankaFormated_1">  Shift j.d.o.o. za prijevoz i usluge</derivirana_varijabla>
  </DomainObject.Predmet.ProtustrankaFormated>
  <DomainObject.Predmet.ProtustrankaFormatedOIB>
    <izvorni_sadrzaj>  Shift j.d.o.o. za prijevoz i usluge, OIB 51545297206</izvorni_sadrzaj>
    <derivirana_varijabla naziv="DomainObject.Predmet.ProtustrankaFormatedOIB_1">  Shift j.d.o.o. za prijevoz i usluge, OIB 51545297206</derivirana_varijabla>
  </DomainObject.Predmet.ProtustrankaFormatedOIB>
  <DomainObject.Predmet.ProtustrankaFormatedWithAdress>
    <izvorni_sadrzaj> Shift j.d.o.o. za prijevoz i usluge, Gladovec Pokupski 62, 10414 Gladovec Pokupski</izvorni_sadrzaj>
    <derivirana_varijabla naziv="DomainObject.Predmet.ProtustrankaFormatedWithAdress_1"> Shift j.d.o.o. za prijevoz i usluge, Gladovec Pokupski 62, 10414 Gladovec Pokupski</derivirana_varijabla>
  </DomainObject.Predmet.ProtustrankaFormatedWithAdress>
  <DomainObject.Predmet.ProtustrankaFormatedWithAdressOIB>
    <izvorni_sadrzaj> Shift j.d.o.o. za prijevoz i usluge, OIB 51545297206, Gladovec Pokupski 62, 10414 Gladovec Pokupski</izvorni_sadrzaj>
    <derivirana_varijabla naziv="DomainObject.Predmet.ProtustrankaFormatedWithAdressOIB_1"> Shift j.d.o.o. za prijevoz i usluge, OIB 51545297206, Gladovec Pokupski 62, 10414 Gladovec Pokupski</derivirana_varijabla>
  </DomainObject.Predmet.ProtustrankaFormatedWithAdressOIB>
  <DomainObject.Predmet.ProtustrankaWithAdress>
    <izvorni_sadrzaj>Shift j.d.o.o. za prijevoz i usluge Gladovec Pokupski 62, 10414 Gladovec Pokupski</izvorni_sadrzaj>
    <derivirana_varijabla naziv="DomainObject.Predmet.ProtustrankaWithAdress_1">Shift j.d.o.o. za prijevoz i usluge Gladovec Pokupski 62, 10414 Gladovec Pokupski</derivirana_varijabla>
  </DomainObject.Predmet.ProtustrankaWithAdress>
  <DomainObject.Predmet.ProtustrankaWithAdressOIB>
    <izvorni_sadrzaj>Shift j.d.o.o. za prijevoz i usluge, OIB 51545297206, Gladovec Pokupski 62, 10414 Gladovec Pokupski</izvorni_sadrzaj>
    <derivirana_varijabla naziv="DomainObject.Predmet.ProtustrankaWithAdressOIB_1">Shift j.d.o.o. za prijevoz i usluge, OIB 51545297206, Gladovec Pokupski 62, 10414 Gladovec Pokupski</derivirana_varijabla>
  </DomainObject.Predmet.ProtustrankaWithAdressOIB>
  <DomainObject.Predmet.ProtustrankaNazivFormated>
    <izvorni_sadrzaj>Shift j.d.o.o. za prijevoz i usluge</izvorni_sadrzaj>
    <derivirana_varijabla naziv="DomainObject.Predmet.ProtustrankaNazivFormated_1">Shift j.d.o.o. za prijevoz i usluge</derivirana_varijabla>
  </DomainObject.Predmet.ProtustrankaNazivFormated>
  <DomainObject.Predmet.ProtustrankaNazivFormatedOIB>
    <izvorni_sadrzaj>Shift j.d.o.o. za prijevoz i usluge, OIB 51545297206</izvorni_sadrzaj>
    <derivirana_varijabla naziv="DomainObject.Predmet.ProtustrankaNazivFormatedOIB_1">Shift j.d.o.o. za prijevoz i usluge, OIB 51545297206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Shift j.d.o.o. za prijevoz i usluge</item>
    </izvorni_sadrzaj>
    <derivirana_varijabla naziv="DomainObject.Predmet.ProtuStrankaListFormated_1">
      <item>Shift j.d.o.o. za prijevoz i usluge</item>
    </derivirana_varijabla>
  </DomainObject.Predmet.ProtuStrankaListFormated>
  <DomainObject.Predmet.ProtuStrankaListFormatedOIB>
    <izvorni_sadrzaj>
      <item>Shift j.d.o.o. za prijevoz i usluge, OIB 51545297206</item>
    </izvorni_sadrzaj>
    <derivirana_varijabla naziv="DomainObject.Predmet.ProtuStrankaListFormatedOIB_1">
      <item>Shift j.d.o.o. za prijevoz i usluge, OIB 51545297206</item>
    </derivirana_varijabla>
  </DomainObject.Predmet.ProtuStrankaListFormatedOIB>
  <DomainObject.Predmet.ProtuStrankaListFormatedWithAdress>
    <izvorni_sadrzaj>
      <item>Shift j.d.o.o. za prijevoz i usluge, Gladovec Pokupski 62, 10414 Gladovec Pokupski</item>
    </izvorni_sadrzaj>
    <derivirana_varijabla naziv="DomainObject.Predmet.ProtuStrankaListFormatedWithAdress_1">
      <item>Shift j.d.o.o. za prijevoz i usluge, Gladovec Pokupski 62, 10414 Gladovec Pokupski</item>
    </derivirana_varijabla>
  </DomainObject.Predmet.ProtuStrankaListFormatedWithAdress>
  <DomainObject.Predmet.ProtuStrankaListFormatedWithAdressOIB>
    <izvorni_sadrzaj>
      <item>Shift j.d.o.o. za prijevoz i usluge, OIB 51545297206, Gladovec Pokupski 62, 10414 Gladovec Pokupski</item>
    </izvorni_sadrzaj>
    <derivirana_varijabla naziv="DomainObject.Predmet.ProtuStrankaListFormatedWithAdressOIB_1">
      <item>Shift j.d.o.o. za prijevoz i usluge, OIB 51545297206, Gladovec Pokupski 62, 10414 Gladovec Pokupski</item>
    </derivirana_varijabla>
  </DomainObject.Predmet.ProtuStrankaListFormatedWithAdressOIB>
  <DomainObject.Predmet.ProtuStrankaListNazivFormated>
    <izvorni_sadrzaj>
      <item>Shift j.d.o.o. za prijevoz i usluge</item>
    </izvorni_sadrzaj>
    <derivirana_varijabla naziv="DomainObject.Predmet.ProtuStrankaListNazivFormated_1">
      <item>Shift j.d.o.o. za prijevoz i usluge</item>
    </derivirana_varijabla>
  </DomainObject.Predmet.ProtuStrankaListNazivFormated>
  <DomainObject.Predmet.ProtuStrankaListNazivFormatedOIB>
    <izvorni_sadrzaj>
      <item>Shift j.d.o.o. za prijevoz i usluge, OIB 51545297206</item>
    </izvorni_sadrzaj>
    <derivirana_varijabla naziv="DomainObject.Predmet.ProtuStrankaListNazivFormatedOIB_1">
      <item>Shift j.d.o.o. za prijevoz i usluge, OIB 51545297206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Shift j.d.o.o. za prijevoz i usluge</izvorni_sadrzaj>
    <derivirana_varijabla naziv="DomainObject.Predmet.ProtustrankaIDrugi_1">Shift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Shift j.d.o.o. za prijevoz i usluge, OIB 51545297206, Gladovec Pokupski 62, 10414 Gladovec Pokupski</izvorni_sadrzaj>
    <derivirana_varijabla naziv="DomainObject.Predmet.ProtustrankaIDrugiAdressOIB_1">Shift j.d.o.o. za prijevoz i usluge, OIB 51545297206, Gladovec Pokupski 62, 10414 Gladovec Pokupski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Shift j.d.o.o. za prijevoz i usluge</item>
      <item>FINA Regionalni centar Zagreb</item>
    </izvorni_sadrzaj>
    <derivirana_varijabla naziv="DomainObject.Predmet.SudioniciListNaziv_1">
      <item>Shift j.d.o.o. za prijevoz i usluge</item>
      <item>FINA Regionalni centar Zagreb</item>
    </derivirana_varijabla>
  </DomainObject.Predmet.SudioniciListNaziv>
  <DomainObject.Predmet.SudioniciListAdressOIB>
    <izvorni_sadrzaj>
      <item>Shift j.d.o.o. za prijevoz i usluge, OIB 51545297206, Gladovec Pokupski 62,10414 Gladovec Pokupski</item>
      <item>FINA Regionalni centar Zagreb, OIB 85821130368, Trg svibanjskih žrtava 1995. 1,10000 Zagreb</item>
    </izvorni_sadrzaj>
    <derivirana_varijabla naziv="DomainObject.Predmet.SudioniciListAdressOIB_1">
      <item>Shift j.d.o.o. za prijevoz i usluge, OIB 51545297206, Gladovec Pokupski 62,10414 Gladovec Pokupski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51545297206</item>
      <item>, OIB 85821130368</item>
    </izvorni_sadrzaj>
    <derivirana_varijabla naziv="DomainObject.Predmet.SudioniciListNazivOIB_1">
      <item>, OIB 51545297206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194BE-FC46-4A5A-A6B3-A50466E24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2152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2019-01-15T13:05:00Z</dcterms:created>
  <dc:creator>Korisnik</dc:creator>
  <cp:lastModifiedBy>Maja Videnović</cp:lastModifiedBy>
  <cp:lastPrinted>2019-01-15T13:05:00Z</cp:lastPrinted>
  <dcterms:modified xmlns:xsi="http://www.w3.org/2001/XMLSchema-instance" xsi:type="dcterms:W3CDTF">2019-01-16T07:10:00Z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- 1600-18-ZG.docx)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