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d893" w14:paraId="33cd893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8E52AB">
        <w:t>8</w:t>
      </w:r>
      <w:r w:rsidR="008C0B10">
        <w:t>7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CB353A">
        <w:t>MARŠAN MOBI j.d.o.o. za usluge i trgovinu, Velika Gorica, Ulica M. Magdalenića 1,</w:t>
      </w:r>
      <w:r w:rsidR="008C0B10" w:rsidRPr="008C0B10">
        <w:t xml:space="preserve"> </w:t>
      </w:r>
      <w:r w:rsidR="008C0B10">
        <w:t>OIB  29100784784,</w:t>
      </w:r>
      <w:r w:rsidR="00CB353A">
        <w:t xml:space="preserve"> MBS 080897303</w:t>
      </w:r>
      <w:r w:rsidR="00B36F03">
        <w:t xml:space="preserve">,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CB353A">
        <w:t>MARŠAN MOBI j.d.o.o. za usluge i trgovinu, Velika Gorica, Ulica M. Magdalenića 1</w:t>
      </w:r>
      <w:r w:rsidR="00CB353A" w:rsidRPr="00CB353A">
        <w:t xml:space="preserve"> </w:t>
      </w:r>
      <w:r w:rsidR="00CB353A">
        <w:t>OIB 29100784784,</w:t>
      </w:r>
      <w:r w:rsidR="00CB353A" w:rsidRPr="00CB353A">
        <w:t xml:space="preserve"> </w:t>
      </w:r>
      <w:r w:rsidR="00CB353A">
        <w:t>MBS 080897303.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8C0B10">
        <w:t>Nada  Reljić iz Slavonskog Broda, Naselje A. Hebranga 7/9, OIB 63776354688.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CB353A">
        <w:t>MARŠAN MOBI j.d.o.o. za usluge i trgovinu, Velika Gorica, Ulica M. Magdalenića 1,</w:t>
      </w:r>
      <w:r w:rsidR="00CB353A" w:rsidRPr="00CB353A">
        <w:t xml:space="preserve"> </w:t>
      </w:r>
      <w:r w:rsidR="00CB353A">
        <w:t>OIB 29100784784,</w:t>
      </w:r>
      <w:r w:rsidR="00CB353A" w:rsidRPr="00CB353A">
        <w:t xml:space="preserve"> </w:t>
      </w:r>
      <w:r w:rsidR="00CB353A">
        <w:t>MBS 080897303</w:t>
      </w:r>
      <w:r w:rsidR="00B36F03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24199D">
        <w:t>2</w:t>
      </w:r>
      <w:r w:rsidR="00CB353A">
        <w:t>2</w:t>
      </w:r>
      <w:r w:rsidR="0024199D">
        <w:t>. travnja</w:t>
      </w:r>
      <w:r w:rsidR="006F107F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CB353A">
        <w:t>MARŠAN MOBI j.d.o.o. za usluge i trgovinu, OIB  29100784784, Velika Gorica, Ulica M. Magdalenića 1.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1A1D15">
        <w:t>8</w:t>
      </w:r>
      <w:r w:rsidR="00CB353A">
        <w:t>7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5E" w:rsidP="00F961D8" w:rsidR="00F6545E">
      <w:r>
        <w:separator/>
      </w:r>
    </w:p>
  </w:endnote>
  <w:endnote w:id="0" w:type="continuationSeparator">
    <w:p w:rsidRDefault="00F6545E" w:rsidP="00F961D8" w:rsidR="00F6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5E" w:rsidP="00F961D8" w:rsidR="00F6545E">
      <w:r>
        <w:separator/>
      </w:r>
    </w:p>
  </w:footnote>
  <w:footnote w:id="0" w:type="continuationSeparator">
    <w:p w:rsidRDefault="00F6545E" w:rsidP="00F961D8" w:rsidR="00F6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587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1A1D15">
      <w:t>8</w:t>
    </w:r>
    <w:r w:rsidR="00CB353A">
      <w:t>7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A1D15"/>
    <w:rsid w:val="001C0834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45E4D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C0B10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9F6E48"/>
    <w:rsid w:val="00A05CD3"/>
    <w:rsid w:val="00A42316"/>
    <w:rsid w:val="00A963B2"/>
    <w:rsid w:val="00AB5C50"/>
    <w:rsid w:val="00AB6233"/>
    <w:rsid w:val="00AC7D8D"/>
    <w:rsid w:val="00AE6F60"/>
    <w:rsid w:val="00AF2A3B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97427"/>
    <w:rsid w:val="00CA521D"/>
    <w:rsid w:val="00CB353A"/>
    <w:rsid w:val="00CC632A"/>
    <w:rsid w:val="00CD10F8"/>
    <w:rsid w:val="00CF1868"/>
    <w:rsid w:val="00CF6E65"/>
    <w:rsid w:val="00D12FDF"/>
    <w:rsid w:val="00D45587"/>
    <w:rsid w:val="00D502C2"/>
    <w:rsid w:val="00D5361E"/>
    <w:rsid w:val="00D555AC"/>
    <w:rsid w:val="00D57066"/>
    <w:rsid w:val="00D90AB2"/>
    <w:rsid w:val="00DA4683"/>
    <w:rsid w:val="00DB41BA"/>
    <w:rsid w:val="00DD469F"/>
    <w:rsid w:val="00E06523"/>
    <w:rsid w:val="00E424F1"/>
    <w:rsid w:val="00E52536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545E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MARŠAN MOBI j.d.o.o.</izvorni_sadrzaj>
    <derivirana_varijabla naziv="DomainObject.Predmet.ProtustrankaFormated_1">  MARŠAN MOBI j.d.o.o.</derivirana_varijabla>
  </DomainObject.Predmet.ProtustrankaFormated>
  <DomainObject.Predmet.ProtustrankaFormatedOIB>
    <izvorni_sadrzaj>  MARŠAN MOBI j.d.o.o., OIB 29100784784</izvorni_sadrzaj>
    <derivirana_varijabla naziv="DomainObject.Predmet.ProtustrankaFormatedOIB_1">  MARŠAN MOBI j.d.o.o., OIB 29100784784</derivirana_varijabla>
  </DomainObject.Predmet.ProtustrankaFormatedOIB>
  <DomainObject.Predmet.ProtustrankaFormatedWithAdress>
    <izvorni_sadrzaj> MARŠAN MOBI j.d.o.o., Ulica Matije Magdalenića 1, 10410 Velika Gorica</izvorni_sadrzaj>
    <derivirana_varijabla naziv="DomainObject.Predmet.ProtustrankaFormatedWithAdress_1"> MARŠAN MOBI j.d.o.o., Ulica Matije Magdalenića 1, 10410 Velika Gorica</derivirana_varijabla>
  </DomainObject.Predmet.ProtustrankaFormatedWithAdress>
  <DomainObject.Predmet.ProtustrankaFormatedWithAdressOIB>
    <izvorni_sadrzaj> MARŠAN MOBI j.d.o.o., OIB 29100784784, Ulica Matije Magdalenića 1, 10410 Velika Gorica</izvorni_sadrzaj>
    <derivirana_varijabla naziv="DomainObject.Predmet.ProtustrankaFormatedWithAdressOIB_1"> MARŠAN MOBI j.d.o.o., OIB 29100784784, Ulica Matije Magdalenića 1, 10410 Velika Gorica</derivirana_varijabla>
  </DomainObject.Predmet.ProtustrankaFormatedWithAdressOIB>
  <DomainObject.Predmet.ProtustrankaWithAdress>
    <izvorni_sadrzaj>MARŠAN MOBI j.d.o.o. Ulica Matije Magdalenića 1, 10410 Velika Gorica</izvorni_sadrzaj>
    <derivirana_varijabla naziv="DomainObject.Predmet.ProtustrankaWithAdress_1">MARŠAN MOBI j.d.o.o. Ulica Matije Magdalenića 1, 10410 Velika Gorica</derivirana_varijabla>
  </DomainObject.Predmet.ProtustrankaWithAdress>
  <DomainObject.Predmet.ProtustrankaWithAdressOIB>
    <izvorni_sadrzaj>MARŠAN MOBI j.d.o.o., OIB 29100784784, Ulica Matije Magdalenića 1, 10410 Velika Gorica</izvorni_sadrzaj>
    <derivirana_varijabla naziv="DomainObject.Predmet.ProtustrankaWithAdressOIB_1">MARŠAN MOBI j.d.o.o., OIB 29100784784, Ulica Matije Magdalenića 1, 10410 Velika Gorica</derivirana_varijabla>
  </DomainObject.Predmet.ProtustrankaWithAdressOIB>
  <DomainObject.Predmet.ProtustrankaNazivFormated>
    <izvorni_sadrzaj>MARŠAN MOBI j.d.o.o.</izvorni_sadrzaj>
    <derivirana_varijabla naziv="DomainObject.Predmet.ProtustrankaNazivFormated_1">MARŠAN MOBI j.d.o.o.</derivirana_varijabla>
  </DomainObject.Predmet.ProtustrankaNazivFormated>
  <DomainObject.Predmet.ProtustrankaNazivFormatedOIB>
    <izvorni_sadrzaj>MARŠAN MOBI j.d.o.o., OIB 29100784784</izvorni_sadrzaj>
    <derivirana_varijabla naziv="DomainObject.Predmet.ProtustrankaNazivFormatedOIB_1">MARŠAN MOBI j.d.o.o., OIB 29100784784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MARŠAN MOBI j.d.o.o.</item>
    </izvorni_sadrzaj>
    <derivirana_varijabla naziv="DomainObject.Predmet.ProtuStrankaListFormated_1">
      <item>MARŠAN MOBI j.d.o.o.</item>
    </derivirana_varijabla>
  </DomainObject.Predmet.ProtuStrankaListFormated>
  <DomainObject.Predmet.ProtuStrankaListFormatedOIB>
    <izvorni_sadrzaj>
      <item>MARŠAN MOBI j.d.o.o., OIB 29100784784</item>
    </izvorni_sadrzaj>
    <derivirana_varijabla naziv="DomainObject.Predmet.ProtuStrankaListFormatedOIB_1">
      <item>MARŠAN MOBI j.d.o.o., OIB 29100784784</item>
    </derivirana_varijabla>
  </DomainObject.Predmet.ProtuStrankaListFormatedOIB>
  <DomainObject.Predmet.ProtuStrankaListFormatedWithAdress>
    <izvorni_sadrzaj>
      <item>MARŠAN MOBI j.d.o.o., Ulica Matije Magdalenića 1, 10410 Velika Gorica</item>
    </izvorni_sadrzaj>
    <derivirana_varijabla naziv="DomainObject.Predmet.ProtuStrankaListFormatedWithAdress_1">
      <item>MARŠAN MOBI j.d.o.o., Ulica Matije Magdalenića 1, 10410 Velika Gorica</item>
    </derivirana_varijabla>
  </DomainObject.Predmet.ProtuStrankaListFormatedWithAdress>
  <DomainObject.Predmet.ProtuStrankaListFormatedWithAdressOIB>
    <izvorni_sadrzaj>
      <item>MARŠAN MOBI j.d.o.o., OIB 29100784784, Ulica Matije Magdalenića 1, 10410 Velika Gorica</item>
    </izvorni_sadrzaj>
    <derivirana_varijabla naziv="DomainObject.Predmet.ProtuStrankaListFormatedWithAdressOIB_1">
      <item>MARŠAN MOBI j.d.o.o., OIB 29100784784, Ulica Matije Magdalenića 1, 10410 Velika Gorica</item>
    </derivirana_varijabla>
  </DomainObject.Predmet.ProtuStrankaListFormatedWithAdressOIB>
  <DomainObject.Predmet.ProtuStrankaListNazivFormated>
    <izvorni_sadrzaj>
      <item>MARŠAN MOBI j.d.o.o.</item>
    </izvorni_sadrzaj>
    <derivirana_varijabla naziv="DomainObject.Predmet.ProtuStrankaListNazivFormated_1">
      <item>MARŠAN MOBI j.d.o.o.</item>
    </derivirana_varijabla>
  </DomainObject.Predmet.ProtuStrankaListNazivFormated>
  <DomainObject.Predmet.ProtuStrankaListNazivFormatedOIB>
    <izvorni_sadrzaj>
      <item>MARŠAN MOBI j.d.o.o., OIB 29100784784</item>
    </izvorni_sadrzaj>
    <derivirana_varijabla naziv="DomainObject.Predmet.ProtuStrankaListNazivFormatedOIB_1">
      <item>MARŠAN MOBI j.d.o.o., OIB 29100784784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MARŠAN MOBI j.d.o.o.</izvorni_sadrzaj>
    <derivirana_varijabla naziv="DomainObject.Predmet.ProtustrankaIDrugi_1">MARŠAN MOBI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MARŠAN MOBI j.d.o.o., OIB 29100784784, Ulica Matije Magdalenića 1, 10410 Velika Gorica</izvorni_sadrzaj>
    <derivirana_varijabla naziv="DomainObject.Predmet.ProtustrankaIDrugiAdressOIB_1">MARŠAN MOBI j.d.o.o., OIB 29100784784, Ulica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MARŠAN MOBI j.d.o.o.</item>
      <item>FINA Regionalni centar Zagreb</item>
    </izvorni_sadrzaj>
    <derivirana_varijabla naziv="DomainObject.Predmet.SudioniciListNaziv_1">
      <item>MARŠAN MOBI j.d.o.o.</item>
      <item>FINA Regionalni centar Zagreb</item>
    </derivirana_varijabla>
  </DomainObject.Predmet.SudioniciListNaziv>
  <DomainObject.Predmet.SudioniciListAdressOIB>
    <izvorni_sadrzaj>
      <item>MARŠAN MOBI j.d.o.o., OIB 29100784784, Ulica Matije Magdalenića 1,10410 Velika Gorica</item>
      <item>FINA Regionalni centar Zagreb, OIB 85821130368, Trg svibanjski žrtava 1995. 1,10000 Zagreb</item>
    </izvorni_sadrzaj>
    <derivirana_varijabla naziv="DomainObject.Predmet.SudioniciListAdressOIB_1">
      <item>MARŠAN MOBI j.d.o.o., OIB 29100784784, Ulica Matije Magdalenića 1,10410 Velika Gorica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29100784784</item>
      <item>, OIB 85821130368</item>
    </izvorni_sadrzaj>
    <derivirana_varijabla naziv="DomainObject.Predmet.SudioniciListNazivOIB_1">
      <item>, OIB 29100784784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BD4C0-72E2-434E-8377-60BB0EEED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2381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2016-10-10T12:10:00Z</dcterms:created>
  <dc:creator>Darija Miličević</dc:creator>
  <cp:lastModifiedBy>Darija Miličević</cp:lastModifiedBy>
  <cp:lastPrinted>2016-10-12T11:03:00Z</cp:lastPrinted>
  <dcterms:modified xmlns:xsi="http://www.w3.org/2001/XMLSchema-instance" xsi:type="dcterms:W3CDTF">2016-10-12T11:05:00Z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