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b7088" w14:paraId="8fb7088" w:rsidRDefault="00C5617A" w:rsidP="00C5617A" w:rsidR="00C5617A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</w:t>
      </w:r>
      <w:r w:rsidR="005C4B12">
        <w:t xml:space="preserve">                                          </w:t>
      </w:r>
      <w:r w:rsidR="00303E2C">
        <w:t>St-</w:t>
      </w:r>
      <w:r w:rsidR="000562A9">
        <w:t>2389</w:t>
      </w:r>
      <w:r w:rsidR="005C4B12">
        <w:t>/16-</w:t>
      </w:r>
      <w:r>
        <w:t xml:space="preserve">                                    </w:t>
      </w:r>
    </w:p>
    <w:p w:rsidRDefault="00C5617A" w:rsidP="00C5617A" w:rsidR="00C5617A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7D65B9" w:rsidP="008E360F" w:rsidR="008E360F">
      <w:pPr>
        <w:ind w:firstLine="720"/>
        <w:jc w:val="both"/>
      </w:pPr>
      <w:r w:rsidRPr="00DF3BB3"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0562A9">
        <w:t xml:space="preserve">DADO-PATULJAK j.d.o.o. za usluge, OIB: 62499406663, Kraljev Vrh (Općina </w:t>
      </w:r>
      <w:proofErr w:type="spellStart"/>
      <w:r w:rsidR="000562A9">
        <w:t>Jakovlje</w:t>
      </w:r>
      <w:proofErr w:type="spellEnd"/>
      <w:r w:rsidR="000562A9">
        <w:t xml:space="preserve">), </w:t>
      </w:r>
      <w:proofErr w:type="spellStart"/>
      <w:r w:rsidR="000562A9">
        <w:t>Zelengajska</w:t>
      </w:r>
      <w:proofErr w:type="spellEnd"/>
      <w:r w:rsidR="000562A9">
        <w:t xml:space="preserve"> 4 A</w:t>
      </w:r>
      <w:r w:rsidR="002750A7">
        <w:t xml:space="preserve">, dana </w:t>
      </w:r>
      <w:r w:rsidR="00C628AF">
        <w:t>19</w:t>
      </w:r>
      <w:r w:rsidR="008E360F">
        <w:t xml:space="preserve">. </w:t>
      </w:r>
      <w:r w:rsidR="005A3A7D">
        <w:t>srpnja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</w:pPr>
      <w:r>
        <w:t xml:space="preserve">I. Pozivaju se osobe koje imaju pravni interes za provedbom stečajnoga postupaka nad  dužnikom </w:t>
      </w:r>
      <w:r w:rsidR="000562A9">
        <w:t xml:space="preserve">DADO-PATULJAK j.d.o.o. za usluge, OIB: 62499406663, Kraljev Vrh (Općina </w:t>
      </w:r>
      <w:proofErr w:type="spellStart"/>
      <w:r w:rsidR="000562A9">
        <w:t>Jakovlje</w:t>
      </w:r>
      <w:proofErr w:type="spellEnd"/>
      <w:r w:rsidR="000562A9">
        <w:t xml:space="preserve">), </w:t>
      </w:r>
      <w:proofErr w:type="spellStart"/>
      <w:r w:rsidR="000562A9">
        <w:t>Zelengajska</w:t>
      </w:r>
      <w:proofErr w:type="spellEnd"/>
      <w:r w:rsidR="000562A9">
        <w:t xml:space="preserve"> 4 A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0562A9">
        <w:t>2389</w:t>
      </w:r>
      <w:r w:rsidR="00926DA0">
        <w:t>16</w:t>
      </w:r>
      <w:r>
        <w:t>.</w:t>
      </w:r>
    </w:p>
    <w:p w:rsidRDefault="00C628AF" w:rsidP="00C5617A" w:rsidR="00C628AF">
      <w:pPr>
        <w:ind w:firstLine="708"/>
        <w:jc w:val="both"/>
        <w:rPr>
          <w:lang w:val="pt-BR"/>
        </w:rPr>
      </w:pP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0562A9" w:rsidP="000562A9" w:rsidR="000562A9" w:rsidRPr="00E34F44">
      <w:pPr>
        <w:ind w:firstLine="708"/>
        <w:jc w:val="both"/>
      </w:pPr>
      <w:r w:rsidRPr="00E34F44">
        <w:t xml:space="preserve">FINANCIJSKA AGENCIJA, Regionalni centar Zagreb, Podružnica Zagreb, Trg svibanjskih žrtava 1995. 1, podnijela je ovom sudu prijedlog za otvaranje stečajnog postupka nad dužnikom </w:t>
      </w:r>
      <w:r>
        <w:t xml:space="preserve">DADO-PATULJAK j.d.o.o. za usluge, OIB: 62499406663, Kraljev Vrh (Općina </w:t>
      </w:r>
      <w:proofErr w:type="spellStart"/>
      <w:r>
        <w:t>Jakovlje</w:t>
      </w:r>
      <w:proofErr w:type="spellEnd"/>
      <w:r>
        <w:t xml:space="preserve">), </w:t>
      </w:r>
      <w:proofErr w:type="spellStart"/>
      <w:r>
        <w:t>Zelengajska</w:t>
      </w:r>
      <w:proofErr w:type="spellEnd"/>
      <w:r>
        <w:t xml:space="preserve"> 4 A</w:t>
      </w:r>
      <w:r w:rsidRPr="00E34F44">
        <w:t>.</w:t>
      </w:r>
    </w:p>
    <w:p w:rsidRDefault="000562A9" w:rsidP="000562A9" w:rsidR="000562A9" w:rsidRPr="00E34F44">
      <w:pPr>
        <w:ind w:firstLine="709"/>
        <w:jc w:val="both"/>
      </w:pPr>
      <w:r w:rsidRPr="00E34F44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562A9" w:rsidP="000562A9" w:rsidR="000562A9" w:rsidRPr="00E34F44">
      <w:pPr>
        <w:ind w:firstLine="709"/>
        <w:jc w:val="both"/>
      </w:pPr>
      <w:r w:rsidRPr="00E34F44">
        <w:t xml:space="preserve">Financijska agencija, kao predlagatelj, navela je u prijedlogu za otvaranje stečajnog postupka kako dužnik na dan </w:t>
      </w:r>
      <w:r>
        <w:t>9. ožujka</w:t>
      </w:r>
      <w:r w:rsidRPr="00E34F44">
        <w:t xml:space="preserve"> 2016. u Očevidniku redoslijeda osnova za plaćanje, ima evidentirane neizvršene osnove za plaćanje u neprekinutom razdoblju od 120 dana, u ukupnom iznosu od </w:t>
      </w:r>
      <w:r>
        <w:t>148.734,16 kn</w:t>
      </w:r>
      <w:r w:rsidRPr="00E34F44">
        <w:t xml:space="preserve"> kao i da dužnik ima </w:t>
      </w:r>
      <w:r>
        <w:t>2</w:t>
      </w:r>
      <w:r w:rsidRPr="00E34F44">
        <w:t xml:space="preserve">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562A9" w:rsidP="000562A9" w:rsidR="000562A9" w:rsidRPr="00E34F44">
      <w:pPr>
        <w:ind w:firstLine="709"/>
        <w:jc w:val="both"/>
      </w:pPr>
      <w:r w:rsidRPr="00E34F44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16144B" w:rsidP="0016144B" w:rsidR="0016144B" w:rsidRPr="00E974B3">
      <w:pPr>
        <w:ind w:firstLine="709"/>
        <w:jc w:val="both"/>
      </w:pPr>
    </w:p>
    <w:p w:rsidRDefault="0016144B" w:rsidP="0016144B" w:rsidR="0016144B">
      <w:pPr>
        <w:ind w:firstLine="709"/>
        <w:jc w:val="both"/>
      </w:pPr>
      <w:r w:rsidRPr="00E974B3">
        <w:lastRenderedPageBreak/>
        <w:t>S obzirom na to da iz predlagateljevih navoda proizlazi kako dužnik ima evidentirane neizvršene osnove za plaćanje u neprekinutom razdoblju od 120 dana, sud je na temelju odredbe čl. 110. st. 1. i 115. st. 1. SZ-a riješio kao u izreci.</w:t>
      </w:r>
    </w:p>
    <w:p w:rsidRDefault="005B4FEC" w:rsidP="005B4FEC" w:rsidR="005B4FEC" w:rsidRPr="00E34F44">
      <w:pPr>
        <w:ind w:firstLine="709"/>
        <w:jc w:val="both"/>
      </w:pPr>
    </w:p>
    <w:p w:rsidRDefault="00C5617A" w:rsidP="00337055" w:rsidR="00337055">
      <w:pPr>
        <w:pStyle w:val="Tijeloteksta"/>
        <w:ind w:firstLine="708"/>
      </w:pPr>
      <w:r>
        <w:t xml:space="preserve">Sud je rješenjem od </w:t>
      </w:r>
      <w:r w:rsidR="000562A9">
        <w:t>24</w:t>
      </w:r>
      <w:r w:rsidR="007D0292">
        <w:t>. travnja</w:t>
      </w:r>
      <w:r>
        <w:t xml:space="preserve"> 201</w:t>
      </w:r>
      <w:r w:rsidR="007D0292">
        <w:t>7</w:t>
      </w:r>
      <w:r>
        <w:t xml:space="preserve">. pokrenuo prethodni postupak nad dužnikom, te odredio i održao ročište radi očitovanja o prijedlogu </w:t>
      </w:r>
      <w:r w:rsidR="007D0292">
        <w:t>za otvaranje stečajnog postupka.</w:t>
      </w:r>
      <w:r>
        <w:t xml:space="preserve"> Podnositelj prijedloga u ovosudni spis dostavio je pisano očitovanje za ročište u kojem navodi da u cijelosti ostaje kod navoda iz podnesenog prijedloga </w:t>
      </w:r>
      <w:r w:rsidR="000B7435">
        <w:t>za otvara</w:t>
      </w:r>
      <w:r w:rsidR="002F0131">
        <w:t xml:space="preserve">nje stečajnog postupka. </w:t>
      </w:r>
      <w:r w:rsidR="00337055">
        <w:t>Dužnik, od</w:t>
      </w:r>
      <w:r w:rsidR="00602429">
        <w:t>n</w:t>
      </w:r>
      <w:r w:rsidR="0016144B">
        <w:t>osno zakonski zastupnik dužnika, uredno pozvan, na ročište nije pristupio, a niti je dostavljeno pisano očitovanje.</w:t>
      </w:r>
    </w:p>
    <w:p w:rsidRDefault="0016144B" w:rsidP="00337055" w:rsidR="0016144B">
      <w:pPr>
        <w:pStyle w:val="Tijeloteksta"/>
        <w:ind w:firstLine="708"/>
      </w:pPr>
    </w:p>
    <w:p w:rsidRDefault="005C4B12" w:rsidP="00C5617A" w:rsidR="005C4B12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0562A9">
        <w:t>14</w:t>
      </w:r>
      <w:r w:rsidR="00243C31">
        <w:t xml:space="preserve"> spisa).</w:t>
      </w:r>
      <w:r>
        <w:t xml:space="preserve"> </w:t>
      </w:r>
    </w:p>
    <w:p w:rsidRDefault="0016144B" w:rsidP="00C5617A" w:rsidR="0016144B">
      <w:pPr>
        <w:pStyle w:val="Tijeloteksta"/>
        <w:ind w:firstLine="708"/>
      </w:pPr>
    </w:p>
    <w:p w:rsidRDefault="00C5617A" w:rsidP="00C5617A" w:rsidR="00C5617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6144B" w:rsidP="00C5617A" w:rsidR="0016144B">
      <w:pPr>
        <w:pStyle w:val="Tijeloteksta"/>
      </w:pPr>
    </w:p>
    <w:p w:rsidRDefault="00C5617A" w:rsidP="00C5617A" w:rsidR="00C5617A">
      <w:pPr>
        <w:jc w:val="both"/>
      </w:pPr>
      <w:r>
        <w:tab/>
        <w:t>U smislu citirane odredbe čl. 132. st. 1. SZ-a pozvane su osobe koje imaju pravni interes za provedbom stečajnoga postupka predujmiti troškova prethodnoga i otvorenoga stečajnog postupka u ukupnom iznosu  20.000,00 kn i to za: nagra</w:t>
      </w:r>
      <w:r w:rsidR="00243C31">
        <w:t xml:space="preserve">du stečajnom upravitelju ukupno </w:t>
      </w:r>
      <w:r>
        <w:t xml:space="preserve">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16144B" w:rsidP="00C5617A" w:rsidR="0016144B">
      <w:pPr>
        <w:jc w:val="both"/>
      </w:pPr>
    </w:p>
    <w:p w:rsidRDefault="00C5617A" w:rsidP="00C5617A" w:rsidR="00C5617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79579D" w:rsidP="00C5617A" w:rsidR="0079579D">
      <w:pPr>
        <w:jc w:val="both"/>
      </w:pPr>
    </w:p>
    <w:p w:rsidRDefault="0016144B" w:rsidP="00C5617A" w:rsidR="0016144B">
      <w:pPr>
        <w:jc w:val="both"/>
      </w:pPr>
    </w:p>
    <w:p w:rsidRDefault="00C5617A" w:rsidP="00243C31" w:rsidR="00C5617A">
      <w:pPr>
        <w:ind w:firstLine="708"/>
        <w:jc w:val="both"/>
      </w:pPr>
      <w:r>
        <w:t>Slijedom svega prethodno iznesenog, doneseno je ovo rješenje.</w:t>
      </w:r>
    </w:p>
    <w:p w:rsidRDefault="00C5617A" w:rsidP="00C5617A" w:rsidR="00C5617A">
      <w:pPr>
        <w:jc w:val="both"/>
      </w:pPr>
      <w:r>
        <w:tab/>
        <w:t xml:space="preserve"> </w:t>
      </w:r>
    </w:p>
    <w:p w:rsidRDefault="00C5617A" w:rsidP="00C5617A" w:rsidR="00C5617A">
      <w:pPr>
        <w:jc w:val="center"/>
      </w:pPr>
      <w:r>
        <w:t xml:space="preserve">U Zagrebu </w:t>
      </w:r>
      <w:r w:rsidR="000562A9">
        <w:t>19</w:t>
      </w:r>
      <w:r w:rsidR="00243C31">
        <w:t xml:space="preserve">. </w:t>
      </w:r>
      <w:r w:rsidR="005A3A7D">
        <w:t>srpnja</w:t>
      </w:r>
      <w:r>
        <w:t xml:space="preserve"> 2017.</w:t>
      </w:r>
    </w:p>
    <w:p w:rsidRDefault="00C5617A" w:rsidP="00C5617A" w:rsidR="00C5617A">
      <w:r>
        <w:t xml:space="preserve">                     </w:t>
      </w:r>
    </w:p>
    <w:p w:rsidRDefault="00C5617A" w:rsidP="00C5617A" w:rsidR="00C5617A">
      <w:pPr>
        <w:jc w:val="center"/>
      </w:pPr>
      <w:r>
        <w:t xml:space="preserve">                                                                          Sudac:</w:t>
      </w:r>
    </w:p>
    <w:p w:rsidRDefault="00520203" w:rsidP="005224A8" w:rsidR="00520203">
      <w:pPr>
        <w:jc w:val="center"/>
      </w:pPr>
      <w:r>
        <w:t xml:space="preserve">                                                                            </w:t>
      </w:r>
      <w:r w:rsidR="00C5617A">
        <w:t>Lucija Butigan</w:t>
      </w:r>
      <w:r w:rsidR="0093680B">
        <w:t>, v.r.</w:t>
      </w:r>
    </w:p>
    <w:p w:rsidRDefault="0093680B" w:rsidP="000D5F6E" w:rsidR="0093680B" w:rsidRPr="00AB60C9">
      <w:pPr>
        <w:jc w:val="both"/>
      </w:pPr>
    </w:p>
    <w:p w:rsidRDefault="0093680B" w:rsidP="00DE2D2A" w:rsidR="0093680B">
      <w:pPr>
        <w:ind w:left="1363"/>
        <w:jc w:val="both"/>
      </w:pPr>
      <w:r>
        <w:rPr>
          <w:color w:val="FFFFFF"/>
        </w:rPr>
        <w:t xml:space="preserve">ŽDO                                             </w:t>
      </w: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93680B" w:rsidP="00DE2D2A" w:rsidR="0093680B">
      <w:pPr>
        <w:ind w:left="1363"/>
        <w:jc w:val="both"/>
      </w:pPr>
      <w:r>
        <w:t xml:space="preserve">                                                                         Valentina </w:t>
      </w:r>
      <w:proofErr w:type="spellStart"/>
      <w:r>
        <w:t>Kranjčić</w:t>
      </w:r>
      <w:proofErr w:type="spellEnd"/>
    </w:p>
    <w:p w:rsidRDefault="00520203" w:rsidP="00C5617A" w:rsidR="00520203"/>
    <w:p w:rsidRDefault="0093680B" w:rsidP="00C5617A" w:rsidR="0093680B"/>
    <w:p w:rsidRDefault="0093680B" w:rsidP="00C5617A" w:rsidR="0093680B"/>
    <w:p w:rsidRDefault="00C5617A" w:rsidP="00C5617A" w:rsidR="00C5617A">
      <w:bookmarkStart w:name="_GoBack" w:id="0"/>
      <w:bookmarkEnd w:id="0"/>
      <w:r>
        <w:lastRenderedPageBreak/>
        <w:t>Uputa o pravnom lijeku:</w:t>
      </w:r>
    </w:p>
    <w:p w:rsidRDefault="00C5617A" w:rsidP="00C5617A" w:rsidR="00C5617A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7D0292" w:rsidR="00E33188" w:rsidRPr="0093680B">
      <w:pPr>
        <w:rPr>
          <w:color w:val="FFFFFF"/>
        </w:rPr>
      </w:pPr>
      <w:r w:rsidRPr="0093680B">
        <w:rPr>
          <w:color w:val="FFFFFF"/>
        </w:rPr>
        <w:t>DNA:</w:t>
      </w:r>
    </w:p>
    <w:p w:rsidRDefault="007D0292" w:rsidR="007D0292" w:rsidRPr="0093680B">
      <w:pPr>
        <w:rPr>
          <w:color w:val="FFFFFF"/>
        </w:rPr>
      </w:pPr>
      <w:r w:rsidRPr="0093680B">
        <w:rPr>
          <w:color w:val="FFFFFF"/>
        </w:rPr>
        <w:t>E-oglasna ploča</w:t>
      </w:r>
    </w:p>
    <w:sectPr w:rsidSect="00337055" w:rsidR="007D0292" w:rsidRPr="0093680B">
      <w:head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7E76" w:rsidP="007D0292" w:rsidR="00D97E76">
      <w:r>
        <w:separator/>
      </w:r>
    </w:p>
  </w:endnote>
  <w:endnote w:id="0" w:type="continuationSeparator">
    <w:p w:rsidRDefault="00D97E76" w:rsidP="007D0292" w:rsidR="00D97E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7E76" w:rsidP="007D0292" w:rsidR="00D97E76">
      <w:r>
        <w:separator/>
      </w:r>
    </w:p>
  </w:footnote>
  <w:footnote w:id="0" w:type="continuationSeparator">
    <w:p w:rsidRDefault="00D97E76" w:rsidP="007D0292" w:rsidR="00D97E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6709796"/>
      <w:docPartObj>
        <w:docPartGallery w:val="Page Numbers (Top of Page)"/>
        <w:docPartUnique/>
      </w:docPartObj>
    </w:sdtPr>
    <w:sdtEndPr/>
    <w:sdtContent>
      <w:p w:rsidRDefault="005C4B12" w:rsidR="005C4B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680B">
          <w:rPr>
            <w:noProof/>
          </w:rPr>
          <w:t>2</w:t>
        </w:r>
        <w:r>
          <w:fldChar w:fldCharType="end"/>
        </w:r>
      </w:p>
    </w:sdtContent>
  </w:sdt>
  <w:p w:rsidRDefault="007D65B9" w:rsidP="007D65B9" w:rsidR="007D65B9">
    <w:pPr>
      <w:pStyle w:val="Odlomakpopisa"/>
      <w:ind w:left="1069"/>
      <w:jc w:val="right"/>
    </w:pPr>
    <w:r>
      <w:t>St-</w:t>
    </w:r>
    <w:r w:rsidR="000562A9">
      <w:t>2389</w:t>
    </w:r>
    <w:r>
      <w:t>/16-</w:t>
    </w:r>
  </w:p>
  <w:p w:rsidRDefault="007D0292" w:rsidR="007D02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0562A9"/>
    <w:rsid w:val="0007519C"/>
    <w:rsid w:val="0009680C"/>
    <w:rsid w:val="000B7435"/>
    <w:rsid w:val="000F41C9"/>
    <w:rsid w:val="00143F17"/>
    <w:rsid w:val="0016144B"/>
    <w:rsid w:val="001A25D6"/>
    <w:rsid w:val="0021457C"/>
    <w:rsid w:val="00242A50"/>
    <w:rsid w:val="00243C31"/>
    <w:rsid w:val="00267D5F"/>
    <w:rsid w:val="002750A7"/>
    <w:rsid w:val="002F0131"/>
    <w:rsid w:val="003022E2"/>
    <w:rsid w:val="00303E2C"/>
    <w:rsid w:val="00337055"/>
    <w:rsid w:val="00520203"/>
    <w:rsid w:val="005224A8"/>
    <w:rsid w:val="00555423"/>
    <w:rsid w:val="005A3A7D"/>
    <w:rsid w:val="005B4FEC"/>
    <w:rsid w:val="005C4B12"/>
    <w:rsid w:val="00602429"/>
    <w:rsid w:val="00674018"/>
    <w:rsid w:val="007472BC"/>
    <w:rsid w:val="00747769"/>
    <w:rsid w:val="00762488"/>
    <w:rsid w:val="0077668B"/>
    <w:rsid w:val="0079579D"/>
    <w:rsid w:val="007D0292"/>
    <w:rsid w:val="007D65B9"/>
    <w:rsid w:val="008E360F"/>
    <w:rsid w:val="00926DA0"/>
    <w:rsid w:val="0093680B"/>
    <w:rsid w:val="00966B87"/>
    <w:rsid w:val="00BE3772"/>
    <w:rsid w:val="00C059A6"/>
    <w:rsid w:val="00C5617A"/>
    <w:rsid w:val="00C628AF"/>
    <w:rsid w:val="00D4179B"/>
    <w:rsid w:val="00D824B0"/>
    <w:rsid w:val="00D97E76"/>
    <w:rsid w:val="00E20B5F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68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3680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680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680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680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68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3680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680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680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680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99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2389</izvorni_sadrzaj>
    <derivirana_varijabla naziv="DomainObject.Predmet.Broj_1">2389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St-2389/2016</izvorni_sadrzaj>
    <derivirana_varijabla naziv="DomainObject.Predmet.OznakaBroj_1">St-2389/2016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DADO-PATULJAK j.d.o.o. zastupanog po punomoćniku Dario Pušek</izvorni_sadrzaj>
    <derivirana_varijabla naziv="DomainObject.Predmet.ProtustrankaFormated_1">  DADO-PATULJAK j.d.o.o. zastupanog po punomoćniku Dario Pušek</derivirana_varijabla>
  </DomainObject.Predmet.ProtustrankaFormated>
  <DomainObject.Predmet.ProtustrankaFormatedOIB>
    <izvorni_sadrzaj>  DADO-PATULJAK j.d.o.o., OIB 62499406663 zastupanog po punomoćniku Dario Pušek</izvorni_sadrzaj>
    <derivirana_varijabla naziv="DomainObject.Predmet.ProtustrankaFormatedOIB_1">  DADO-PATULJAK j.d.o.o., OIB 62499406663 zastupanog po punomoćniku Dario Pušek</derivirana_varijabla>
  </DomainObject.Predmet.ProtustrankaFormatedOIB>
  <DomainObject.Predmet.ProtustrankaFormatedWithAdress>
    <izvorni_sadrzaj> DADO-PATULJAK j.d.o.o., Kraljev Vrh, Zelengajska 4 A, 10297 Kupljenovo zastupanog po punomoćniku Dario Pušek</izvorni_sadrzaj>
    <derivirana_varijabla naziv="DomainObject.Predmet.ProtustrankaFormatedWithAdress_1"> DADO-PATULJAK j.d.o.o., Kraljev Vrh, Zelengajska 4 A, 10297 Kupljenovo zastupanog po punomoćniku Dario Pušek</derivirana_varijabla>
  </DomainObject.Predmet.ProtustrankaFormatedWithAdress>
  <DomainObject.Predmet.ProtustrankaFormatedWithAdressOIB>
    <izvorni_sadrzaj> DADO-PATULJAK j.d.o.o., OIB 62499406663, Kraljev Vrh, Zelengajska 4 A, 10297 Kupljenovo zastupanog po punomoćniku Dario Pušek</izvorni_sadrzaj>
    <derivirana_varijabla naziv="DomainObject.Predmet.ProtustrankaFormatedWithAdressOIB_1"> DADO-PATULJAK j.d.o.o., OIB 62499406663, Kraljev Vrh, Zelengajska 4 A, 10297 Kupljenovo zastupanog po punomoćniku Dario Pušek</derivirana_varijabla>
  </DomainObject.Predmet.ProtustrankaFormatedWithAdressOIB>
  <DomainObject.Predmet.ProtustrankaWithAdress>
    <izvorni_sadrzaj>DADO-PATULJAK j.d.o.o. Kraljev Vrh, Zelengajska 4 A, 10297 Kupljenovo</izvorni_sadrzaj>
    <derivirana_varijabla naziv="DomainObject.Predmet.ProtustrankaWithAdress_1">DADO-PATULJAK j.d.o.o. Kraljev Vrh, Zelengajska 4 A, 10297 Kupljenovo</derivirana_varijabla>
  </DomainObject.Predmet.ProtustrankaWithAdress>
  <DomainObject.Predmet.ProtustrankaWithAdressOIB>
    <izvorni_sadrzaj>DADO-PATULJAK j.d.o.o., OIB 62499406663, Kraljev Vrh, Zelengajska 4 A, 10297 Kupljenovo</izvorni_sadrzaj>
    <derivirana_varijabla naziv="DomainObject.Predmet.ProtustrankaWithAdressOIB_1">DADO-PATULJAK j.d.o.o., OIB 62499406663, Kraljev Vrh, Zelengajska 4 A, 10297 Kupljenovo</derivirana_varijabla>
  </DomainObject.Predmet.ProtustrankaWithAdressOIB>
  <DomainObject.Predmet.ProtustrankaNazivFormated>
    <izvorni_sadrzaj>DADO-PATULJAK j.d.o.o.</izvorni_sadrzaj>
    <derivirana_varijabla naziv="DomainObject.Predmet.ProtustrankaNazivFormated_1">DADO-PATULJAK j.d.o.o.</derivirana_varijabla>
  </DomainObject.Predmet.ProtustrankaNazivFormated>
  <DomainObject.Predmet.ProtustrankaNazivFormatedOIB>
    <izvorni_sadrzaj>DADO-PATULJAK j.d.o.o., OIB 62499406663</izvorni_sadrzaj>
    <derivirana_varijabla naziv="DomainObject.Predmet.ProtustrankaNazivFormatedOIB_1">DADO-PATULJAK j.d.o.o., OIB 62499406663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DADO-PATULJAK j.d.o.o. zastupanog po punomoćniku Dario Pušek</item>
    </izvorni_sadrzaj>
    <derivirana_varijabla naziv="DomainObject.Predmet.ProtuStrankaListFormated_1">
      <item>DADO-PATULJAK j.d.o.o. zastupanog po punomoćniku Dario Pušek</item>
    </derivirana_varijabla>
  </DomainObject.Predmet.ProtuStrankaListFormated>
  <DomainObject.Predmet.ProtuStrankaListFormatedOIB>
    <izvorni_sadrzaj>
      <item>DADO-PATULJAK j.d.o.o., OIB 62499406663 zastupanog po punomoćniku Dario Pušek</item>
    </izvorni_sadrzaj>
    <derivirana_varijabla naziv="DomainObject.Predmet.ProtuStrankaListFormatedOIB_1">
      <item>DADO-PATULJAK j.d.o.o., OIB 62499406663 zastupanog po punomoćniku Dario Pušek</item>
    </derivirana_varijabla>
  </DomainObject.Predmet.ProtuStrankaListFormatedOIB>
  <DomainObject.Predmet.ProtuStrankaListFormatedWithAdress>
    <izvorni_sadrzaj>
      <item>DADO-PATULJAK j.d.o.o., Kraljev Vrh, Zelengajska 4 A, 10297 Kupljenovo zastupanog po punomoćniku Dario Pušek</item>
    </izvorni_sadrzaj>
    <derivirana_varijabla naziv="DomainObject.Predmet.ProtuStrankaListFormatedWithAdress_1">
      <item>DADO-PATULJAK j.d.o.o., Kraljev Vrh, Zelengajska 4 A, 10297 Kupljenovo zastupanog po punomoćniku Dario Pušek</item>
    </derivirana_varijabla>
  </DomainObject.Predmet.ProtuStrankaListFormatedWithAdress>
  <DomainObject.Predmet.ProtuStrankaListFormatedWithAdressOIB>
    <izvorni_sadrzaj>
      <item>DADO-PATULJAK j.d.o.o., OIB 62499406663, Kraljev Vrh, Zelengajska 4 A, 10297 Kupljenovo zastupanog po punomoćniku Dario Pušek</item>
    </izvorni_sadrzaj>
    <derivirana_varijabla naziv="DomainObject.Predmet.ProtuStrankaListFormatedWithAdressOIB_1">
      <item>DADO-PATULJAK j.d.o.o., OIB 62499406663, Kraljev Vrh, Zelengajska 4 A, 10297 Kupljenovo zastupanog po punomoćniku Dario Pušek</item>
    </derivirana_varijabla>
  </DomainObject.Predmet.ProtuStrankaListFormatedWithAdressOIB>
  <DomainObject.Predmet.ProtuStrankaListNazivFormated>
    <izvorni_sadrzaj>
      <item>DADO-PATULJAK j.d.o.o.</item>
    </izvorni_sadrzaj>
    <derivirana_varijabla naziv="DomainObject.Predmet.ProtuStrankaListNazivFormated_1">
      <item>DADO-PATULJAK j.d.o.o.</item>
    </derivirana_varijabla>
  </DomainObject.Predmet.ProtuStrankaListNazivFormated>
  <DomainObject.Predmet.ProtuStrankaListNazivFormatedOIB>
    <izvorni_sadrzaj>
      <item>DADO-PATULJAK j.d.o.o., OIB 62499406663</item>
    </izvorni_sadrzaj>
    <derivirana_varijabla naziv="DomainObject.Predmet.ProtuStrankaListNazivFormatedOIB_1">
      <item>DADO-PATULJAK j.d.o.o., OIB 62499406663</item>
    </derivirana_varijabla>
  </DomainObject.Predmet.ProtuStrankaListNazivFormatedOIB>
  <DomainObject.Predmet.OstaliListFormated>
    <izvorni_sadrzaj>
      <item>Dario Pušek punomoćnik sudionika u postupku DADO-PATULJAK j.d.o.o.</item>
    </izvorni_sadrzaj>
    <derivirana_varijabla naziv="DomainObject.Predmet.OstaliListFormated_1">
      <item>Dario Pušek punomoćnik sudionika u postupku DADO-PATULJAK j.d.o.o.</item>
    </derivirana_varijabla>
  </DomainObject.Predmet.OstaliListFormated>
  <DomainObject.Predmet.OstaliListFormatedOIB>
    <izvorni_sadrzaj>
      <item>Dario Pušek, OIB 55920256322 punomoćnik sudionika u postupku DADO-PATULJAK j.d.o.o.</item>
    </izvorni_sadrzaj>
    <derivirana_varijabla naziv="DomainObject.Predmet.OstaliListFormatedOIB_1">
      <item>Dario Pušek, OIB 55920256322 punomoćnik sudionika u postupku DADO-PATULJAK j.d.o.o.</item>
    </derivirana_varijabla>
  </DomainObject.Predmet.OstaliListFormatedOIB>
  <DomainObject.Predmet.OstaliListFormatedWithAdress>
    <izvorni_sadrzaj>
      <item>Dario Pušek, Zelengajska Ulica 4 A, 10297 Kraljev Vrh punomoćnik sudionika u postupku DADO-PATULJAK j.d.o.o.</item>
    </izvorni_sadrzaj>
    <derivirana_varijabla naziv="DomainObject.Predmet.OstaliListFormatedWithAdress_1">
      <item>Dario Pušek, Zelengajska Ulica 4 A, 10297 Kraljev Vrh punomoćnik sudionika u postupku DADO-PATULJAK j.d.o.o.</item>
    </derivirana_varijabla>
  </DomainObject.Predmet.OstaliListFormatedWithAdress>
  <DomainObject.Predmet.OstaliListFormatedWithAdressOIB>
    <izvorni_sadrzaj>
      <item>Dario Pušek, OIB 55920256322, Zelengajska Ulica 4 A, 10297 Kraljev Vrh punomoćnik sudionika u postupku DADO-PATULJAK j.d.o.o.</item>
    </izvorni_sadrzaj>
    <derivirana_varijabla naziv="DomainObject.Predmet.OstaliListFormatedWithAdressOIB_1">
      <item>Dario Pušek, OIB 55920256322, Zelengajska Ulica 4 A, 10297 Kraljev Vrh punomoćnik sudionika u postupku DADO-PATULJAK j.d.o.o.</item>
    </derivirana_varijabla>
  </DomainObject.Predmet.OstaliListFormatedWithAdressOIB>
  <DomainObject.Predmet.OstaliListNazivFormated>
    <izvorni_sadrzaj>
      <item>Dario Pušek</item>
    </izvorni_sadrzaj>
    <derivirana_varijabla naziv="DomainObject.Predmet.OstaliListNazivFormated_1">
      <item>Dario Pušek</item>
    </derivirana_varijabla>
  </DomainObject.Predmet.OstaliListNazivFormated>
  <DomainObject.Predmet.OstaliListNazivFormatedOIB>
    <izvorni_sadrzaj>
      <item>Dario Pušek, OIB 55920256322</item>
    </izvorni_sadrzaj>
    <derivirana_varijabla naziv="DomainObject.Predmet.OstaliListNazivFormatedOIB_1">
      <item>Dario Pušek, OIB 55920256322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DADO-PATULJAK j.d.o.o.</izvorni_sadrzaj>
    <derivirana_varijabla naziv="DomainObject.Predmet.ProtustrankaIDrugi_1">DADO-PATULJAK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DADO-PATULJAK j.d.o.o., OIB 62499406663, Kraljev Vrh, Zelengajska 4 A, 10297 Kupljenovo</izvorni_sadrzaj>
    <derivirana_varijabla naziv="DomainObject.Predmet.ProtustrankaIDrugiAdressOIB_1">DADO-PATULJAK j.d.o.o., OIB 62499406663, Kraljev Vrh, Zelengajska 4 A, 10297 Kupljenovo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DADO-PATULJAK j.d.o.o.</item>
      <item>Dario Pušek</item>
    </izvorni_sadrzaj>
    <derivirana_varijabla naziv="DomainObject.Predmet.SudioniciListNaziv_1">
      <item>FINA Regionalni centar Zagreb</item>
      <item>DADO-PATULJAK j.d.o.o.</item>
      <item>Dario Pušek</item>
    </derivirana_varijabla>
  </DomainObject.Predmet.SudioniciListNaziv>
  <DomainObject.Predmet.SudioniciListAdressOIB>
    <izvorni_sadrzaj>
      <item>FINA Regionalni centar Zagreb, OIB 85821130368, Trg svibanjskih žrtava 1995. 1,10000 Zagreb</item>
      <item>DADO-PATULJAK j.d.o.o., OIB 62499406663, Kraljev Vrh, Zelengajska 4 A,10297 Kupljenovo</item>
      <item>Dario Pušek, OIB 55920256322, Zelengajska Ulica 4 A,10297 Kraljev Vrh</item>
    </izvorni_sadrzaj>
    <derivirana_varijabla naziv="DomainObject.Predmet.SudioniciListAdressOIB_1">
      <item>FINA Regionalni centar Zagreb, OIB 85821130368, Trg svibanjskih žrtava 1995. 1,10000 Zagreb</item>
      <item>DADO-PATULJAK j.d.o.o., OIB 62499406663, Kraljev Vrh, Zelengajska 4 A,10297 Kupljenovo</item>
      <item>Dario Pušek, OIB 55920256322, Zelengajska Ulica 4 A,10297 Kraljev Vrh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62499406663</item>
      <item>, OIB 55920256322</item>
    </izvorni_sadrzaj>
    <derivirana_varijabla naziv="DomainObject.Predmet.SudioniciListNazivOIB_1">
      <item>, OIB 85821130368</item>
      <item>, OIB 62499406663</item>
      <item>, OIB 55920256322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871</properties:Words>
  <properties:Characters>4892</properties:Characters>
  <properties:Lines>106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2017-07-19T09:16:00Z</dcterms:created>
  <dc:creator>Valentina Kranjčić</dc:creator>
  <cp:lastModifiedBy>Valentina Kranjčić</cp:lastModifiedBy>
  <cp:lastPrinted>2017-07-19T09:18:00Z</cp:lastPrinted>
  <dcterms:modified xmlns:xsi="http://www.w3.org/2001/XMLSchema-instance" xsi:type="dcterms:W3CDTF">2017-07-19T09:20:00Z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