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3023e" w14:paraId="163023e" w:rsidRDefault="00E677CA" w:rsidP="0086115E" w:rsidR="00EE76DA">
      <w:pPr>
        <w:jc w:val="both"/>
        <w15:collapsed w:val="false"/>
      </w:pPr>
      <w:bookmarkStart w:name="_GoBack" w:id="0"/>
      <w:bookmarkEnd w:id="0"/>
      <w:r>
        <w:t xml:space="preserve">              </w:t>
      </w:r>
      <w:r w:rsidR="00EE76DA" w:rsidRPr="00F268B0">
        <w:rPr>
          <w:noProof/>
        </w:rPr>
        <w:drawing>
          <wp:inline distR="0" distL="0" distB="0" distT="0">
            <wp:extent cy="720566" cx="539750"/>
            <wp:effectExtent b="381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027" cx="541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77CA" w:rsidP="0086115E" w:rsidR="00E677CA" w:rsidRPr="00F268B0">
      <w:pPr>
        <w:jc w:val="both"/>
      </w:pPr>
    </w:p>
    <w:p w:rsidRDefault="00FD50B6" w:rsidP="00FD50B6" w:rsidR="00FD50B6">
      <w:r>
        <w:t xml:space="preserve">REPUBLIKA HRVATSKA </w:t>
      </w:r>
    </w:p>
    <w:p w:rsidRDefault="00FD50B6" w:rsidP="00FD50B6" w:rsidR="00FD50B6">
      <w:r>
        <w:t>TRGOVAČKI SUD U ZAGREBU</w:t>
      </w:r>
    </w:p>
    <w:p w:rsidRDefault="00FD50B6" w:rsidP="00FD50B6" w:rsidR="00FD50B6"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                                                             </w:t>
      </w:r>
      <w:proofErr w:type="spellStart"/>
      <w:r w:rsidRPr="00FD50B6">
        <w:t>70.St</w:t>
      </w:r>
      <w:proofErr w:type="spellEnd"/>
      <w:r w:rsidRPr="00FD50B6">
        <w:t>-</w:t>
      </w:r>
      <w:proofErr w:type="spellStart"/>
      <w:r w:rsidRPr="00FD50B6">
        <w:t>5899</w:t>
      </w:r>
      <w:proofErr w:type="spellEnd"/>
      <w:r w:rsidRPr="00FD50B6">
        <w:t>/</w:t>
      </w:r>
      <w:proofErr w:type="spellStart"/>
      <w:r w:rsidRPr="00FD50B6">
        <w:t>2016</w:t>
      </w:r>
      <w:proofErr w:type="spellEnd"/>
    </w:p>
    <w:p w:rsidRDefault="00FD50B6" w:rsidP="00FD50B6" w:rsidR="00FD50B6">
      <w:r>
        <w:t xml:space="preserve">          </w:t>
      </w:r>
    </w:p>
    <w:p w:rsidRDefault="00FD50B6" w:rsidP="00FD50B6" w:rsidR="00FD50B6">
      <w:pPr>
        <w:jc w:val="center"/>
      </w:pPr>
      <w:r>
        <w:t>R E P U B L I K A   H R V A T S K A</w:t>
      </w:r>
    </w:p>
    <w:p w:rsidRDefault="00FD50B6" w:rsidP="00FD50B6" w:rsidR="00FD50B6">
      <w:pPr>
        <w:jc w:val="center"/>
      </w:pPr>
    </w:p>
    <w:p w:rsidRDefault="00FD50B6" w:rsidP="00FD50B6" w:rsidR="00FD50B6">
      <w:pPr>
        <w:jc w:val="center"/>
      </w:pPr>
      <w:r>
        <w:t>R J E Š E N J E</w:t>
      </w:r>
    </w:p>
    <w:p w:rsidRDefault="00FD50B6" w:rsidP="00FD50B6" w:rsidR="00FD50B6"/>
    <w:p w:rsidRDefault="00FD50B6" w:rsidP="00FD50B6" w:rsidR="00FD50B6"/>
    <w:p w:rsidRDefault="00FD50B6" w:rsidP="00FD50B6" w:rsidR="00FD50B6">
      <w:pPr>
        <w:jc w:val="both"/>
      </w:pPr>
      <w:r>
        <w:tab/>
        <w:t xml:space="preserve">Trgovački sud u Zagrebu, po sucu Maji Jurovicki, u stečajnom postupku nad dužnikom M.S.M.- d.o.o., OIB: 29843085244,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080</w:t>
      </w:r>
      <w:r w:rsidR="0098572E">
        <w:t>357597</w:t>
      </w:r>
      <w:proofErr w:type="spellEnd"/>
      <w:r w:rsidR="0098572E">
        <w:t xml:space="preserve">, Zagreb, </w:t>
      </w:r>
      <w:proofErr w:type="spellStart"/>
      <w:r w:rsidR="0098572E">
        <w:t>Vrisnička</w:t>
      </w:r>
      <w:proofErr w:type="spellEnd"/>
      <w:r w:rsidR="0098572E">
        <w:t xml:space="preserve"> </w:t>
      </w:r>
      <w:proofErr w:type="spellStart"/>
      <w:r w:rsidR="0098572E">
        <w:t>9b</w:t>
      </w:r>
      <w:proofErr w:type="spellEnd"/>
      <w:r w:rsidR="0098572E">
        <w:t xml:space="preserve">, </w:t>
      </w:r>
      <w:proofErr w:type="spellStart"/>
      <w:r w:rsidR="0098572E">
        <w:t>18</w:t>
      </w:r>
      <w:proofErr w:type="spellEnd"/>
      <w:r w:rsidR="0098572E">
        <w:t>. svib</w:t>
      </w:r>
      <w:r>
        <w:t>nja 2018.</w:t>
      </w:r>
    </w:p>
    <w:p w:rsidRDefault="00FD50B6" w:rsidP="00FD50B6" w:rsidR="00FD50B6"/>
    <w:p w:rsidRDefault="00FD50B6" w:rsidP="00FD50B6" w:rsidR="00F1797B">
      <w:pPr>
        <w:jc w:val="center"/>
      </w:pPr>
      <w:r>
        <w:t>r i j e š i o   j e</w:t>
      </w:r>
    </w:p>
    <w:p w:rsidRDefault="003C1262" w:rsidP="00FD50B6" w:rsidR="003C1262">
      <w:pPr>
        <w:jc w:val="center"/>
      </w:pPr>
    </w:p>
    <w:p w:rsidRDefault="003D48FD" w:rsidP="003D48FD" w:rsidR="00FD50B6" w:rsidRPr="00F268B0">
      <w:pPr>
        <w:jc w:val="both"/>
      </w:pPr>
      <w:r>
        <w:t xml:space="preserve">I     </w:t>
      </w:r>
      <w:r w:rsidR="003C1262">
        <w:t xml:space="preserve">Marko </w:t>
      </w:r>
      <w:proofErr w:type="spellStart"/>
      <w:r w:rsidR="003C1262">
        <w:t>Fak</w:t>
      </w:r>
      <w:proofErr w:type="spellEnd"/>
      <w:r w:rsidR="003C1262">
        <w:t xml:space="preserve"> iz Zagreba, Petrinjska 28, OIB:253</w:t>
      </w:r>
      <w:r>
        <w:t xml:space="preserve">00508272 </w:t>
      </w:r>
      <w:r w:rsidR="003C1262">
        <w:t>razrješava se dužnosti stečajnog upravitelja.</w:t>
      </w:r>
    </w:p>
    <w:p w:rsidRDefault="000C4E21" w:rsidP="003D48FD" w:rsidR="000C4E21" w:rsidRPr="00F268B0">
      <w:pPr>
        <w:jc w:val="both"/>
      </w:pPr>
    </w:p>
    <w:p w:rsidRDefault="000C4E21" w:rsidP="003D48FD" w:rsidR="00E029B4" w:rsidRPr="00F268B0">
      <w:pPr>
        <w:jc w:val="both"/>
      </w:pPr>
      <w:r>
        <w:t xml:space="preserve">II  </w:t>
      </w:r>
      <w:r w:rsidR="00E22E1E">
        <w:t xml:space="preserve"> </w:t>
      </w:r>
      <w:r w:rsidR="003D48FD">
        <w:t xml:space="preserve"> </w:t>
      </w:r>
      <w:r w:rsidR="00935646" w:rsidRPr="00F268B0">
        <w:t xml:space="preserve">Potvrđuje se imenovanje </w:t>
      </w:r>
      <w:r w:rsidR="003C1262" w:rsidRPr="003C1262">
        <w:t>Tomislav</w:t>
      </w:r>
      <w:r w:rsidR="003C1262">
        <w:t>a</w:t>
      </w:r>
      <w:r w:rsidR="003C1262" w:rsidRPr="003C1262">
        <w:t xml:space="preserve"> </w:t>
      </w:r>
      <w:proofErr w:type="spellStart"/>
      <w:r w:rsidR="003C1262" w:rsidRPr="003C1262">
        <w:t>Orehovec</w:t>
      </w:r>
      <w:proofErr w:type="spellEnd"/>
      <w:r w:rsidR="003C1262" w:rsidRPr="003C1262">
        <w:t xml:space="preserve">, </w:t>
      </w:r>
      <w:proofErr w:type="spellStart"/>
      <w:r w:rsidR="003C1262" w:rsidRPr="003C1262">
        <w:t>OIB</w:t>
      </w:r>
      <w:proofErr w:type="spellEnd"/>
      <w:r w:rsidR="003C1262" w:rsidRPr="003C1262">
        <w:t xml:space="preserve">: </w:t>
      </w:r>
      <w:proofErr w:type="spellStart"/>
      <w:r w:rsidR="003C1262" w:rsidRPr="003C1262">
        <w:t>02009648274</w:t>
      </w:r>
      <w:proofErr w:type="spellEnd"/>
      <w:r w:rsidR="003C1262" w:rsidRPr="003C1262">
        <w:t xml:space="preserve">, Zagreb, </w:t>
      </w:r>
      <w:proofErr w:type="spellStart"/>
      <w:r w:rsidR="003C1262" w:rsidRPr="003C1262">
        <w:t>Smičiklasova</w:t>
      </w:r>
      <w:proofErr w:type="spellEnd"/>
      <w:r w:rsidR="003C1262" w:rsidRPr="003C1262">
        <w:t xml:space="preserve"> </w:t>
      </w:r>
      <w:proofErr w:type="spellStart"/>
      <w:r w:rsidR="003C1262" w:rsidRPr="003C1262">
        <w:t>18</w:t>
      </w:r>
      <w:proofErr w:type="spellEnd"/>
      <w:r w:rsidR="003C1262" w:rsidRPr="003C1262">
        <w:t xml:space="preserve"> </w:t>
      </w:r>
      <w:r w:rsidR="00935646" w:rsidRPr="00F268B0">
        <w:t>kao novog stečajnog upravitelja u ovom stečajnom postupku.</w:t>
      </w:r>
    </w:p>
    <w:p w:rsidRDefault="00243285" w:rsidP="002D4CBC" w:rsidR="00243285" w:rsidRPr="00F268B0">
      <w:pPr>
        <w:jc w:val="both"/>
      </w:pPr>
    </w:p>
    <w:p w:rsidRDefault="00F1797B" w:rsidP="002D4CBC" w:rsidR="00F1797B" w:rsidRPr="00F268B0">
      <w:pPr>
        <w:jc w:val="center"/>
      </w:pPr>
      <w:r w:rsidRPr="00F268B0">
        <w:t>Obrazloženje</w:t>
      </w:r>
    </w:p>
    <w:p w:rsidRDefault="00243285" w:rsidP="00F1797B" w:rsidR="00243285" w:rsidRPr="00F268B0"/>
    <w:p w:rsidRDefault="00935646" w:rsidP="00462B20" w:rsidR="00935646" w:rsidRPr="00F268B0">
      <w:pPr>
        <w:ind w:firstLine="708"/>
        <w:jc w:val="both"/>
      </w:pPr>
      <w:r w:rsidRPr="00F268B0">
        <w:t xml:space="preserve">Na </w:t>
      </w:r>
      <w:r w:rsidR="003D48FD">
        <w:t>izvještajnom ročištu održanom 17</w:t>
      </w:r>
      <w:r w:rsidR="00E22E1E">
        <w:t>. svibnja 2018</w:t>
      </w:r>
      <w:r w:rsidRPr="00F268B0">
        <w:t>., skupština vjerovnika do</w:t>
      </w:r>
      <w:r w:rsidR="00C63044">
        <w:t xml:space="preserve">nijela je odluku da se umjesto </w:t>
      </w:r>
      <w:r w:rsidRPr="00F268B0">
        <w:t xml:space="preserve">stečajnog upravitelja </w:t>
      </w:r>
      <w:r w:rsidR="00C63044">
        <w:t>Marka</w:t>
      </w:r>
      <w:r w:rsidR="00C63044" w:rsidRPr="00C63044">
        <w:t xml:space="preserve"> </w:t>
      </w:r>
      <w:proofErr w:type="spellStart"/>
      <w:r w:rsidR="00C63044" w:rsidRPr="00C63044">
        <w:t>Fak</w:t>
      </w:r>
      <w:proofErr w:type="spellEnd"/>
      <w:r w:rsidR="00C63044" w:rsidRPr="00C63044">
        <w:t xml:space="preserve"> </w:t>
      </w:r>
      <w:r w:rsidRPr="00F268B0">
        <w:t>kojeg je imenovao sud, izabere novi stečajni upravitelj i to</w:t>
      </w:r>
      <w:r w:rsidR="00C63044" w:rsidRPr="00C63044">
        <w:t xml:space="preserve"> Tomislava </w:t>
      </w:r>
      <w:proofErr w:type="spellStart"/>
      <w:r w:rsidR="00C63044" w:rsidRPr="00C63044">
        <w:t>Orehovec</w:t>
      </w:r>
      <w:proofErr w:type="spellEnd"/>
      <w:r w:rsidR="0002349E">
        <w:t>.</w:t>
      </w:r>
    </w:p>
    <w:p w:rsidRDefault="00935646" w:rsidP="00462B20" w:rsidR="00935646" w:rsidRPr="00F268B0">
      <w:pPr>
        <w:ind w:firstLine="708"/>
        <w:jc w:val="both"/>
      </w:pPr>
      <w:r w:rsidRPr="00F268B0">
        <w:t>Skupština vjerovnika donijela je navedenu odluku jednoglasno u skladu s čl. 105. st. 2. Stečajnog zakona („Narodne novine“ broj 71/15, dalje: SZ).</w:t>
      </w:r>
    </w:p>
    <w:p w:rsidRDefault="00935646" w:rsidP="00F418B3" w:rsidR="00935646" w:rsidRPr="00F268B0">
      <w:pPr>
        <w:ind w:firstLine="708"/>
        <w:jc w:val="both"/>
      </w:pPr>
      <w:r w:rsidRPr="00F268B0">
        <w:t xml:space="preserve">Slijedom navedenog, sud je na temelju odredbe čl. 87. st. 3. SZ-a potvrdio imenovanje </w:t>
      </w:r>
      <w:r w:rsidR="00C63044" w:rsidRPr="00C63044">
        <w:t xml:space="preserve">Tomislava </w:t>
      </w:r>
      <w:proofErr w:type="spellStart"/>
      <w:r w:rsidR="00C63044" w:rsidRPr="00C63044">
        <w:t>Orehovec</w:t>
      </w:r>
      <w:proofErr w:type="spellEnd"/>
      <w:r w:rsidR="00C63044" w:rsidRPr="00C63044">
        <w:t xml:space="preserve"> </w:t>
      </w:r>
      <w:r w:rsidRPr="00F268B0">
        <w:t>novim stečajnim upraviteljem u ovom stečajnom postupku.</w:t>
      </w:r>
    </w:p>
    <w:p w:rsidRDefault="00935646" w:rsidP="00F418B3" w:rsidR="00935646" w:rsidRPr="00F268B0">
      <w:pPr>
        <w:ind w:firstLine="708"/>
        <w:jc w:val="both"/>
      </w:pPr>
    </w:p>
    <w:p w:rsidRDefault="00371E33" w:rsidP="00C249EE" w:rsidR="00F1797B" w:rsidRPr="00F268B0">
      <w:pPr>
        <w:jc w:val="center"/>
      </w:pPr>
      <w:r w:rsidRPr="00F268B0">
        <w:t xml:space="preserve">U Zagrebu </w:t>
      </w:r>
      <w:r w:rsidR="00C63044">
        <w:t>18</w:t>
      </w:r>
      <w:r w:rsidR="00462B20" w:rsidRPr="00462B20">
        <w:t>. svibnja 2018.</w:t>
      </w:r>
    </w:p>
    <w:p w:rsidRDefault="00243285" w:rsidP="00243285" w:rsidR="00F1797B">
      <w:pPr>
        <w:ind w:firstLine="708" w:left="4248"/>
      </w:pPr>
      <w:r w:rsidRPr="00F268B0">
        <w:t xml:space="preserve">                                                  </w:t>
      </w:r>
      <w:r w:rsidR="00462B20">
        <w:t xml:space="preserve">       </w:t>
      </w:r>
      <w:r w:rsidR="00F1797B" w:rsidRPr="00F268B0">
        <w:t xml:space="preserve">Sudac:  </w:t>
      </w:r>
    </w:p>
    <w:p w:rsidRDefault="00C249EE" w:rsidP="00243285" w:rsidR="00C249EE">
      <w:pPr>
        <w:ind w:firstLine="708" w:left="4248"/>
      </w:pPr>
    </w:p>
    <w:p w:rsidRDefault="00462B20" w:rsidP="00462B20" w:rsidR="00462B20" w:rsidRPr="00F268B0">
      <w:pPr>
        <w:ind w:firstLine="708" w:left="4248"/>
        <w:jc w:val="right"/>
      </w:pPr>
      <w:r>
        <w:t>Maja Jurovicki</w:t>
      </w:r>
      <w:r w:rsidR="00C72EC0">
        <w:t xml:space="preserve">, v.r. </w:t>
      </w:r>
    </w:p>
    <w:p w:rsidRDefault="004918BD" w:rsidP="004918BD" w:rsidR="00F1797B" w:rsidRPr="00F268B0">
      <w:pPr>
        <w:jc w:val="right"/>
      </w:pPr>
      <w:r w:rsidRPr="00F268B0">
        <w:t xml:space="preserve"> </w:t>
      </w:r>
    </w:p>
    <w:p w:rsidRDefault="008D55C6" w:rsidP="002D4CBC" w:rsidR="008D55C6" w:rsidRPr="00F268B0">
      <w:pPr>
        <w:jc w:val="both"/>
      </w:pPr>
    </w:p>
    <w:p w:rsidRDefault="00462B20" w:rsidP="002D4CBC" w:rsidR="00F1797B" w:rsidRPr="00F268B0">
      <w:pPr>
        <w:jc w:val="both"/>
      </w:pPr>
      <w:r w:rsidRPr="00F268B0">
        <w:t>UPUTA O PRAVNOM LIJEKU:</w:t>
      </w:r>
    </w:p>
    <w:p w:rsidRDefault="00F1797B" w:rsidP="002D4CBC" w:rsidR="00243285" w:rsidRPr="00F268B0">
      <w:pPr>
        <w:jc w:val="both"/>
      </w:pPr>
      <w:r w:rsidRPr="00F268B0">
        <w:t>Protiv ovog rješenja može se uložiti žalba Visokom trgovačkom sudu Republike Hrvatske u roku od 8 dana. Žalba  se ulaže  putem ovog suda u 2 primjerka.</w:t>
      </w:r>
    </w:p>
    <w:p w:rsidRDefault="008D55C6" w:rsidP="002D4CBC" w:rsidR="008D55C6" w:rsidRPr="00F268B0">
      <w:pPr>
        <w:jc w:val="both"/>
      </w:pPr>
    </w:p>
    <w:p w:rsidRDefault="00C72EC0" w:rsidP="004F5146" w:rsidR="00C72EC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C72EC0" w:rsidP="004F5146" w:rsidR="00C72EC0">
      <w:pPr>
        <w:jc w:val="right"/>
      </w:pPr>
      <w:r>
        <w:t xml:space="preserve">Mirjana Gašparić </w:t>
      </w:r>
    </w:p>
    <w:p w:rsidRDefault="00B93BB9" w:rsidP="0084294F" w:rsidR="00B93BB9" w:rsidRPr="00F268B0">
      <w:pPr>
        <w:jc w:val="both"/>
      </w:pPr>
    </w:p>
    <w:sectPr w:rsidSect="009D1EFC" w:rsidR="00B93BB9" w:rsidRPr="00F268B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1EFC" w:rsidP="009D1EFC" w:rsidR="009D1EFC">
      <w:r>
        <w:separator/>
      </w:r>
    </w:p>
  </w:endnote>
  <w:endnote w:id="0" w:type="continuationSeparator">
    <w:p w:rsidRDefault="009D1EFC" w:rsidP="009D1EFC" w:rsidR="009D1E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1EFC" w:rsidP="009D1EFC" w:rsidR="009D1EFC">
      <w:r>
        <w:separator/>
      </w:r>
    </w:p>
  </w:footnote>
  <w:footnote w:id="0" w:type="continuationSeparator">
    <w:p w:rsidRDefault="009D1EFC" w:rsidP="009D1EFC" w:rsidR="009D1E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EFC" w:rsidR="009D1EFC">
    <w:pPr>
      <w:pStyle w:val="Zaglavlje"/>
      <w:jc w:val="right"/>
    </w:pPr>
    <w:smartTag w:element="metricconverter" w:uri="urn:schemas-microsoft-com:office:smarttags">
      <w:smartTagPr>
        <w:attr w:val="67. St" w:name="ProductID"/>
      </w:smartTagPr>
      <w:r w:rsidRPr="009D1EFC">
        <w:t>67. St</w:t>
      </w:r>
    </w:smartTag>
    <w:r w:rsidRPr="009D1EFC">
      <w:t xml:space="preserve"> -149/06 </w:t>
    </w:r>
    <w:r>
      <w:t xml:space="preserve">   </w:t>
    </w:r>
    <w:sdt>
      <w:sdtPr>
        <w:id w:val="26242862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D48FD">
          <w:rPr>
            <w:noProof/>
          </w:rPr>
          <w:t>2</w:t>
        </w:r>
        <w:r>
          <w:fldChar w:fldCharType="end"/>
        </w:r>
      </w:sdtContent>
    </w:sdt>
  </w:p>
  <w:p w:rsidRDefault="009D1EFC" w:rsidR="009D1EF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03553"/>
    <w:rsid w:val="0002349E"/>
    <w:rsid w:val="00061B0B"/>
    <w:rsid w:val="0009227D"/>
    <w:rsid w:val="000B52B9"/>
    <w:rsid w:val="000C4E21"/>
    <w:rsid w:val="000E2119"/>
    <w:rsid w:val="000F295A"/>
    <w:rsid w:val="000F481F"/>
    <w:rsid w:val="00100575"/>
    <w:rsid w:val="001F2E2A"/>
    <w:rsid w:val="0023596B"/>
    <w:rsid w:val="00243285"/>
    <w:rsid w:val="002D4CBC"/>
    <w:rsid w:val="0034529A"/>
    <w:rsid w:val="00371E33"/>
    <w:rsid w:val="003A083E"/>
    <w:rsid w:val="003C1262"/>
    <w:rsid w:val="003D48FD"/>
    <w:rsid w:val="00462B20"/>
    <w:rsid w:val="004918BD"/>
    <w:rsid w:val="0053524A"/>
    <w:rsid w:val="00555B2F"/>
    <w:rsid w:val="005D3DA3"/>
    <w:rsid w:val="006B77AD"/>
    <w:rsid w:val="0084294F"/>
    <w:rsid w:val="0086115E"/>
    <w:rsid w:val="008B7918"/>
    <w:rsid w:val="008D55C6"/>
    <w:rsid w:val="00935646"/>
    <w:rsid w:val="009508C1"/>
    <w:rsid w:val="0098572E"/>
    <w:rsid w:val="00990BF7"/>
    <w:rsid w:val="009C58F8"/>
    <w:rsid w:val="009D1EFC"/>
    <w:rsid w:val="009E6687"/>
    <w:rsid w:val="00A0400A"/>
    <w:rsid w:val="00A34576"/>
    <w:rsid w:val="00AE4DC7"/>
    <w:rsid w:val="00AF4533"/>
    <w:rsid w:val="00B85BF4"/>
    <w:rsid w:val="00B9131D"/>
    <w:rsid w:val="00B93BB9"/>
    <w:rsid w:val="00C249EE"/>
    <w:rsid w:val="00C262CF"/>
    <w:rsid w:val="00C53B7E"/>
    <w:rsid w:val="00C63044"/>
    <w:rsid w:val="00C72EC0"/>
    <w:rsid w:val="00CB5843"/>
    <w:rsid w:val="00CD080D"/>
    <w:rsid w:val="00D0668D"/>
    <w:rsid w:val="00D26CB0"/>
    <w:rsid w:val="00D73885"/>
    <w:rsid w:val="00D87122"/>
    <w:rsid w:val="00DE270A"/>
    <w:rsid w:val="00E029B4"/>
    <w:rsid w:val="00E15D54"/>
    <w:rsid w:val="00E22E1E"/>
    <w:rsid w:val="00E677CA"/>
    <w:rsid w:val="00E67FD5"/>
    <w:rsid w:val="00EE76DA"/>
    <w:rsid w:val="00F1797B"/>
    <w:rsid w:val="00F268B0"/>
    <w:rsid w:val="00F418B3"/>
    <w:rsid w:val="00FD5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262C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F45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453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D1E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D1EFC"/>
    <w:rPr>
      <w:sz w:val="24"/>
      <w:szCs w:val="24"/>
    </w:rPr>
  </w:style>
  <w:style w:styleId="Podnoje" w:type="paragraph">
    <w:name w:val="footer"/>
    <w:basedOn w:val="Normal"/>
    <w:link w:val="PodnojeChar"/>
    <w:rsid w:val="009D1E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D1EF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2E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2E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2E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2E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2E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262C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F45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453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D1E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D1EFC"/>
    <w:rPr>
      <w:sz w:val="24"/>
      <w:szCs w:val="24"/>
    </w:rPr>
  </w:style>
  <w:style w:styleId="Podnoje" w:type="paragraph">
    <w:name w:val="footer"/>
    <w:basedOn w:val="Normal"/>
    <w:link w:val="PodnojeChar"/>
    <w:rsid w:val="009D1E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D1EF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2E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2E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2E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2E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2E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5899</izvorni_sadrzaj>
    <derivirana_varijabla naziv="DomainObject.Predmet.Broj_1">5899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St-5899/2016</izvorni_sadrzaj>
    <derivirana_varijabla naziv="DomainObject.Predmet.OznakaBroj_1">St-5899/2016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M.S.M.-d.o.o. za trgovinu, ugostiteljstvo i turizam u stečaju zastupanog po punomoćniku Mladen Sokolić</izvorni_sadrzaj>
    <derivirana_varijabla naziv="DomainObject.Predmet.ProtustrankaFormated_1">  M.S.M.-d.o.o. za trgovinu, ugostiteljstvo i turizam u stečaju zastupanog po punomoćniku Mladen Sokolić</derivirana_varijabla>
  </DomainObject.Predmet.ProtustrankaFormated>
  <DomainObject.Predmet.ProtustrankaFormatedOIB>
    <izvorni_sadrzaj>  M.S.M.-d.o.o. za trgovinu, ugostiteljstvo i turizam u stečaju, OIB 29843085244 zastupanog po punomoćniku Mladen Sokolić</izvorni_sadrzaj>
    <derivirana_varijabla naziv="DomainObject.Predmet.ProtustrankaFormatedOIB_1">  M.S.M.-d.o.o. za trgovinu, ugostiteljstvo i turizam u stečaju, OIB 29843085244 zastupanog po punomoćniku Mladen Sokolić</derivirana_varijabla>
  </DomainObject.Predmet.ProtustrankaFormatedOIB>
  <DomainObject.Predmet.ProtustrankaFormatedWithAdress>
    <izvorni_sadrzaj> M.S.M.-d.o.o. za trgovinu, ugostiteljstvo i turizam u stečaju, Vrisnička 9B, 10000 Zagreb zastupanog po punomoćniku Mladen Sokolić</izvorni_sadrzaj>
    <derivirana_varijabla naziv="DomainObject.Predmet.ProtustrankaFormatedWithAdress_1"> M.S.M.-d.o.o. za trgovinu, ugostiteljstvo i turizam u stečaju, Vrisnička 9B, 10000 Zagreb zastupanog po punomoćniku Mladen Sokolić</derivirana_varijabla>
  </DomainObject.Predmet.ProtustrankaFormatedWithAdress>
  <DomainObject.Predmet.ProtustrankaFormatedWithAdressOIB>
    <izvorni_sadrzaj> M.S.M.-d.o.o. za trgovinu, ugostiteljstvo i turizam u stečaju, OIB 29843085244, Vrisnička 9B, 10000 Zagreb zastupanog po punomoćniku Mladen Sokolić</izvorni_sadrzaj>
    <derivirana_varijabla naziv="DomainObject.Predmet.ProtustrankaFormatedWithAdressOIB_1"> M.S.M.-d.o.o. za trgovinu, ugostiteljstvo i turizam u stečaju, OIB 29843085244, Vrisnička 9B, 10000 Zagreb zastupanog po punomoćniku Mladen Sokolić</derivirana_varijabla>
  </DomainObject.Predmet.ProtustrankaFormatedWithAdressOIB>
  <DomainObject.Predmet.ProtustrankaWithAdress>
    <izvorni_sadrzaj>M.S.M.-d.o.o. za trgovinu, ugostiteljstvo i turizam u stečaju Vrisnička 9B, 10000 Zagreb</izvorni_sadrzaj>
    <derivirana_varijabla naziv="DomainObject.Predmet.ProtustrankaWithAdress_1">M.S.M.-d.o.o. za trgovinu, ugostiteljstvo i turizam u stečaju Vrisnička 9B, 10000 Zagreb</derivirana_varijabla>
  </DomainObject.Predmet.ProtustrankaWithAdress>
  <DomainObject.Predmet.ProtustrankaWithAdressOIB>
    <izvorni_sadrzaj>M.S.M.-d.o.o. za trgovinu, ugostiteljstvo i turizam u stečaju, OIB 29843085244, Vrisnička 9B, 10000 Zagreb</izvorni_sadrzaj>
    <derivirana_varijabla naziv="DomainObject.Predmet.ProtustrankaWithAdressOIB_1">M.S.M.-d.o.o. za trgovinu, ugostiteljstvo i turizam u stečaju, OIB 29843085244, Vrisnička 9B, 10000 Zagreb</derivirana_varijabla>
  </DomainObject.Predmet.ProtustrankaWithAdressOIB>
  <DomainObject.Predmet.ProtustrankaNazivFormated>
    <izvorni_sadrzaj>M.S.M.-d.o.o. za trgovinu, ugostiteljstvo i turizam u stečaju</izvorni_sadrzaj>
    <derivirana_varijabla naziv="DomainObject.Predmet.ProtustrankaNazivFormated_1">M.S.M.-d.o.o. za trgovinu, ugostiteljstvo i turizam u stečaju</derivirana_varijabla>
  </DomainObject.Predmet.ProtustrankaNazivFormated>
  <DomainObject.Predmet.ProtustrankaNazivFormatedOIB>
    <izvorni_sadrzaj>M.S.M.-d.o.o. za trgovinu, ugostiteljstvo i turizam u stečaju, OIB 29843085244</izvorni_sadrzaj>
    <derivirana_varijabla naziv="DomainObject.Predmet.ProtustrankaNazivFormatedOIB_1">M.S.M.-d.o.o. za trgovinu, ugostiteljstvo i turizam u stečaju, OIB 29843085244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ZOU Dražen Crnković &amp; Alen Pešušić</izvorni_sadrzaj>
    <derivirana_varijabla naziv="DomainObject.Predmet.StrankaFormated_1">  FINA Regionalni centar Zagreb; ZOU Dražen Crnković &amp; Alen Pešušić</derivirana_varijabla>
  </DomainObject.Predmet.StrankaFormated>
  <DomainObject.Predmet.StrankaFormatedOIB>
    <izvorni_sadrzaj>  FINA Regionalni centar Zagreb, OIB 85821130368; ZOU Dražen Crnković &amp; Alen Pešušić</izvorni_sadrzaj>
    <derivirana_varijabla naziv="DomainObject.Predmet.StrankaFormatedOIB_1">  FINA Regionalni centar Zagreb, OIB 85821130368; ZOU Dražen Crnković &amp; Alen Pešušić</derivirana_varijabla>
  </DomainObject.Predmet.StrankaFormatedOIB>
  <DomainObject.Predmet.StrankaFormatedWithAdress>
    <izvorni_sadrzaj> FINA Regionalni centar Zagreb, Trg svibanjskih žrtava 1995 br. 1, 10000 Zagreb; ZOU Dražen Crnković &amp; Alen Pešušić, Vlaška 77, 10000 Zagreb</izvorni_sadrzaj>
    <derivirana_varijabla naziv="DomainObject.Predmet.StrankaFormatedWithAdress_1"> FINA Regionalni centar Zagreb, Trg svibanjskih žrtava 1995 br. 1, 10000 Zagreb; ZOU Dražen Crnković &amp; Alen Pešušić, Vlaška 77, 10000 Zagreb</derivirana_varijabla>
  </DomainObject.Predmet.StrankaFormatedWithAdress>
  <DomainObject.Predmet.StrankaFormatedWithAdressOIB>
    <izvorni_sadrzaj> FINA Regionalni centar Zagreb, OIB 85821130368, Trg svibanjskih žrtava 1995 br. 1, 10000 Zagreb; ZOU Dražen Crnković &amp; Alen Pešušić, Vlaška 77, 10000 Zagreb</izvorni_sadrzaj>
    <derivirana_varijabla naziv="DomainObject.Predmet.StrankaFormatedWithAdressOIB_1"> FINA Regionalni centar Zagreb, OIB 85821130368, Trg svibanjskih žrtava 1995 br. 1, 10000 Zagreb; ZOU Dražen Crnković &amp; Alen Pešušić, Vlaška 77, 10000 Zagreb</derivirana_varijabla>
  </DomainObject.Predmet.StrankaFormatedWithAdressOIB>
  <DomainObject.Predmet.StrankaWithAdress>
    <izvorni_sadrzaj>FINA Regionalni centar Zagreb Trg svibanjskih žrtava 1995 br. 1,10000 Zagreb,ZOU Dražen Crnković &amp; Alen Pešušić Vlaška 77,10000 Zagreb</izvorni_sadrzaj>
    <derivirana_varijabla naziv="DomainObject.Predmet.StrankaWithAdress_1">FINA Regionalni centar Zagreb Trg svibanjskih žrtava 1995 br. 1,10000 Zagreb,ZOU Dražen Crnković &amp; Alen Pešušić Vlaška 77,10000 Zagreb</derivirana_varijabla>
  </DomainObject.Predmet.StrankaWithAdress>
  <DomainObject.Predmet.StrankaWithAdressOIB>
    <izvorni_sadrzaj>FINA Regionalni centar Zagreb, OIB 85821130368, Trg svibanjskih žrtava 1995 br. 1,10000 Zagreb,ZOU Dražen Crnković &amp; Alen Pešušić, Vlaška 77,10000 Zagreb</izvorni_sadrzaj>
    <derivirana_varijabla naziv="DomainObject.Predmet.StrankaWithAdressOIB_1">FINA Regionalni centar Zagreb, OIB 85821130368, Trg svibanjskih žrtava 1995 br. 1,10000 Zagreb,ZOU Dražen Crnković &amp; Alen Pešušić, Vlaška 77,10000 Zagreb</derivirana_varijabla>
  </DomainObject.Predmet.StrankaWithAdressOIB>
  <DomainObject.Predmet.StrankaNazivFormated>
    <izvorni_sadrzaj>FINA Regionalni centar Zagreb,ZOU Dražen Crnković &amp; Alen Pešušić</izvorni_sadrzaj>
    <derivirana_varijabla naziv="DomainObject.Predmet.StrankaNazivFormated_1">FINA Regionalni centar Zagreb,ZOU Dražen Crnković &amp; Alen Pešušić</derivirana_varijabla>
  </DomainObject.Predmet.StrankaNazivFormated>
  <DomainObject.Predmet.StrankaNazivFormatedOIB>
    <izvorni_sadrzaj>FINA Regionalni centar Zagreb, OIB 85821130368,ZOU Dražen Crnković &amp; Alen Pešušić</izvorni_sadrzaj>
    <derivirana_varijabla naziv="DomainObject.Predmet.StrankaNazivFormatedOIB_1">FINA Regionalni centar Zagreb, OIB 85821130368,ZOU Dražen Crnković &amp; Alen Pešušić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ZOU Dražen Crnković &amp; Alen Pešušić</item>
    </izvorni_sadrzaj>
    <derivirana_varijabla naziv="DomainObject.Predmet.StrankaListFormated_1">
      <item>FINA Regionalni centar Zagreb</item>
      <item>ZOU Dražen Crnković &amp; Alen Pešušić</item>
    </derivirana_varijabla>
  </DomainObject.Predmet.StrankaListFormated>
  <DomainObject.Predmet.StrankaListFormatedOIB>
    <izvorni_sadrzaj>
      <item>FINA Regionalni centar Zagreb, OIB 85821130368</item>
      <item>ZOU Dražen Crnković &amp; Alen Pešušić</item>
    </izvorni_sadrzaj>
    <derivirana_varijabla naziv="DomainObject.Predmet.StrankaListFormatedOIB_1">
      <item>FINA Regionalni centar Zagreb, OIB 85821130368</item>
      <item>ZOU Dražen Crnković &amp; Alen Pešušić</item>
    </derivirana_varijabla>
  </DomainObject.Predmet.StrankaListFormatedOIB>
  <DomainObject.Predmet.StrankaListFormatedWithAdress>
    <izvorni_sadrzaj>
      <item>FINA Regionalni centar Zagreb, Trg svibanjskih žrtava 1995 br. 1, 10000 Zagreb</item>
      <item>ZOU Dražen Crnković &amp; Alen Pešušić, Vlaška 77, 10000 Zagreb</item>
    </izvorni_sadrzaj>
    <derivirana_varijabla naziv="DomainObject.Predmet.StrankaListFormatedWithAdress_1">
      <item>FINA Regionalni centar Zagreb, Trg svibanjskih žrtava 1995 br. 1, 10000 Zagreb</item>
      <item>ZOU Dražen Crnković &amp; Alen Pešušić, Vlaška 77,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  <item>ZOU Dražen Crnković &amp; Alen Pešušić, Vlaška 77, 10000 Zagreb</item>
    </izvorni_sadrzaj>
    <derivirana_varijabla naziv="DomainObject.Predmet.StrankaListFormatedWithAdressOIB_1">
      <item>FINA Regionalni centar Zagreb, OIB 85821130368, Trg svibanjskih žrtava 1995 br. 1, 10000 Zagreb</item>
      <item>ZOU Dražen Crnković &amp; Alen Pešušić, Vlaška 77, 10000 Zagreb</item>
    </derivirana_varijabla>
  </DomainObject.Predmet.StrankaListFormatedWithAdressOIB>
  <DomainObject.Predmet.StrankaListNazivFormated>
    <izvorni_sadrzaj>
      <item>FINA Regionalni centar Zagreb</item>
      <item>ZOU Dražen Crnković &amp; Alen Pešušić</item>
    </izvorni_sadrzaj>
    <derivirana_varijabla naziv="DomainObject.Predmet.StrankaListNazivFormated_1">
      <item>FINA Regionalni centar Zagreb</item>
      <item>ZOU Dražen Crnković &amp; Alen Pešušić</item>
    </derivirana_varijabla>
  </DomainObject.Predmet.StrankaListNazivFormated>
  <DomainObject.Predmet.StrankaListNazivFormatedOIB>
    <izvorni_sadrzaj>
      <item>FINA Regionalni centar Zagreb, OIB 85821130368</item>
      <item>ZOU Dražen Crnković &amp; Alen Pešušić</item>
    </izvorni_sadrzaj>
    <derivirana_varijabla naziv="DomainObject.Predmet.StrankaListNazivFormatedOIB_1">
      <item>FINA Regionalni centar Zagreb, OIB 85821130368</item>
      <item>ZOU Dražen Crnković &amp; Alen Pešušić</item>
    </derivirana_varijabla>
  </DomainObject.Predmet.StrankaListNazivFormatedOIB>
  <DomainObject.Predmet.ProtuStrankaListFormated>
    <izvorni_sadrzaj>
      <item>M.S.M.-d.o.o. za trgovinu, ugostiteljstvo i turizam u stečaju zastupanog po punomoćniku Mladen Sokolić</item>
    </izvorni_sadrzaj>
    <derivirana_varijabla naziv="DomainObject.Predmet.ProtuStrankaListFormated_1">
      <item>M.S.M.-d.o.o. za trgovinu, ugostiteljstvo i turizam u stečaju zastupanog po punomoćniku Mladen Sokolić</item>
    </derivirana_varijabla>
  </DomainObject.Predmet.ProtuStrankaListFormated>
  <DomainObject.Predmet.ProtuStrankaListFormatedOIB>
    <izvorni_sadrzaj>
      <item>M.S.M.-d.o.o. za trgovinu, ugostiteljstvo i turizam u stečaju, OIB 29843085244 zastupanog po punomoćniku Mladen Sokolić</item>
    </izvorni_sadrzaj>
    <derivirana_varijabla naziv="DomainObject.Predmet.ProtuStrankaListFormatedOIB_1">
      <item>M.S.M.-d.o.o. za trgovinu, ugostiteljstvo i turizam u stečaju, OIB 29843085244 zastupanog po punomoćniku Mladen Sokolić</item>
    </derivirana_varijabla>
  </DomainObject.Predmet.ProtuStrankaListFormatedOIB>
  <DomainObject.Predmet.ProtuStrankaListFormatedWithAdress>
    <izvorni_sadrzaj>
      <item>M.S.M.-d.o.o. za trgovinu, ugostiteljstvo i turizam u stečaju, Vrisnička 9B, 10000 Zagreb zastupanog po punomoćniku Mladen Sokolić</item>
    </izvorni_sadrzaj>
    <derivirana_varijabla naziv="DomainObject.Predmet.ProtuStrankaListFormatedWithAdress_1">
      <item>M.S.M.-d.o.o. za trgovinu, ugostiteljstvo i turizam u stečaju, Vrisnička 9B, 10000 Zagreb zastupanog po punomoćniku Mladen Sokolić</item>
    </derivirana_varijabla>
  </DomainObject.Predmet.ProtuStrankaListFormatedWithAdress>
  <DomainObject.Predmet.ProtuStrankaListFormatedWithAdressOIB>
    <izvorni_sadrzaj>
      <item>M.S.M.-d.o.o. za trgovinu, ugostiteljstvo i turizam u stečaju, OIB 29843085244, Vrisnička 9B, 10000 Zagreb zastupanog po punomoćniku Mladen Sokolić</item>
    </izvorni_sadrzaj>
    <derivirana_varijabla naziv="DomainObject.Predmet.ProtuStrankaListFormatedWithAdressOIB_1">
      <item>M.S.M.-d.o.o. za trgovinu, ugostiteljstvo i turizam u stečaju, OIB 29843085244, Vrisnička 9B, 10000 Zagreb zastupanog po punomoćniku Mladen Sokolić</item>
    </derivirana_varijabla>
  </DomainObject.Predmet.ProtuStrankaListFormatedWithAdressOIB>
  <DomainObject.Predmet.ProtuStrankaListNazivFormated>
    <izvorni_sadrzaj>
      <item>M.S.M.-d.o.o. za trgovinu, ugostiteljstvo i turizam u stečaju</item>
    </izvorni_sadrzaj>
    <derivirana_varijabla naziv="DomainObject.Predmet.ProtuStrankaListNazivFormated_1">
      <item>M.S.M.-d.o.o. za trgovinu, ugostiteljstvo i turizam u stečaju</item>
    </derivirana_varijabla>
  </DomainObject.Predmet.ProtuStrankaListNazivFormated>
  <DomainObject.Predmet.ProtuStrankaListNazivFormatedOIB>
    <izvorni_sadrzaj>
      <item>M.S.M.-d.o.o. za trgovinu, ugostiteljstvo i turizam u stečaju, OIB 29843085244</item>
    </izvorni_sadrzaj>
    <derivirana_varijabla naziv="DomainObject.Predmet.ProtuStrankaListNazivFormatedOIB_1">
      <item>M.S.M.-d.o.o. za trgovinu, ugostiteljstvo i turizam u stečaju, OIB 29843085244</item>
    </derivirana_varijabla>
  </DomainObject.Predmet.ProtuStrankaListNazivFormatedOIB>
  <DomainObject.Predmet.OstaliListFormated>
    <izvorni_sadrzaj>
      <item>Mladen Sokolić punomoćnik sudionika u postupku M.S.M.-d.o.o. za trgovinu, ugostiteljstvo i turizam u stečaju</item>
      <item>Verica Sokolić</item>
      <item>ŽUPANIJSKO DRŽAVNO ODVJETNIŠTVO  ZAGREB</item>
      <item>Marko Fak</item>
    </izvorni_sadrzaj>
    <derivirana_varijabla naziv="DomainObject.Predmet.OstaliListFormated_1">
      <item>Mladen Sokolić punomoćnik sudionika u postupku M.S.M.-d.o.o. za trgovinu, ugostiteljstvo i turizam u stečaju</item>
      <item>Verica Sokolić</item>
      <item>ŽUPANIJSKO DRŽAVNO ODVJETNIŠTVO  ZAGREB</item>
      <item>Marko Fak</item>
    </derivirana_varijabla>
  </DomainObject.Predmet.OstaliListFormated>
  <DomainObject.Predmet.OstaliListFormatedOIB>
    <izvorni_sadrzaj>
      <item>Mladen Sokolić, OIB 88979769825 punomoćnik sudionika u postupku M.S.M.-d.o.o. za trgovinu, ugostiteljstvo i turizam u stečaju</item>
      <item>Verica Sokolić, OIB 47744851495</item>
      <item>ŽUPANIJSKO DRŽAVNO ODVJETNIŠTVO  ZAGREB</item>
      <item>Marko Fak, OIB 25300508272</item>
    </izvorni_sadrzaj>
    <derivirana_varijabla naziv="DomainObject.Predmet.OstaliListFormatedOIB_1">
      <item>Mladen Sokolić, OIB 88979769825 punomoćnik sudionika u postupku M.S.M.-d.o.o. za trgovinu, ugostiteljstvo i turizam u stečaju</item>
      <item>Verica Sokolić, OIB 47744851495</item>
      <item>ŽUPANIJSKO DRŽAVNO ODVJETNIŠTVO  ZAGREB</item>
      <item>Marko Fak, OIB 25300508272</item>
    </derivirana_varijabla>
  </DomainObject.Predmet.OstaliListFormatedOIB>
  <DomainObject.Predmet.OstaliListFormatedWithAdress>
    <izvorni_sadrzaj>
      <item>Mladen Sokolić, Vrisnička 9b, 10000 Zagreb punomoćnik sudionika u postupku M.S.M.-d.o.o. za trgovinu, ugostiteljstvo i turizam u stečaju</item>
      <item>Verica Sokolić, Vrisnička 9b, 10000 Zagreb</item>
      <item>ŽUPANIJSKO DRŽAVNO ODVJETNIŠTVO  ZAGREB</item>
      <item>Marko Fak, Trg Žrtava Fašizma 5, 10000 Zagreb</item>
    </izvorni_sadrzaj>
    <derivirana_varijabla naziv="DomainObject.Predmet.OstaliListFormatedWithAdress_1">
      <item>Mladen Sokolić, Vrisnička 9b, 10000 Zagreb punomoćnik sudionika u postupku M.S.M.-d.o.o. za trgovinu, ugostiteljstvo i turizam u stečaju</item>
      <item>Verica Sokolić, Vrisnička 9b, 10000 Zagreb</item>
      <item>ŽUPANIJSKO DRŽAVNO ODVJETNIŠTVO  ZAGREB</item>
      <item>Marko Fak, Trg Žrtava Fašizma 5, 10000 Zagreb</item>
    </derivirana_varijabla>
  </DomainObject.Predmet.OstaliListFormatedWithAdress>
  <DomainObject.Predmet.OstaliListFormatedWithAdressOIB>
    <izvorni_sadrzaj>
      <item>Mladen Sokolić, OIB 88979769825, Vrisnička 9b, 10000 Zagreb punomoćnik sudionika u postupku M.S.M.-d.o.o. za trgovinu, ugostiteljstvo i turizam u stečaju</item>
      <item>Verica Sokolić, OIB 47744851495, Vrisnička 9b, 10000 Zagreb</item>
      <item>ŽUPANIJSKO DRŽAVNO ODVJETNIŠTVO  ZAGREB</item>
      <item>Marko Fak, OIB 25300508272, Trg Žrtava Fašizma 5, 10000 Zagreb</item>
    </izvorni_sadrzaj>
    <derivirana_varijabla naziv="DomainObject.Predmet.OstaliListFormatedWithAdressOIB_1">
      <item>Mladen Sokolić, OIB 88979769825, Vrisnička 9b, 10000 Zagreb punomoćnik sudionika u postupku M.S.M.-d.o.o. za trgovinu, ugostiteljstvo i turizam u stečaju</item>
      <item>Verica Sokolić, OIB 47744851495, Vrisnička 9b, 10000 Zagreb</item>
      <item>ŽUPANIJSKO DRŽAVNO ODVJETNIŠTVO  ZAGREB</item>
      <item>Marko Fak, OIB 25300508272, Trg Žrtava Fašizma 5, 10000 Zagreb</item>
    </derivirana_varijabla>
  </DomainObject.Predmet.OstaliListFormatedWithAdressOIB>
  <DomainObject.Predmet.OstaliListNazivFormated>
    <izvorni_sadrzaj>
      <item>Mladen Sokolić</item>
      <item>Verica Sokolić</item>
      <item>ŽUPANIJSKO DRŽAVNO ODVJETNIŠTVO  ZAGREB</item>
      <item>Marko Fak</item>
    </izvorni_sadrzaj>
    <derivirana_varijabla naziv="DomainObject.Predmet.OstaliListNazivFormated_1">
      <item>Mladen Sokolić</item>
      <item>Verica Sokolić</item>
      <item>ŽUPANIJSKO DRŽAVNO ODVJETNIŠTVO  ZAGREB</item>
      <item>Marko Fak</item>
    </derivirana_varijabla>
  </DomainObject.Predmet.OstaliListNazivFormated>
  <DomainObject.Predmet.OstaliListNazivFormatedOIB>
    <izvorni_sadrzaj>
      <item>Mladen Sokolić, OIB 88979769825</item>
      <item>Verica Sokolić, OIB 47744851495</item>
      <item>ŽUPANIJSKO DRŽAVNO ODVJETNIŠTVO  ZAGREB</item>
      <item>Marko Fak, OIB 25300508272</item>
    </izvorni_sadrzaj>
    <derivirana_varijabla naziv="DomainObject.Predmet.OstaliListNazivFormatedOIB_1">
      <item>Mladen Sokolić, OIB 88979769825</item>
      <item>Verica Sokolić, OIB 47744851495</item>
      <item>ŽUPANIJSKO DRŽAVNO ODVJETNIŠTVO  ZAGREB</item>
      <item>Marko Fak, OIB 25300508272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M.S.M.-d.o.o. za trgovinu, ugostiteljstvo i turizam u stečaju</izvorni_sadrzaj>
    <derivirana_varijabla naziv="DomainObject.Predmet.ProtustrankaIDrugi_1">M.S.M.-d.o.o. za trgovinu, ugostiteljstvo i turizam u stečaju</derivirana_varijabla>
  </DomainObject.Predmet.ProtustrankaIDrugi>
  <DomainObject.Predmet.StrankaIDrugiAdressOIB>
    <izvorni_sadrzaj>FINA Regionalni centar Zagreb, OIB 85821130368, Trg svibanjskih žrtava 1995 br. 1, 10000 Zagreb i dr.</izvorni_sadrzaj>
    <derivirana_varijabla naziv="DomainObject.Predmet.StrankaIDrugiAdressOIB_1">FINA Regionalni centar Zagreb, OIB 85821130368, Trg svibanjskih žrtava 1995 br. 1, 10000 Zagreb i dr.</derivirana_varijabla>
  </DomainObject.Predmet.StrankaIDrugiAdressOIB>
  <DomainObject.Predmet.ProtustrankaIDrugiAdressOIB>
    <izvorni_sadrzaj>M.S.M.-d.o.o. za trgovinu, ugostiteljstvo i turizam u stečaju, OIB 29843085244, Vrisnička 9B, 10000 Zagreb</izvorni_sadrzaj>
    <derivirana_varijabla naziv="DomainObject.Predmet.ProtustrankaIDrugiAdressOIB_1">M.S.M.-d.o.o. za trgovinu, ugostiteljstvo i turizam u stečaju, OIB 29843085244, Vrisnička 9B,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M.S.M.-d.o.o. za trgovinu, ugostiteljstvo i turizam u stečaju</item>
      <item>FINA Regionalni centar Zagreb</item>
      <item>Mladen Sokolić</item>
      <item>Verica Sokolić</item>
      <item>ŽUPANIJSKO DRŽAVNO ODVJETNIŠTVO  ZAGREB</item>
      <item>Marko Fak</item>
      <item>ZOU Dražen Crnković &amp; Alen Pešušić</item>
    </izvorni_sadrzaj>
    <derivirana_varijabla naziv="DomainObject.Predmet.SudioniciListNaziv_1">
      <item>M.S.M.-d.o.o. za trgovinu, ugostiteljstvo i turizam u stečaju</item>
      <item>FINA Regionalni centar Zagreb</item>
      <item>Mladen Sokolić</item>
      <item>Verica Sokolić</item>
      <item>ŽUPANIJSKO DRŽAVNO ODVJETNIŠTVO  ZAGREB</item>
      <item>Marko Fak</item>
      <item>ZOU Dražen Crnković &amp; Alen Pešušić</item>
    </derivirana_varijabla>
  </DomainObject.Predmet.SudioniciListNaziv>
  <DomainObject.Predmet.SudioniciListAdressOIB>
    <izvorni_sadrzaj>
      <item>M.S.M.-d.o.o. za trgovinu, ugostiteljstvo i turizam u stečaju, OIB 29843085244, Vrisnička 9B,10000 Zagreb</item>
      <item>FINA Regionalni centar Zagreb, OIB 85821130368, Trg svibanjskih žrtava 1995 br. 1,10000 Zagreb</item>
      <item>Mladen Sokolić, OIB 88979769825, Vrisnička 9b,10000 Zagreb</item>
      <item>Verica Sokolić, OIB 47744851495, Vrisnička 9b,10000 Zagreb</item>
      <item>ŽUPANIJSKO DRŽAVNO ODVJETNIŠTVO  ZAGREB</item>
      <item>Marko Fak, OIB 25300508272, Trg Žrtava Fašizma 5,10000 Zagreb</item>
      <item>ZOU Dražen Crnković &amp; Alen Pešušić, Vlaška 77,10000 Zagreb</item>
    </izvorni_sadrzaj>
    <derivirana_varijabla naziv="DomainObject.Predmet.SudioniciListAdressOIB_1">
      <item>M.S.M.-d.o.o. za trgovinu, ugostiteljstvo i turizam u stečaju, OIB 29843085244, Vrisnička 9B,10000 Zagreb</item>
      <item>FINA Regionalni centar Zagreb, OIB 85821130368, Trg svibanjskih žrtava 1995 br. 1,10000 Zagreb</item>
      <item>Mladen Sokolić, OIB 88979769825, Vrisnička 9b,10000 Zagreb</item>
      <item>Verica Sokolić, OIB 47744851495, Vrisnička 9b,10000 Zagreb</item>
      <item>ŽUPANIJSKO DRŽAVNO ODVJETNIŠTVO  ZAGREB</item>
      <item>Marko Fak, OIB 25300508272, Trg Žrtava Fašizma 5,10000 Zagreb</item>
      <item>ZOU Dražen Crnković &amp; Alen Pešušić, Vlaška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29843085244</item>
      <item>, OIB 85821130368</item>
      <item>, OIB 88979769825</item>
      <item>, OIB 47744851495</item>
      <item>, OIB null</item>
      <item>, OIB 25300508272</item>
      <item>, OIB null</item>
    </izvorni_sadrzaj>
    <derivirana_varijabla naziv="DomainObject.Predmet.SudioniciListNazivOIB_1">
      <item>, OIB 29843085244</item>
      <item>, OIB 85821130368</item>
      <item>, OIB 88979769825</item>
      <item>, OIB 47744851495</item>
      <item>, OIB null</item>
      <item>, OIB 25300508272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223</properties:Words>
  <properties:Characters>1175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2018-05-18T07:00:00Z</dcterms:created>
  <dc:creator>gzubak</dc:creator>
  <cp:lastModifiedBy>Mirjana Gašparić</cp:lastModifiedBy>
  <cp:lastPrinted>2018-05-18T07:24:00Z</cp:lastPrinted>
  <dcterms:modified xmlns:xsi="http://www.w3.org/2001/XMLSchema-instance" xsi:type="dcterms:W3CDTF">2018-05-18T07:24:00Z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(St-5899-16 RAZRJEŠENJE UPRAVITELJA ODLUKA SKUPŠTINE.docx)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