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76c9" w14:paraId="25f76c9" w:rsidRDefault="00583D34" w:rsidP="00910611" w:rsidR="00583D3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83D34" w:rsidP="00910611" w:rsidR="00583D34">
      <w:r>
        <w:rPr>
          <w:rFonts w:eastAsia="MS Mincho"/>
        </w:rPr>
        <w:t>REPUBLIKA HRVATSKA</w:t>
      </w:r>
    </w:p>
    <w:p w:rsidRDefault="00583D34" w:rsidP="00910611" w:rsidR="00583D34">
      <w:r>
        <w:rPr>
          <w:rFonts w:eastAsia="MS Mincho"/>
        </w:rPr>
        <w:t>TRGOVAČKI SUD U RIJECI</w:t>
      </w:r>
    </w:p>
    <w:p w:rsidRDefault="00583D34" w:rsidR="00583D34"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F5795">
        <w:rPr>
          <w:bCs/>
        </w:rPr>
        <w:t>NUJIĆ GRADNJA</w:t>
      </w:r>
      <w:r w:rsidR="00DF5795">
        <w:t xml:space="preserve"> d. o. o. za građevinarstvo i trgovinu Viškovo, Gornji Sroki 126/A, OIB: 67505235806, MBS: 040169408</w:t>
      </w:r>
      <w:r>
        <w:t xml:space="preserve">, dana </w:t>
      </w:r>
      <w:r w:rsidR="00DF5795">
        <w:t>2</w:t>
      </w:r>
      <w:r w:rsidR="003D7469">
        <w:t>. lipnja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DF5795">
        <w:t>Jozi Nujiću, OIB: 05325360322, Viškovo, Gornji Sroki 126/A</w:t>
      </w:r>
      <w:r w:rsidRPr="00364B32">
        <w:t xml:space="preserve">, osobi ovlaštenoj za zastupanje dužnika </w:t>
      </w:r>
      <w:r w:rsidR="00DF5795">
        <w:rPr>
          <w:bCs/>
        </w:rPr>
        <w:t>NUJIĆ GRADNJA</w:t>
      </w:r>
      <w:r w:rsidR="00DF5795">
        <w:t xml:space="preserve"> d. o. o. za građevinarstvo i trgovinu Viškovo, Gornji Sroki 126/A, OIB: 67505235806, MBS: 040169408</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3B0507">
        <w:t>11</w:t>
      </w:r>
      <w:r w:rsidR="00DF5795">
        <w:t>7</w:t>
      </w:r>
      <w:r w:rsidR="003B0507">
        <w:t>3</w:t>
      </w:r>
      <w:r w:rsidR="00364B32" w:rsidRPr="00087C78">
        <w:t>-2016</w:t>
      </w:r>
      <w:r w:rsidR="00ED4AC7" w:rsidRPr="00364B32">
        <w:rPr>
          <w:b/>
        </w:rPr>
        <w:t>.</w:t>
      </w:r>
      <w:r w:rsidR="00ED4AC7" w:rsidRPr="00364B32">
        <w:t xml:space="preserve"> Potvrdu o uplati dostaviti će pri tome ovom sudu uz poziv na posl. br. 14 St-</w:t>
      </w:r>
      <w:r w:rsidR="00DF5795">
        <w:t>1173</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DF5795">
        <w:t>Jozi Nujiću, OIB: 05325360322, Viškovo, Gornji Sroki 126/A</w:t>
      </w:r>
      <w:r w:rsidR="00364B32" w:rsidRPr="00364B32">
        <w:t xml:space="preserve">, </w:t>
      </w:r>
      <w:r w:rsidRPr="00364B32">
        <w:t xml:space="preserve">osobi ovlaštenoj za zastupanje dužnika </w:t>
      </w:r>
      <w:r w:rsidR="00DF5795">
        <w:rPr>
          <w:bCs/>
        </w:rPr>
        <w:t>NUJIĆ GRADNJA</w:t>
      </w:r>
      <w:r w:rsidR="00DF5795">
        <w:t xml:space="preserve"> d. o. o. za građevinarstvo i trgovinu Viškovo, Gornji Sroki 126/A, OIB: 67505235806, MBS: 040169408</w:t>
      </w:r>
      <w:r w:rsidRPr="00364B32">
        <w:t xml:space="preserve">, kao obvezniku plaćanja, da u roku od osam dana od dostave ovog rješenja plati iznos od </w:t>
      </w:r>
      <w:r w:rsidR="00DF5795" w:rsidRPr="00DF5795">
        <w:rPr>
          <w:b/>
        </w:rPr>
        <w:t>5.</w:t>
      </w:r>
      <w:r w:rsidR="003D7469">
        <w:rPr>
          <w:b/>
        </w:rPr>
        <w:t>1</w:t>
      </w:r>
      <w:r w:rsidR="00174EFE" w:rsidRPr="00087C78">
        <w:rPr>
          <w:b/>
        </w:rPr>
        <w:t>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DF5795">
        <w:t>1173</w:t>
      </w:r>
      <w:r w:rsidR="00D176B1">
        <w:t>-</w:t>
      </w:r>
      <w:r w:rsidR="00EF6F33" w:rsidRPr="00364B32">
        <w:t>2016</w:t>
      </w:r>
      <w:r w:rsidR="00174EFE" w:rsidRPr="00364B32">
        <w:t>. Potvrdu o uplati dostaviti će pri tome ovom sudu uz poziv na posl. br. 14 St-</w:t>
      </w:r>
      <w:r w:rsidR="00DF5795">
        <w:t>1173</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DF5795">
        <w:t>05325360322</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w:t>
      </w:r>
      <w:r w:rsidRPr="00364B32">
        <w:lastRenderedPageBreak/>
        <w:t xml:space="preserve">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DF5795">
        <w:t>1173</w:t>
      </w:r>
      <w:r w:rsidR="00EF6F33" w:rsidRPr="00087C78">
        <w:t>-2016</w:t>
      </w:r>
      <w:r w:rsidRPr="00364B32">
        <w:rPr>
          <w:b/>
        </w:rPr>
        <w:t xml:space="preserve">, </w:t>
      </w:r>
      <w:r w:rsidRPr="00364B32">
        <w:t>a</w:t>
      </w:r>
      <w:r w:rsidR="007F36C6" w:rsidRPr="00364B32">
        <w:t xml:space="preserve"> </w:t>
      </w:r>
      <w:r w:rsidR="00DF5795" w:rsidRPr="00DF5795">
        <w:rPr>
          <w:b/>
        </w:rPr>
        <w:t>5.</w:t>
      </w:r>
      <w:r w:rsidR="003D7469">
        <w:rPr>
          <w:b/>
        </w:rPr>
        <w:t>1</w:t>
      </w:r>
      <w:r w:rsidR="007F36C6" w:rsidRPr="00087C78">
        <w:rPr>
          <w:b/>
        </w:rPr>
        <w:t>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DF5795">
        <w:t>1173</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3B0507">
        <w:t>1</w:t>
      </w:r>
      <w:r w:rsidR="00EF6F33" w:rsidRPr="00364B32">
        <w:t>.175,00</w:t>
      </w:r>
      <w:r w:rsidRPr="00364B32">
        <w:t xml:space="preserve"> kn i to </w:t>
      </w:r>
      <w:r w:rsidR="00EF6F33" w:rsidRPr="00364B32">
        <w:t>1.000,00 kn predujma troškova, te</w:t>
      </w:r>
      <w:r w:rsidR="003B0507">
        <w:t xml:space="preserve"> </w:t>
      </w:r>
      <w:r w:rsidR="00DF5795">
        <w:t>5.</w:t>
      </w:r>
      <w:r w:rsidR="003D7469">
        <w:t>1</w:t>
      </w:r>
      <w:r w:rsidR="00EF6F33" w:rsidRPr="00364B32">
        <w:t xml:space="preserve">75,00 kn dodatnog predujma </w:t>
      </w:r>
      <w:r w:rsidRPr="00364B32">
        <w:t xml:space="preserve">za </w:t>
      </w:r>
      <w:r w:rsidRPr="00364B32">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3B0507">
        <w:t>ostupka (objavljen u NN 106/15)</w:t>
      </w:r>
      <w:r w:rsidR="00DF5795">
        <w:t>, te trošak po ovosudnom rješenju posl. br. St-1173/2016-9 od 2. lipnja 2017. godine</w:t>
      </w:r>
      <w:r w:rsidRPr="00364B32">
        <w:t>.</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DF5795">
        <w:rPr>
          <w:bCs/>
        </w:rPr>
        <w:t>2</w:t>
      </w:r>
      <w:r w:rsidR="003D7469">
        <w:rPr>
          <w:bCs/>
        </w:rPr>
        <w:t>. lipnja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DF5795" w:rsidP="00B64D87" w:rsidR="00DF5795">
      <w:pPr>
        <w:ind w:firstLine="720"/>
        <w:jc w:val="both"/>
        <w:rPr>
          <w:bCs/>
        </w:rPr>
      </w:pPr>
    </w:p>
    <w:p w:rsidRDefault="00DF5795" w:rsidP="00B64D87" w:rsidR="00DF5795">
      <w:pPr>
        <w:ind w:firstLine="720"/>
        <w:jc w:val="both"/>
        <w:rPr>
          <w:bCs/>
        </w:rPr>
      </w:pPr>
    </w:p>
    <w:p w:rsidRDefault="00DF5795" w:rsidP="00B64D87" w:rsidR="00DF5795">
      <w:pPr>
        <w:ind w:firstLine="720"/>
        <w:jc w:val="both"/>
        <w:rPr>
          <w:bCs/>
        </w:rPr>
      </w:pPr>
    </w:p>
    <w:p w:rsidRDefault="00DF5795" w:rsidP="00B64D87" w:rsidR="00DF5795">
      <w:pPr>
        <w:ind w:firstLine="720"/>
        <w:jc w:val="both"/>
        <w:rPr>
          <w:bCs/>
        </w:rPr>
      </w:pPr>
    </w:p>
    <w:p w:rsidRDefault="00DF5795" w:rsidP="00B64D87" w:rsidR="00DF5795">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DF5795">
        <w:rPr>
          <w:bCs/>
        </w:rPr>
        <w:t>2</w:t>
      </w:r>
      <w:r w:rsidR="003D7469">
        <w:rPr>
          <w:bCs/>
        </w:rPr>
        <w:t>. lipnja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128" w:rsidR="00652128">
      <w:r>
        <w:separator/>
      </w:r>
    </w:p>
  </w:endnote>
  <w:endnote w:id="0" w:type="continuationSeparator">
    <w:p w:rsidRDefault="00652128" w:rsidR="006521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3D3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128" w:rsidR="00652128">
      <w:r>
        <w:separator/>
      </w:r>
    </w:p>
  </w:footnote>
  <w:footnote w:id="0" w:type="continuationSeparator">
    <w:p w:rsidRDefault="00652128" w:rsidR="006521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6266A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266A7">
      <w:t>11</w:t>
    </w:r>
    <w:r w:rsidR="00DF5795">
      <w:t>7</w:t>
    </w:r>
    <w:r w:rsidR="003B0507">
      <w:t>3</w:t>
    </w:r>
    <w:r w:rsidR="00364B32">
      <w:t>/2016-</w:t>
    </w:r>
    <w:r w:rsidR="00DF5795">
      <w:t>10</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0507"/>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3D34"/>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6A7"/>
    <w:rsid w:val="006269DE"/>
    <w:rsid w:val="006275F4"/>
    <w:rsid w:val="00630DDF"/>
    <w:rsid w:val="00631329"/>
    <w:rsid w:val="006322E6"/>
    <w:rsid w:val="00632417"/>
    <w:rsid w:val="00633344"/>
    <w:rsid w:val="00633D30"/>
    <w:rsid w:val="00635862"/>
    <w:rsid w:val="00636D3B"/>
    <w:rsid w:val="006372A3"/>
    <w:rsid w:val="00641E82"/>
    <w:rsid w:val="0064637E"/>
    <w:rsid w:val="00652128"/>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42E"/>
    <w:rsid w:val="00767A19"/>
    <w:rsid w:val="007704D8"/>
    <w:rsid w:val="007708A8"/>
    <w:rsid w:val="007722BB"/>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5171"/>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DF5795"/>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548A"/>
    <w:rsid w:val="00F063BE"/>
    <w:rsid w:val="00F10219"/>
    <w:rsid w:val="00F10D34"/>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83D34"/>
    <w:rPr>
      <w:color w:val="808080"/>
      <w:bdr w:space="0" w:sz="0" w:color="auto" w:val="none"/>
      <w:shd w:fill="auto" w:color="auto" w:val="clear"/>
    </w:rPr>
  </w:style>
  <w:style w:customStyle="true" w:styleId="eSPISCCParagraphDefaultFont" w:type="character">
    <w:name w:val="eSPIS_CC_Paragraph Default Font"/>
    <w:basedOn w:val="Zadanifontodlomka"/>
    <w:rsid w:val="00583D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D34"/>
    <w:rPr>
      <w:bdr w:space="0" w:sz="0" w:color="auto" w:val="none"/>
      <w:shd w:fill="FFFFCC" w:color="auto" w:val="clear"/>
      <w:lang w:val="hr-HR"/>
    </w:rPr>
  </w:style>
  <w:style w:customStyle="true" w:styleId="PozadinaSvijetloCrvena" w:type="character">
    <w:name w:val="Pozadina_SvijetloCrvena"/>
    <w:basedOn w:val="eSPISCCParagraphDefaultFont"/>
    <w:rsid w:val="00583D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D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83D34"/>
    <w:rPr>
      <w:color w:val="808080"/>
      <w:bdr w:color="auto" w:space="0" w:sz="0" w:val="none"/>
      <w:shd w:color="auto" w:fill="auto" w:val="clear"/>
    </w:rPr>
  </w:style>
  <w:style w:customStyle="1" w:styleId="eSPISCCParagraphDefaultFont" w:type="character">
    <w:name w:val="eSPIS_CC_Paragraph Default Font"/>
    <w:basedOn w:val="Zadanifontodlomka"/>
    <w:rsid w:val="00583D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D34"/>
    <w:rPr>
      <w:bdr w:color="auto" w:space="0" w:sz="0" w:val="none"/>
      <w:shd w:color="auto" w:fill="FFFFCC" w:val="clear"/>
      <w:lang w:val="hr-HR"/>
    </w:rPr>
  </w:style>
  <w:style w:customStyle="1" w:styleId="PozadinaSvijetloCrvena" w:type="character">
    <w:name w:val="Pozadina_SvijetloCrvena"/>
    <w:basedOn w:val="eSPISCCParagraphDefaultFont"/>
    <w:rsid w:val="00583D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D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NUJIĆ GRADNJA d.o.o.</izvorni_sadrzaj>
    <derivirana_varijabla naziv="DomainObject.Predmet.ProtustrankaFormated_1">  NUJIĆ GRADNJA d.o.o.</derivirana_varijabla>
  </DomainObject.Predmet.ProtustrankaFormated>
  <DomainObject.Predmet.ProtustrankaFormatedOIB>
    <izvorni_sadrzaj>  NUJIĆ GRADNJA d.o.o., OIB 67505235806</izvorni_sadrzaj>
    <derivirana_varijabla naziv="DomainObject.Predmet.ProtustrankaFormatedOIB_1">  NUJIĆ GRADNJA d.o.o., OIB 67505235806</derivirana_varijabla>
  </DomainObject.Predmet.ProtustrankaFormatedOIB>
  <DomainObject.Predmet.ProtustrankaFormatedWithAdress>
    <izvorni_sadrzaj> NUJIĆ GRADNJA d.o.o., Gornji Sroki 126a, 51216 Viškovo</izvorni_sadrzaj>
    <derivirana_varijabla naziv="DomainObject.Predmet.ProtustrankaFormatedWithAdress_1"> NUJIĆ GRADNJA d.o.o., Gornji Sroki 126a, 51216 Viškovo</derivirana_varijabla>
  </DomainObject.Predmet.ProtustrankaFormatedWithAdress>
  <DomainObject.Predmet.ProtustrankaFormatedWithAdressOIB>
    <izvorni_sadrzaj> NUJIĆ GRADNJA d.o.o., OIB 67505235806, Gornji Sroki 126a, 51216 Viškovo</izvorni_sadrzaj>
    <derivirana_varijabla naziv="DomainObject.Predmet.ProtustrankaFormatedWithAdressOIB_1"> NUJIĆ GRADNJA d.o.o., OIB 67505235806, Gornji Sroki 126a, 51216 Viškovo</derivirana_varijabla>
  </DomainObject.Predmet.ProtustrankaFormatedWithAdressOIB>
  <DomainObject.Predmet.ProtustrankaWithAdress>
    <izvorni_sadrzaj>NUJIĆ GRADNJA d.o.o. Gornji Sroki 126a, 51216 Viškovo</izvorni_sadrzaj>
    <derivirana_varijabla naziv="DomainObject.Predmet.ProtustrankaWithAdress_1">NUJIĆ GRADNJA d.o.o. Gornji Sroki 126a, 51216 Viškovo</derivirana_varijabla>
  </DomainObject.Predmet.ProtustrankaWithAdress>
  <DomainObject.Predmet.ProtustrankaWithAdressOIB>
    <izvorni_sadrzaj>NUJIĆ GRADNJA d.o.o., OIB 67505235806, Gornji Sroki 126a, 51216 Viškovo</izvorni_sadrzaj>
    <derivirana_varijabla naziv="DomainObject.Predmet.ProtustrankaWithAdressOIB_1">NUJIĆ GRADNJA d.o.o., OIB 67505235806, Gornji Sroki 126a, 51216 Viškovo</derivirana_varijabla>
  </DomainObject.Predmet.ProtustrankaWithAdressOIB>
  <DomainObject.Predmet.ProtustrankaNazivFormated>
    <izvorni_sadrzaj>NUJIĆ GRADNJA d.o.o.</izvorni_sadrzaj>
    <derivirana_varijabla naziv="DomainObject.Predmet.ProtustrankaNazivFormated_1">NUJIĆ GRADNJA d.o.o.</derivirana_varijabla>
  </DomainObject.Predmet.ProtustrankaNazivFormated>
  <DomainObject.Predmet.ProtustrankaNazivFormatedOIB>
    <izvorni_sadrzaj>NUJIĆ GRADNJA d.o.o., OIB 67505235806</izvorni_sadrzaj>
    <derivirana_varijabla naziv="DomainObject.Predmet.ProtustrankaNazivFormatedOIB_1">NUJIĆ GRADNJA d.o.o., OIB 67505235806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NUJIĆ GRADNJA d.o.o.</item>
    </izvorni_sadrzaj>
    <derivirana_varijabla naziv="DomainObject.Predmet.ProtuStrankaListFormated_1">
      <item>NUJIĆ GRADNJA d.o.o.</item>
    </derivirana_varijabla>
  </DomainObject.Predmet.ProtuStrankaListFormated>
  <DomainObject.Predmet.ProtuStrankaListFormatedOIB>
    <izvorni_sadrzaj>
      <item>NUJIĆ GRADNJA d.o.o., OIB 67505235806</item>
    </izvorni_sadrzaj>
    <derivirana_varijabla naziv="DomainObject.Predmet.ProtuStrankaListFormatedOIB_1">
      <item>NUJIĆ GRADNJA d.o.o., OIB 67505235806</item>
    </derivirana_varijabla>
  </DomainObject.Predmet.ProtuStrankaListFormatedOIB>
  <DomainObject.Predmet.ProtuStrankaListFormatedWithAdress>
    <izvorni_sadrzaj>
      <item>NUJIĆ GRADNJA d.o.o., Gornji Sroki 126a, 51216 Viškovo</item>
    </izvorni_sadrzaj>
    <derivirana_varijabla naziv="DomainObject.Predmet.ProtuStrankaListFormatedWithAdress_1">
      <item>NUJIĆ GRADNJA d.o.o., Gornji Sroki 126a, 51216 Viškovo</item>
    </derivirana_varijabla>
  </DomainObject.Predmet.ProtuStrankaListFormatedWithAdress>
  <DomainObject.Predmet.ProtuStrankaListFormatedWithAdressOIB>
    <izvorni_sadrzaj>
      <item>NUJIĆ GRADNJA d.o.o., OIB 67505235806, Gornji Sroki 126a, 51216 Viškovo</item>
    </izvorni_sadrzaj>
    <derivirana_varijabla naziv="DomainObject.Predmet.ProtuStrankaListFormatedWithAdressOIB_1">
      <item>NUJIĆ GRADNJA d.o.o., OIB 67505235806, Gornji Sroki 126a, 51216 Viškovo</item>
    </derivirana_varijabla>
  </DomainObject.Predmet.ProtuStrankaListFormatedWithAdressOIB>
  <DomainObject.Predmet.ProtuStrankaListNazivFormated>
    <izvorni_sadrzaj>
      <item>NUJIĆ GRADNJA d.o.o.</item>
    </izvorni_sadrzaj>
    <derivirana_varijabla naziv="DomainObject.Predmet.ProtuStrankaListNazivFormated_1">
      <item>NUJIĆ GRADNJA d.o.o.</item>
    </derivirana_varijabla>
  </DomainObject.Predmet.ProtuStrankaListNazivFormated>
  <DomainObject.Predmet.ProtuStrankaListNazivFormatedOIB>
    <izvorni_sadrzaj>
      <item>NUJIĆ GRADNJA d.o.o., OIB 67505235806</item>
    </izvorni_sadrzaj>
    <derivirana_varijabla naziv="DomainObject.Predmet.ProtuStrankaListNazivFormatedOIB_1">
      <item>NUJIĆ GRADNJA d.o.o., OIB 67505235806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NUJIĆ GRADNJA d.o.o.</izvorni_sadrzaj>
    <derivirana_varijabla naziv="DomainObject.Predmet.ProtustrankaIDrugi_1">NUJIĆ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NUJIĆ GRADNJA d.o.o., OIB 67505235806, Gornji Sroki 126a, 51216 Viškovo</izvorni_sadrzaj>
    <derivirana_varijabla naziv="DomainObject.Predmet.ProtustrankaIDrugiAdressOIB_1">NUJIĆ GRADNJA d.o.o., OIB 67505235806, Gornji Sroki 126a,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NUJIĆ GRADNJA d.o.o.</item>
    </izvorni_sadrzaj>
    <derivirana_varijabla naziv="DomainObject.Predmet.SudioniciListNaziv_1">
      <item>FINA  Rijeka</item>
      <item>NUJIĆ GRADNJA d.o.o.</item>
    </derivirana_varijabla>
  </DomainObject.Predmet.SudioniciListNaziv>
  <DomainObject.Predmet.SudioniciListAdressOIB>
    <izvorni_sadrzaj>
      <item>FINA  Rijeka, OIB 85821130368, Frana Kurelca 8,51000 Rijeka</item>
      <item>NUJIĆ GRADNJA d.o.o., OIB 67505235806, Gornji Sroki 126a,51216 Viškovo</item>
    </izvorni_sadrzaj>
    <derivirana_varijabla naziv="DomainObject.Predmet.SudioniciListAdressOIB_1">
      <item>FINA  Rijeka, OIB 85821130368, Frana Kurelca 8,51000 Rijeka</item>
      <item>NUJIĆ GRADNJA d.o.o., OIB 67505235806, Gornji Sroki 126a,51216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67505235806</item>
    </izvorni_sadrzaj>
    <derivirana_varijabla naziv="DomainObject.Predmet.SudioniciListNazivOIB_1">
      <item>, OIB 85821130368</item>
      <item>, OIB 67505235806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1B6B16-8810-4164-8A61-423F80F306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1064</properties:Words>
  <properties:Characters>5901</properties:Characters>
  <properties:Lines>147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2017-06-02T07:50:00Z</dcterms:created>
  <dc:creator>korlevicd</dc:creator>
  <cp:lastModifiedBy>Danijela Fumić</cp:lastModifiedBy>
  <cp:lastPrinted>2017-06-02T07:51:00Z</cp:lastPrinted>
  <dcterms:modified xmlns:xsi="http://www.w3.org/2001/XMLSchema-instance" xsi:type="dcterms:W3CDTF">2017-06-02T07:53:00Z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