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bffa" w14:paraId="f6bbffa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42B1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2B1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71166C"/>
    <w:rsid w:val="00873331"/>
    <w:rsid w:val="00877E28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  <w:rsid w:val="00F8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Vrtni put 1</izvorni_sadrzaj>
    <derivirana_varijabla naziv="DomainObject.UcesnikSudskeRadnje.Adresa.UlicaIKBR_1">Vrtni put 1</derivirana_varijabla>
  </DomainObject.UcesnikSudskeRadnje.Adresa.UlicaIKBR>
  <DomainObject.UcesnikSudskeRadnje.Naziv>
    <izvorni_sadrzaj>VIP net d.o.o.</izvorni_sadrzaj>
    <derivirana_varijabla naziv="DomainObject.UcesnikSudskeRadnje.Naziv_1">VIP net d.o.o.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VIP net d.o.o., OIB 29524210204, Vrtni put 1,10000 Zagreb</izvorni_sadrzaj>
    <derivirana_varijabla naziv="DomainObject.UcesnikSudskeRadnje.NazivFormated_1">VIP net d.o.o., OIB 29524210204, Vrtni put 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 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