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cd2f" w14:paraId="42ccd2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D3F7B">
        <w:t>334</w:t>
      </w:r>
      <w:r w:rsidR="00FC52CA">
        <w:t>/</w:t>
      </w:r>
      <w:r w:rsidR="003C5692">
        <w:t>1</w:t>
      </w:r>
      <w:r w:rsidR="00FD3F7B">
        <w:t>7</w:t>
      </w:r>
      <w:r w:rsidR="003C5692">
        <w:t>-</w:t>
      </w:r>
      <w:r w:rsidR="00FD3F7B">
        <w:t>20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FD3F7B" w:rsidP="00D038C6" w:rsidR="00FD3F7B" w:rsidRPr="00D038C6">
      <w:pPr>
        <w:ind w:hanging="720" w:left="360"/>
        <w:rPr>
          <w:sz w:val="22"/>
          <w:szCs w:val="22"/>
        </w:rPr>
      </w:pP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FD3F7B" w:rsidR="00FD3F7B">
      <w:pPr>
        <w:jc w:val="both"/>
      </w:pPr>
      <w:r w:rsidRPr="0074324A">
        <w:tab/>
      </w:r>
      <w:r w:rsidR="00FD3F7B" w:rsidRPr="00611430">
        <w:t xml:space="preserve">Trgovački sud u Osijeku, po sucu mr. sc. Tihomiru Kovačeviću, kao stečajnom sucu, povodom prijedloga FINANCIJSKE AGENCIJE ZAGREB, Regionalni centar Osijek, L. Jagera 3, </w:t>
      </w:r>
      <w:r w:rsidR="00FD3F7B">
        <w:t xml:space="preserve">OIB 85821130368 </w:t>
      </w:r>
      <w:r w:rsidR="00FD3F7B" w:rsidRPr="00611430">
        <w:t xml:space="preserve">za otvaranje stečajnog postupka nad dužnikom </w:t>
      </w:r>
      <w:r w:rsidR="00FD3F7B">
        <w:t>ECHO d.o.o. za istraživanje, razvoj i proizvodnju u informacijsko komunikacijskim tehnologijama, Strizivojna, Braće Radića 241, MBS 030092112</w:t>
      </w:r>
      <w:r w:rsidR="00FD3F7B" w:rsidRPr="00CB0390">
        <w:t xml:space="preserve">, OIB: </w:t>
      </w:r>
      <w:r w:rsidR="00FD3F7B">
        <w:t>19341591995</w:t>
      </w:r>
      <w:r w:rsidR="00FD3F7B" w:rsidRPr="00450C50">
        <w:t xml:space="preserve">, dana </w:t>
      </w:r>
      <w:r w:rsidR="00FD3F7B">
        <w:t>3</w:t>
      </w:r>
      <w:r w:rsidR="00FD3F7B" w:rsidRPr="00BB1D14">
        <w:t xml:space="preserve">. </w:t>
      </w:r>
      <w:r w:rsidR="00FD3F7B">
        <w:t>rujna</w:t>
      </w:r>
      <w:r w:rsidR="00FD3F7B" w:rsidRPr="00BB1D14">
        <w:t xml:space="preserve"> </w:t>
      </w:r>
      <w:r w:rsidR="00FD3F7B" w:rsidRPr="00611430">
        <w:t>201</w:t>
      </w:r>
      <w:r w:rsidR="00FD3F7B">
        <w:t>8</w:t>
      </w:r>
      <w:r w:rsidR="00FD3F7B" w:rsidRPr="00611430">
        <w:t>.</w:t>
      </w:r>
    </w:p>
    <w:p w:rsidRDefault="007030C9" w:rsidP="007030C9" w:rsidR="007030C9">
      <w:pPr>
        <w:jc w:val="both"/>
      </w:pP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A22E1F">
        <w:t>Franjo Vragolović,</w:t>
      </w:r>
      <w:r w:rsidR="00A22E1F" w:rsidRPr="00675A8F">
        <w:t xml:space="preserve"> </w:t>
      </w:r>
      <w:r w:rsidR="00A22E1F">
        <w:t>Strizivojna, Braće Radića 241</w:t>
      </w:r>
      <w:r w:rsidR="00A22E1F" w:rsidRPr="00B26B25">
        <w:t>, OIB 78</w:t>
      </w:r>
      <w:r w:rsidR="00A22E1F">
        <w:t>791910210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A22E1F">
        <w:t>334</w:t>
      </w:r>
      <w:r w:rsidR="00127480">
        <w:t>-1</w:t>
      </w:r>
      <w:r w:rsidR="00A22E1F">
        <w:t>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A22E1F">
        <w:t>334</w:t>
      </w:r>
      <w:r w:rsidR="00127480">
        <w:t>-1</w:t>
      </w:r>
      <w:r w:rsidR="00A22E1F">
        <w:t>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105FD" w:rsidRPr="00E105FD">
        <w:t>Franjo Vragolović, Strizivojna, Braće Radića 241, OIB 78791910210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105FD">
        <w:t>334</w:t>
      </w:r>
      <w:r w:rsidR="006559AB">
        <w:t>-1</w:t>
      </w:r>
      <w:r w:rsidR="00E105FD">
        <w:t>7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E105FD">
        <w:t>334</w:t>
      </w:r>
      <w:r w:rsidR="006559AB">
        <w:t>-1</w:t>
      </w:r>
      <w:r w:rsidR="00E105FD">
        <w:t>7</w:t>
      </w:r>
      <w:r w:rsidR="00CF3822">
        <w:t>, te o tome obavijesti sud.</w:t>
      </w:r>
    </w:p>
    <w:p w:rsidRDefault="00D968C7" w:rsidP="00B976DE" w:rsidR="00D968C7">
      <w:pPr>
        <w:ind w:hanging="284" w:left="1276"/>
        <w:jc w:val="both"/>
      </w:pPr>
    </w:p>
    <w:p w:rsidRDefault="00D968C7" w:rsidP="00B976DE" w:rsidR="00D968C7">
      <w:pPr>
        <w:ind w:hanging="284" w:left="1276"/>
        <w:jc w:val="both"/>
      </w:pPr>
    </w:p>
    <w:p w:rsidRDefault="00D968C7" w:rsidP="00B976DE" w:rsidR="00D968C7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968C7" w:rsidRPr="00D968C7">
        <w:t>Franjo Vragolović, Strizivojna, Braće Radića 241, OIB 78791910210</w:t>
      </w:r>
      <w:r w:rsidR="006559AB">
        <w:t xml:space="preserve">,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968C7" w:rsidRPr="00D968C7">
        <w:t>ECHO d.o.o. za istraživanje, razvoj i proizvodnju u informacijsko komunikacijskim tehnologijama, Strizivojna, Braće Radića 241, MBS 030092112, OIB: 19341591995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00607A">
      <w:pPr>
        <w:pStyle w:val="Tijeloteksta"/>
      </w:pPr>
      <w:r>
        <w:rPr>
          <w:bCs/>
        </w:rPr>
        <w:tab/>
        <w:t xml:space="preserve">Predlagatelj </w:t>
      </w:r>
      <w:r w:rsidR="0064319C">
        <w:rPr>
          <w:bCs/>
        </w:rPr>
        <w:t>FINA</w:t>
      </w:r>
      <w:r>
        <w:rPr>
          <w:bCs/>
        </w:rPr>
        <w:t xml:space="preserve"> je dana </w:t>
      </w:r>
      <w:r w:rsidR="0064319C">
        <w:rPr>
          <w:bCs/>
        </w:rPr>
        <w:t>1</w:t>
      </w:r>
      <w:r w:rsidR="0007631A">
        <w:rPr>
          <w:bCs/>
        </w:rPr>
        <w:t>0</w:t>
      </w:r>
      <w:r w:rsidR="008A1F1F" w:rsidRPr="008A1F1F">
        <w:rPr>
          <w:bCs/>
        </w:rPr>
        <w:t>.</w:t>
      </w:r>
      <w:r w:rsidR="0007631A">
        <w:rPr>
          <w:bCs/>
        </w:rPr>
        <w:t>1</w:t>
      </w:r>
      <w:r w:rsidR="00550EFA">
        <w:rPr>
          <w:bCs/>
        </w:rPr>
        <w:t>0</w:t>
      </w:r>
      <w:r w:rsidR="008A1F1F" w:rsidRPr="008A1F1F">
        <w:rPr>
          <w:bCs/>
        </w:rPr>
        <w:t>.201</w:t>
      </w:r>
      <w:r w:rsidR="0007631A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64319C" w:rsidRPr="0064319C">
        <w:t>ECHO d.o.o. za istraživanje, razvoj i proizvodnju u informacijsko komunikacijskim tehnologijama, Strizivojna, Braće Radića 241, MBS 030092112, OIB: 19341591995</w:t>
      </w:r>
      <w:r w:rsidR="0009537D">
        <w:t xml:space="preserve">, </w:t>
      </w:r>
      <w:r w:rsidR="00B976DE">
        <w:t xml:space="preserve">temeljem odredbe članka </w:t>
      </w:r>
      <w:r w:rsidR="00EE161C">
        <w:t>1</w:t>
      </w:r>
      <w:r w:rsidR="0064319C">
        <w:t>10</w:t>
      </w:r>
      <w:r w:rsidR="00EE161C">
        <w:t xml:space="preserve">. </w:t>
      </w:r>
      <w:r w:rsidR="0064319C">
        <w:t>st.</w:t>
      </w:r>
      <w:r w:rsidR="00EE161C">
        <w:t xml:space="preserve"> 1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64319C">
        <w:t>334</w:t>
      </w:r>
      <w:r w:rsidR="00D15A99">
        <w:t>/1</w:t>
      </w:r>
      <w:r w:rsidR="0064319C">
        <w:t>7</w:t>
      </w:r>
      <w:r w:rsidR="00D15A99">
        <w:t>-</w:t>
      </w:r>
      <w:r w:rsidR="0064319C">
        <w:t>10</w:t>
      </w:r>
      <w:r w:rsidR="00D15A99">
        <w:t xml:space="preserve"> od </w:t>
      </w:r>
      <w:r w:rsidR="0064319C">
        <w:t>19</w:t>
      </w:r>
      <w:r w:rsidR="00D15A99">
        <w:t>.0</w:t>
      </w:r>
      <w:r w:rsidR="0064319C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64319C">
        <w:t>Ka</w:t>
      </w:r>
      <w:r w:rsidR="0043771A">
        <w:t>ko osoba ovlaštena za zastupanje dužnika u ostavljenom roku n</w:t>
      </w:r>
      <w:r w:rsidR="006145A7">
        <w:t>ij</w:t>
      </w:r>
      <w:r w:rsidR="0043771A">
        <w:t>e postupi</w:t>
      </w:r>
      <w:r w:rsidR="006145A7">
        <w:t>la</w:t>
      </w:r>
      <w:r w:rsidR="0043771A">
        <w:t xml:space="preserve"> po pozivu suda i n</w:t>
      </w:r>
      <w:r w:rsidR="006145A7">
        <w:t>ij</w:t>
      </w:r>
      <w:r w:rsidR="0043771A">
        <w:t>e uplati</w:t>
      </w:r>
      <w:r w:rsidR="006145A7">
        <w:t>la</w:t>
      </w:r>
      <w:r w:rsidR="0043771A">
        <w:t xml:space="preserve"> određene predujmove iz točke I. izreke ovoga rješenja, kao ni dostavi</w:t>
      </w:r>
      <w:r w:rsidR="006145A7">
        <w:t>la</w:t>
      </w:r>
      <w:r w:rsidR="0043771A">
        <w:t xml:space="preserve"> dokaz o izvršenim uplatama, </w:t>
      </w:r>
      <w:r w:rsidR="006145A7">
        <w:t xml:space="preserve">valjalo je </w:t>
      </w:r>
      <w:r w:rsidR="0043771A">
        <w:t xml:space="preserve">sukladno članku 113. SZ </w:t>
      </w:r>
      <w:r w:rsidR="006145A7">
        <w:t xml:space="preserve">riješiti, te </w:t>
      </w:r>
      <w:r w:rsidR="0043771A">
        <w:t>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355C84" w:rsidRPr="00355C84">
        <w:t xml:space="preserve">3. rujna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355C84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355C84" w:rsidRPr="00355C84">
        <w:t>Franjo Vragolović, Strizivojna, Braće Radića 241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2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FD3F7B" w:rsidRPr="00FD3F7B">
      <w:t>334/17-20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31A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C84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7C83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45A7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319C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0C9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2E1F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2FA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968C7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5FD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2278"/>
    <w:rsid w:val="00EC4B04"/>
    <w:rsid w:val="00EC62F7"/>
    <w:rsid w:val="00EC6F98"/>
    <w:rsid w:val="00EC7DBF"/>
    <w:rsid w:val="00ED07C4"/>
    <w:rsid w:val="00ED490F"/>
    <w:rsid w:val="00ED7090"/>
    <w:rsid w:val="00ED74BD"/>
    <w:rsid w:val="00EE161C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3F7B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ECHO d.o.o. za istraživanje, razvoj i proizvodnju u informacijsko komunikacijskim tehnologijama</izvorni_sadrzaj>
    <derivirana_varijabla naziv="DomainObject.Predmet.ProtustrankaFormated_1">  ECHO d.o.o. za istraživanje, razvoj i proizvodnju u informacijsko komunikacijskim tehnologijama</derivirana_varijabla>
  </DomainObject.Predmet.ProtustrankaFormated>
  <DomainObject.Predmet.ProtustrankaFormatedOIB>
    <izvorni_sadrzaj>  ECHO d.o.o. za istraživanje, razvoj i proizvodnju u informacijsko komunikacijskim tehnologijama, OIB 19341591995</izvorni_sadrzaj>
    <derivirana_varijabla naziv="DomainObject.Predmet.ProtustrankaFormatedOIB_1">  ECHO d.o.o. za istraživanje, razvoj i proizvodnju u informacijsko komunikacijskim tehnologijama, OIB 19341591995</derivirana_varijabla>
  </DomainObject.Predmet.ProtustrankaFormatedOIB>
  <DomainObject.Predmet.ProtustrankaFormatedWithAdress>
    <izvorni_sadrzaj> ECHO d.o.o. za istraživanje, razvoj i proizvodnju u informacijsko komunikacijskim tehnologijama, Braće Radića 241, 31410 Strizivojna</izvorni_sadrzaj>
    <derivirana_varijabla naziv="DomainObject.Predmet.ProtustrankaFormatedWithAdress_1"> ECHO d.o.o. za istraživanje, razvoj i proizvodnju u informacijsko komunikacijskim tehnologijama, Braće Radića 241, 31410 Strizivojna</derivirana_varijabla>
  </DomainObject.Predmet.ProtustrankaFormatedWithAdress>
  <DomainObject.Predmet.ProtustrankaFormatedWithAdressOIB>
    <izvorni_sadrzaj> ECHO d.o.o. za istraživanje, razvoj i proizvodnju u informacijsko komunikacijskim tehnologijama, OIB 19341591995, Braće Radića 241, 31410 Strizivojna</izvorni_sadrzaj>
    <derivirana_varijabla naziv="DomainObject.Predmet.ProtustrankaFormatedWithAdressOIB_1"> ECHO d.o.o. za istraživanje, razvoj i proizvodnju u informacijsko komunikacijskim tehnologijama, OIB 19341591995, Braće Radića 241, 31410 Strizivojna</derivirana_varijabla>
  </DomainObject.Predmet.ProtustrankaFormatedWithAdressOIB>
  <DomainObject.Predmet.ProtustrankaWithAdress>
    <izvorni_sadrzaj>ECHO d.o.o. za istraživanje, razvoj i proizvodnju u informacijsko komunikacijskim tehnologijama Braće Radića 241, 31410 Strizivojna</izvorni_sadrzaj>
    <derivirana_varijabla naziv="DomainObject.Predmet.ProtustrankaWithAdress_1">ECHO d.o.o. za istraživanje, razvoj i proizvodnju u informacijsko komunikacijskim tehnologijama Braće Radića 241, 31410 Strizivojna</derivirana_varijabla>
  </DomainObject.Predmet.ProtustrankaWithAdress>
  <DomainObject.Predmet.ProtustrankaWithAdressOIB>
    <izvorni_sadrzaj>ECHO d.o.o. za istraživanje, razvoj i proizvodnju u informacijsko komunikacijskim tehnologijama, OIB 19341591995, Braće Radića 241, 31410 Strizivojna</izvorni_sadrzaj>
    <derivirana_varijabla naziv="DomainObject.Predmet.ProtustrankaWithAdressOIB_1">ECHO d.o.o. za istraživanje, razvoj i proizvodnju u informacijsko komunikacijskim tehnologijama, OIB 19341591995, Braće Radića 241, 31410 Strizivojna</derivirana_varijabla>
  </DomainObject.Predmet.ProtustrankaWithAdressOIB>
  <DomainObject.Predmet.ProtustrankaNazivFormated>
    <izvorni_sadrzaj>ECHO d.o.o. za istraživanje, razvoj i proizvodnju u informacijsko komunikacijskim tehnologijama</izvorni_sadrzaj>
    <derivirana_varijabla naziv="DomainObject.Predmet.ProtustrankaNazivFormated_1">ECHO d.o.o. za istraživanje, razvoj i proizvodnju u informacijsko komunikacijskim tehnologijama</derivirana_varijabla>
  </DomainObject.Predmet.ProtustrankaNazivFormated>
  <DomainObject.Predmet.ProtustrankaNazivFormatedOIB>
    <izvorni_sadrzaj>ECHO d.o.o. za istraživanje, razvoj i proizvodnju u informacijsko komunikacijskim tehnologijama, OIB 19341591995</izvorni_sadrzaj>
    <derivirana_varijabla naziv="DomainObject.Predmet.ProtustrankaNazivFormatedOIB_1">ECHO d.o.o. za istraživanje, razvoj i proizvodnju u informacijsko komunikacijskim tehnologijama, OIB 19341591995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ECHO d.o.o. za istraživanje, razvoj i proizvodnju u informacijsko komunikacijskim tehnologijama</item>
    </izvorni_sadrzaj>
    <derivirana_varijabla naziv="DomainObject.Predmet.ProtuStrankaListFormated_1">
      <item>ECHO d.o.o. za istraživanje, razvoj i proizvodnju u informacijsko komunikacijskim tehnologijama</item>
    </derivirana_varijabla>
  </DomainObject.Predmet.ProtuStrankaListFormated>
  <DomainObject.Predmet.ProtuStrankaListFormatedOIB>
    <izvorni_sadrzaj>
      <item>ECHO d.o.o. za istraživanje, razvoj i proizvodnju u informacijsko komunikacijskim tehnologijama, OIB 19341591995</item>
    </izvorni_sadrzaj>
    <derivirana_varijabla naziv="DomainObject.Predmet.ProtuStrankaListFormatedOIB_1">
      <item>ECHO d.o.o. za istraživanje, razvoj i proizvodnju u informacijsko komunikacijskim tehnologijama, OIB 19341591995</item>
    </derivirana_varijabla>
  </DomainObject.Predmet.ProtuStrankaListFormatedOIB>
  <DomainObject.Predmet.ProtuStrankaListFormatedWithAdress>
    <izvorni_sadrzaj>
      <item>ECHO d.o.o. za istraživanje, razvoj i proizvodnju u informacijsko komunikacijskim tehnologijama, Braće Radića 241, 31410 Strizivojna</item>
    </izvorni_sadrzaj>
    <derivirana_varijabla naziv="DomainObject.Predmet.ProtuStrankaListFormatedWithAdress_1">
      <item>ECHO d.o.o. za istraživanje, razvoj i proizvodnju u informacijsko komunikacijskim tehnologijama, Braće Radića 241, 31410 Strizivojna</item>
    </derivirana_varijabla>
  </DomainObject.Predmet.ProtuStrankaListFormatedWithAdress>
  <DomainObject.Predmet.ProtuStrankaListFormatedWithAdressOIB>
    <izvorni_sadrzaj>
      <item>ECHO d.o.o. za istraživanje, razvoj i proizvodnju u informacijsko komunikacijskim tehnologijama, OIB 19341591995, Braće Radića 241, 31410 Strizivojna</item>
    </izvorni_sadrzaj>
    <derivirana_varijabla naziv="DomainObject.Predmet.ProtuStrankaListFormatedWithAdressOIB_1">
      <item>ECHO d.o.o. za istraživanje, razvoj i proizvodnju u informacijsko komunikacijskim tehnologijama, OIB 19341591995, Braće Radića 241, 31410 Strizivojna</item>
    </derivirana_varijabla>
  </DomainObject.Predmet.ProtuStrankaListFormatedWithAdressOIB>
  <DomainObject.Predmet.ProtuStrankaListNazivFormated>
    <izvorni_sadrzaj>
      <item>ECHO d.o.o. za istraživanje, razvoj i proizvodnju u informacijsko komunikacijskim tehnologijama</item>
    </izvorni_sadrzaj>
    <derivirana_varijabla naziv="DomainObject.Predmet.ProtuStrankaListNazivFormated_1">
      <item>ECHO d.o.o. za istraživanje, razvoj i proizvodnju u informacijsko komunikacijskim tehnologijama</item>
    </derivirana_varijabla>
  </DomainObject.Predmet.ProtuStrankaListNazivFormated>
  <DomainObject.Predmet.ProtuStrankaListNazivFormatedOIB>
    <izvorni_sadrzaj>
      <item>ECHO d.o.o. za istraživanje, razvoj i proizvodnju u informacijsko komunikacijskim tehnologijama, OIB 19341591995</item>
    </izvorni_sadrzaj>
    <derivirana_varijabla naziv="DomainObject.Predmet.ProtuStrankaListNazivFormatedOIB_1">
      <item>ECHO d.o.o. za istraživanje, razvoj i proizvodnju u informacijsko komunikacijskim tehnologijama, OIB 19341591995</item>
    </derivirana_varijabla>
  </DomainObject.Predmet.ProtuStrankaListNazivFormatedOIB>
  <DomainObject.Predmet.OstaliListFormated>
    <izvorni_sadrzaj>
      <item>Franjo Vragolović</item>
    </izvorni_sadrzaj>
    <derivirana_varijabla naziv="DomainObject.Predmet.OstaliListFormated_1">
      <item>Franjo Vragolović</item>
    </derivirana_varijabla>
  </DomainObject.Predmet.OstaliListFormated>
  <DomainObject.Predmet.OstaliListFormatedOIB>
    <izvorni_sadrzaj>
      <item>Franjo Vragolović, OIB 78791910210</item>
    </izvorni_sadrzaj>
    <derivirana_varijabla naziv="DomainObject.Predmet.OstaliListFormatedOIB_1">
      <item>Franjo Vragolović, OIB 78791910210</item>
    </derivirana_varijabla>
  </DomainObject.Predmet.OstaliListFormatedOIB>
  <DomainObject.Predmet.OstaliListFormatedWithAdress>
    <izvorni_sadrzaj>
      <item>Franjo Vragolović, Braće Radića 241, 31410 Strizivojna</item>
    </izvorni_sadrzaj>
    <derivirana_varijabla naziv="DomainObject.Predmet.OstaliListFormatedWithAdress_1">
      <item>Franjo Vragolović, Braće Radića 241, 31410 Strizivojna</item>
    </derivirana_varijabla>
  </DomainObject.Predmet.OstaliListFormatedWithAdress>
  <DomainObject.Predmet.OstaliListFormatedWithAdressOIB>
    <izvorni_sadrzaj>
      <item>Franjo Vragolović, OIB 78791910210, Braće Radića 241, 31410 Strizivojna</item>
    </izvorni_sadrzaj>
    <derivirana_varijabla naziv="DomainObject.Predmet.OstaliListFormatedWithAdressOIB_1">
      <item>Franjo Vragolović, OIB 78791910210, Braće Radića 241, 31410 Strizivojna</item>
    </derivirana_varijabla>
  </DomainObject.Predmet.OstaliListFormatedWithAdressOIB>
  <DomainObject.Predmet.OstaliListNazivFormated>
    <izvorni_sadrzaj>
      <item>Franjo Vragolović</item>
    </izvorni_sadrzaj>
    <derivirana_varijabla naziv="DomainObject.Predmet.OstaliListNazivFormated_1">
      <item>Franjo Vragolović</item>
    </derivirana_varijabla>
  </DomainObject.Predmet.OstaliListNazivFormated>
  <DomainObject.Predmet.OstaliListNazivFormatedOIB>
    <izvorni_sadrzaj>
      <item>Franjo Vragolović, OIB 78791910210</item>
    </izvorni_sadrzaj>
    <derivirana_varijabla naziv="DomainObject.Predmet.OstaliListNazivFormatedOIB_1">
      <item>Franjo Vragolović, OIB 78791910210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ECHO d.o.o. za istraživanje, razvoj i proizvodnju u informacijsko komunikacijskim tehnologijama</izvorni_sadrzaj>
    <derivirana_varijabla naziv="DomainObject.Predmet.ProtustrankaIDrugi_1">ECHO d.o.o. za istraživanje, razvoj i proizvodnju u informacijsko komunikacijskim tehnologijama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ECHO d.o.o. za istraživanje, razvoj i proizvodnju u informacijsko komunikacijskim tehnologijama, OIB 19341591995, Braće Radića 241, 31410 Strizivojna</izvorni_sadrzaj>
    <derivirana_varijabla naziv="DomainObject.Predmet.ProtustrankaIDrugiAdressOIB_1">ECHO d.o.o. za istraživanje, razvoj i proizvodnju u informacijsko komunikacijskim tehnologijama, OIB 19341591995, Braće Radića 241,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ECHO d.o.o. za istraživanje, razvoj i proizvodnju u informacijsko komunikacijskim tehnologijama</item>
      <item>Franjo Vragolović</item>
    </izvorni_sadrzaj>
    <derivirana_varijabla naziv="DomainObject.Predmet.SudioniciListNaziv_1">
      <item>FINA RC OSIJEK</item>
      <item>ECHO d.o.o. za istraživanje, razvoj i proizvodnju u informacijsko komunikacijskim tehnologijama</item>
      <item>Franjo Vragolović</item>
    </derivirana_varijabla>
  </DomainObject.Predmet.SudioniciListNaziv>
  <DomainObject.Predmet.SudioniciListAdressOIB>
    <izvorni_sadrzaj>
      <item>FINA RC OSIJEK, OIB 85821130368</item>
      <item>ECHO d.o.o. za istraživanje, razvoj i proizvodnju u informacijsko komunikacijskim tehnologijama, OIB 19341591995, Braće Radića 241,31410 Strizivojna</item>
      <item>Franjo Vragolović, OIB 78791910210, Braće Radića 241,31410 Strizivojna</item>
    </izvorni_sadrzaj>
    <derivirana_varijabla naziv="DomainObject.Predmet.SudioniciListAdressOIB_1">
      <item>FINA RC OSIJEK, OIB 85821130368</item>
      <item>ECHO d.o.o. za istraživanje, razvoj i proizvodnju u informacijsko komunikacijskim tehnologijama, OIB 19341591995, Braće Radića 241,31410 Strizivojna</item>
      <item>Franjo Vragolović, OIB 78791910210, Braće Radića 241,31410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19341591995</item>
      <item>, OIB 78791910210</item>
    </izvorni_sadrzaj>
    <derivirana_varijabla naziv="DomainObject.Predmet.SudioniciListNazivOIB_1">
      <item>, OIB 85821130368</item>
      <item>, OIB 19341591995</item>
      <item>, OIB 78791910210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0BC45-D179-443F-91D4-B5F8A7AB0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3260</properties:Characters>
  <properties:Lines>86</properties:Lines>
  <properties:Paragraphs>30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2018-09-03T11:48:00Z</dcterms:modified>
  <cp:revision>31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