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bc80" w14:paraId="870bc80" w:rsidRDefault="00E8119A" w:rsidP="00E8119A" w:rsidR="00E8119A" w:rsidRPr="000B1FA9">
      <w:pPr>
        <w15:collapsed w:val="false"/>
        <w:rPr>
          <w:b/>
          <w:bCs/>
          <w:color w:val="000000"/>
          <w:lang w:val="hr-HR"/>
        </w:rPr>
      </w:pPr>
      <w:bookmarkStart w:name="_GoBack" w:id="0"/>
      <w:bookmarkEnd w:id="0"/>
      <w:r w:rsidRPr="000B1FA9">
        <w:rPr>
          <w:b/>
          <w:bCs/>
          <w:color w:val="000000"/>
          <w:lang w:val="hr-HR"/>
        </w:rPr>
        <w:t xml:space="preserve">   </w:t>
      </w:r>
    </w:p>
    <w:p w:rsidRDefault="00E8119A" w:rsidP="00E8119A" w:rsidR="00E8119A" w:rsidRPr="000B1FA9">
      <w:pPr>
        <w:rPr>
          <w:b/>
          <w:bCs/>
          <w:color w:val="000000"/>
          <w:lang w:val="hr-HR"/>
        </w:rPr>
      </w:pPr>
    </w:p>
    <w:p w:rsidRDefault="00E8119A" w:rsidP="00E8119A" w:rsidR="00E8119A" w:rsidRPr="000B1FA9">
      <w:pPr>
        <w:rPr>
          <w:b/>
          <w:bCs/>
          <w:color w:val="000000"/>
          <w:lang w:val="hr-HR"/>
        </w:rPr>
      </w:pPr>
    </w:p>
    <w:p w:rsidRDefault="00E8119A" w:rsidP="00E8119A" w:rsidR="00E8119A" w:rsidRPr="000B1FA9">
      <w:pPr>
        <w:rPr>
          <w:b/>
          <w:bCs/>
          <w:color w:val="000000"/>
          <w:lang w:val="hr-HR"/>
        </w:rPr>
      </w:pPr>
    </w:p>
    <w:p w:rsidRDefault="00AD17B7" w:rsidP="00E8119A" w:rsidR="00AD17B7" w:rsidRPr="000B1FA9">
      <w:pPr>
        <w:rPr>
          <w:b/>
          <w:bCs/>
          <w:color w:val="000000"/>
          <w:lang w:val="hr-HR"/>
        </w:rPr>
      </w:pPr>
      <w:r w:rsidRPr="000B1FA9">
        <w:rPr>
          <w:noProof/>
          <w:color w:val="000000"/>
        </w:rPr>
        <w:t xml:space="preserve">                  </w:t>
      </w:r>
      <w:r w:rsidRPr="000B1FA9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C3A" w:rsidP="00E8119A" w:rsidR="006C4C3A" w:rsidRPr="000B1FA9">
      <w:pPr>
        <w:rPr>
          <w:b/>
          <w:bCs/>
          <w:color w:val="000000"/>
          <w:lang w:val="hr-HR"/>
        </w:rPr>
      </w:pPr>
    </w:p>
    <w:p w:rsidRDefault="00E8119A" w:rsidP="00E8119A" w:rsidR="00E8119A" w:rsidRPr="000B1FA9">
      <w:pPr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 xml:space="preserve">     </w:t>
      </w:r>
      <w:r w:rsidR="005C199F" w:rsidRPr="000B1FA9">
        <w:rPr>
          <w:bCs/>
          <w:color w:val="000000"/>
          <w:lang w:val="hr-HR"/>
        </w:rPr>
        <w:t xml:space="preserve">  </w:t>
      </w:r>
      <w:r w:rsidR="00992315" w:rsidRPr="000B1FA9">
        <w:rPr>
          <w:bCs/>
          <w:color w:val="000000"/>
          <w:lang w:val="hr-HR"/>
        </w:rPr>
        <w:t xml:space="preserve">    </w:t>
      </w:r>
      <w:r w:rsidRPr="000B1FA9">
        <w:rPr>
          <w:bCs/>
          <w:color w:val="000000"/>
          <w:lang w:val="hr-HR"/>
        </w:rPr>
        <w:t>R</w:t>
      </w:r>
      <w:r w:rsidR="00992315" w:rsidRPr="000B1FA9">
        <w:rPr>
          <w:bCs/>
          <w:color w:val="000000"/>
          <w:lang w:val="hr-HR"/>
        </w:rPr>
        <w:t>epublika Hrvatska</w:t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</w:p>
    <w:p w:rsidRDefault="00E8119A" w:rsidP="00E8119A" w:rsidR="00E8119A" w:rsidRPr="000B1FA9">
      <w:pPr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TRGOVAČKI SUD U ZAGREBU</w:t>
      </w:r>
    </w:p>
    <w:p w:rsidRDefault="00AF4983" w:rsidP="00E8119A" w:rsidR="00AF4983" w:rsidRPr="000B1FA9">
      <w:pPr>
        <w:rPr>
          <w:b/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 xml:space="preserve">     </w:t>
      </w:r>
      <w:r w:rsidR="005C199F" w:rsidRPr="000B1FA9">
        <w:rPr>
          <w:bCs/>
          <w:color w:val="000000"/>
          <w:lang w:val="hr-HR"/>
        </w:rPr>
        <w:t xml:space="preserve">  </w:t>
      </w:r>
      <w:r w:rsidRPr="000B1FA9">
        <w:rPr>
          <w:bCs/>
          <w:color w:val="000000"/>
          <w:lang w:val="hr-HR"/>
        </w:rPr>
        <w:t xml:space="preserve"> Zagreb, Amruševa 2/II</w:t>
      </w:r>
    </w:p>
    <w:p w:rsidRDefault="00AF4983" w:rsidP="006C4C3A" w:rsidR="006C4C3A" w:rsidRPr="000B1FA9">
      <w:pPr>
        <w:jc w:val="right"/>
        <w:rPr>
          <w:color w:val="000000"/>
        </w:rPr>
      </w:pPr>
      <w:r w:rsidRPr="000B1FA9">
        <w:rPr>
          <w:bCs/>
          <w:color w:val="000000"/>
          <w:lang w:val="hr-HR"/>
        </w:rPr>
        <w:t>20</w:t>
      </w:r>
      <w:r w:rsidR="00E8119A" w:rsidRPr="000B1FA9">
        <w:rPr>
          <w:bCs/>
          <w:color w:val="000000"/>
          <w:lang w:val="hr-HR"/>
        </w:rPr>
        <w:t xml:space="preserve"> St-</w:t>
      </w:r>
      <w:r w:rsidR="00E3293D" w:rsidRPr="000B1FA9">
        <w:rPr>
          <w:bCs/>
          <w:color w:val="000000"/>
          <w:lang w:val="hr-HR"/>
        </w:rPr>
        <w:t>417</w:t>
      </w:r>
      <w:r w:rsidR="006C4C3A" w:rsidRPr="000B1FA9">
        <w:rPr>
          <w:bCs/>
          <w:color w:val="000000"/>
          <w:lang w:val="hr-HR"/>
        </w:rPr>
        <w:t>/</w:t>
      </w:r>
      <w:r w:rsidR="00961B50" w:rsidRPr="000B1FA9">
        <w:rPr>
          <w:bCs/>
          <w:color w:val="000000"/>
          <w:lang w:val="hr-HR"/>
        </w:rPr>
        <w:t>15</w:t>
      </w:r>
      <w:r w:rsidR="006C4C3A" w:rsidRPr="000B1FA9">
        <w:rPr>
          <w:bCs/>
          <w:color w:val="000000"/>
          <w:lang w:val="hr-HR"/>
        </w:rPr>
        <w:t>-</w:t>
      </w:r>
      <w:r w:rsidR="004C3AE9">
        <w:rPr>
          <w:bCs/>
          <w:color w:val="000000"/>
          <w:lang w:val="hr-HR"/>
        </w:rPr>
        <w:t>58</w:t>
      </w:r>
    </w:p>
    <w:p w:rsidRDefault="00A17656" w:rsidP="00961B50" w:rsidR="00E8119A" w:rsidRPr="000B1FA9">
      <w:pPr>
        <w:jc w:val="center"/>
        <w:rPr>
          <w:b/>
          <w:bCs/>
          <w:color w:val="000000"/>
          <w:lang w:val="hr-HR"/>
        </w:rPr>
      </w:pPr>
      <w:r w:rsidRPr="000B1FA9">
        <w:rPr>
          <w:color w:val="000000"/>
        </w:rPr>
        <w:t>R E P U B L I K A    H R V A T S K A</w:t>
      </w:r>
    </w:p>
    <w:p w:rsidRDefault="00AD17B7" w:rsidP="00961B50" w:rsidR="00AD17B7" w:rsidRPr="000B1FA9">
      <w:pPr>
        <w:jc w:val="center"/>
        <w:rPr>
          <w:b/>
          <w:bCs/>
          <w:color w:val="000000"/>
          <w:lang w:val="hr-HR"/>
        </w:rPr>
      </w:pPr>
    </w:p>
    <w:p w:rsidRDefault="00E8119A" w:rsidP="00961B50" w:rsidR="00E8119A" w:rsidRPr="000B1FA9">
      <w:pPr>
        <w:jc w:val="center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R J E Š E N J E</w:t>
      </w:r>
    </w:p>
    <w:p w:rsidRDefault="006C4C3A" w:rsidP="00E8119A" w:rsidR="006C4C3A" w:rsidRPr="000B1FA9">
      <w:pPr>
        <w:rPr>
          <w:b/>
          <w:bCs/>
          <w:color w:val="000000"/>
          <w:lang w:val="hr-HR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ab/>
      </w:r>
      <w:r w:rsidR="00A17656" w:rsidRPr="000B1FA9">
        <w:rPr>
          <w:color w:val="000000"/>
          <w:lang w:val="hr-HR"/>
        </w:rPr>
        <w:t>Trgovački sud u Zagrebu</w:t>
      </w:r>
      <w:r w:rsidR="003A5D20" w:rsidRPr="000B1FA9">
        <w:rPr>
          <w:color w:val="000000"/>
          <w:lang w:val="hr-HR"/>
        </w:rPr>
        <w:t>,</w:t>
      </w:r>
      <w:r w:rsidRPr="000B1FA9">
        <w:rPr>
          <w:color w:val="000000"/>
          <w:lang w:val="hr-HR"/>
        </w:rPr>
        <w:t xml:space="preserve"> po sucu</w:t>
      </w:r>
      <w:r w:rsidR="00992315" w:rsidRPr="000B1FA9">
        <w:rPr>
          <w:color w:val="000000"/>
          <w:lang w:val="hr-HR"/>
        </w:rPr>
        <w:t xml:space="preserve"> pojedincu</w:t>
      </w:r>
      <w:r w:rsidRPr="000B1FA9">
        <w:rPr>
          <w:color w:val="000000"/>
          <w:lang w:val="hr-HR"/>
        </w:rPr>
        <w:t xml:space="preserve"> Luciji Butigan, u stečajnom postupku nad stečajnim dužnikom </w:t>
      </w:r>
      <w:r w:rsidR="00E3293D" w:rsidRPr="000B1FA9">
        <w:rPr>
          <w:color w:val="000000"/>
        </w:rPr>
        <w:t>GEOTEHNIKA - INŽENJERING d.o.o., Zagreb, Gradišćanska 26, OIB: 44124262642</w:t>
      </w:r>
      <w:r w:rsidR="006C4C3A" w:rsidRPr="000B1FA9">
        <w:rPr>
          <w:color w:val="000000"/>
        </w:rPr>
        <w:t xml:space="preserve">, dana </w:t>
      </w:r>
      <w:r w:rsidR="00E3293D" w:rsidRPr="000B1FA9">
        <w:rPr>
          <w:color w:val="000000"/>
        </w:rPr>
        <w:t>23</w:t>
      </w:r>
      <w:r w:rsidR="006C4C3A" w:rsidRPr="000B1FA9">
        <w:rPr>
          <w:color w:val="000000"/>
        </w:rPr>
        <w:t xml:space="preserve">. </w:t>
      </w:r>
      <w:r w:rsidR="00E3293D" w:rsidRPr="000B1FA9">
        <w:rPr>
          <w:color w:val="000000"/>
        </w:rPr>
        <w:t>veljače  2016</w:t>
      </w:r>
      <w:r w:rsidR="006C4C3A" w:rsidRPr="000B1FA9">
        <w:rPr>
          <w:color w:val="000000"/>
        </w:rPr>
        <w:t>.</w:t>
      </w:r>
    </w:p>
    <w:p w:rsidRDefault="006C4C3A" w:rsidP="00E8119A" w:rsidR="006C4C3A" w:rsidRPr="000B1FA9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  <w:t>r i j e š i o     j e</w:t>
      </w:r>
    </w:p>
    <w:p w:rsidRDefault="006C4C3A" w:rsidP="00E8119A" w:rsidR="006C4C3A" w:rsidRPr="000B1FA9">
      <w:pPr>
        <w:rPr>
          <w:bCs/>
          <w:color w:val="000000"/>
          <w:lang w:val="hr-HR"/>
        </w:rPr>
      </w:pPr>
    </w:p>
    <w:p w:rsidRDefault="00E8119A" w:rsidP="00CD10FB" w:rsidR="006738BB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I.</w:t>
      </w:r>
      <w:r w:rsidRPr="000B1FA9">
        <w:rPr>
          <w:bCs/>
          <w:color w:val="000000"/>
          <w:lang w:val="hr-HR"/>
        </w:rPr>
        <w:tab/>
        <w:t xml:space="preserve">Određuje se prodaja u stečajnom postupku nekretnina u vlasništvu stečajnog dužnika </w:t>
      </w:r>
      <w:r w:rsidR="00E3293D" w:rsidRPr="000B1FA9">
        <w:rPr>
          <w:color w:val="000000"/>
        </w:rPr>
        <w:t>GEOTEHNIKA - INŽENJERING d.o.o., Zagreb, Gradišćanska 26, OIB: 44124262642</w:t>
      </w:r>
      <w:r w:rsidRPr="000B1FA9">
        <w:rPr>
          <w:bCs/>
          <w:color w:val="000000"/>
          <w:lang w:val="hr-HR"/>
        </w:rPr>
        <w:t>, uz odgovarajuću primjenu pravila o ovrsi na nekretnin</w:t>
      </w:r>
      <w:r w:rsidR="00CD10FB" w:rsidRPr="000B1FA9">
        <w:rPr>
          <w:bCs/>
          <w:color w:val="000000"/>
          <w:lang w:val="hr-HR"/>
        </w:rPr>
        <w:t>ama upisanim</w:t>
      </w:r>
      <w:r w:rsidR="006738BB" w:rsidRPr="000B1FA9">
        <w:rPr>
          <w:bCs/>
          <w:color w:val="000000"/>
          <w:lang w:val="hr-HR"/>
        </w:rPr>
        <w:t xml:space="preserve"> u Općinski sud u </w:t>
      </w:r>
      <w:r w:rsidR="00E3293D" w:rsidRPr="000B1FA9">
        <w:rPr>
          <w:bCs/>
          <w:color w:val="000000"/>
          <w:lang w:val="hr-HR"/>
        </w:rPr>
        <w:t>Velikoj Gorici, i to:</w:t>
      </w:r>
    </w:p>
    <w:p w:rsidRDefault="006738BB" w:rsidP="006738BB" w:rsidR="006738BB" w:rsidRPr="000B1FA9">
      <w:pPr>
        <w:ind w:firstLine="720"/>
        <w:jc w:val="both"/>
        <w:rPr>
          <w:bCs/>
          <w:color w:val="000000"/>
          <w:lang w:val="hr-HR"/>
        </w:rPr>
      </w:pPr>
    </w:p>
    <w:p w:rsidRDefault="00E3293D" w:rsidP="00E3293D" w:rsidR="00E3293D" w:rsidRPr="000B1FA9">
      <w:pPr>
        <w:ind w:firstLine="294" w:left="426"/>
        <w:jc w:val="both"/>
        <w:rPr>
          <w:color w:val="000000"/>
          <w:lang w:val="hr-HR"/>
        </w:rPr>
      </w:pPr>
      <w:r w:rsidRPr="000B1FA9">
        <w:rPr>
          <w:color w:val="000000"/>
          <w:lang w:val="hr-HR"/>
        </w:rPr>
        <w:t>1. nekretnine upisane u zemljišnim knjigama Općinskog suda u Velikoj Gorici zk.ul. 1447, k.o. Gradići, na k.č.br. 380/6- zgrada u mjestu površine 899 m2, na k.č.br. 380/7- zgrada u mjestu površine 2662 m2 i na k.č.br. 380/8- zgrada u mjestu površine 1066 m2, ukupne površine 4627 m2;</w:t>
      </w:r>
    </w:p>
    <w:p w:rsidRDefault="00E3293D" w:rsidP="00E3293D" w:rsidR="00E3293D" w:rsidRPr="000B1FA9">
      <w:pPr>
        <w:ind w:firstLine="294" w:left="426"/>
        <w:jc w:val="both"/>
        <w:rPr>
          <w:color w:val="000000"/>
          <w:lang w:val="hr-HR"/>
        </w:rPr>
      </w:pPr>
    </w:p>
    <w:p w:rsidRDefault="00E3293D" w:rsidP="00E3293D" w:rsidR="00E3293D" w:rsidRPr="000B1FA9">
      <w:pPr>
        <w:ind w:firstLine="294" w:left="426"/>
        <w:jc w:val="both"/>
        <w:rPr>
          <w:color w:val="000000"/>
          <w:lang w:val="hr-HR"/>
        </w:rPr>
      </w:pPr>
      <w:r w:rsidRPr="000B1FA9">
        <w:rPr>
          <w:color w:val="000000"/>
          <w:lang w:val="hr-HR"/>
        </w:rPr>
        <w:t>2. nekretnina upisana u zemljišnim knjigama Općinskog suda u Velikoj Gorici zk.ul. 1548, k.o. Gradići, na k.č.br. 380/14- gospodarsko dvorište u Vukomeričkoj ulici površine 729 m2 i to na 1544/10000 suvlasničkog dijela nekretnine;</w:t>
      </w:r>
    </w:p>
    <w:p w:rsidRDefault="00E3293D" w:rsidP="00E3293D" w:rsidR="00E3293D" w:rsidRPr="000B1FA9">
      <w:pPr>
        <w:ind w:firstLine="294" w:left="426"/>
        <w:jc w:val="both"/>
        <w:rPr>
          <w:color w:val="000000"/>
          <w:lang w:val="hr-HR"/>
        </w:rPr>
      </w:pPr>
    </w:p>
    <w:p w:rsidRDefault="00E3293D" w:rsidP="00E3293D" w:rsidR="00CD10FB" w:rsidRPr="000B1FA9">
      <w:pPr>
        <w:ind w:firstLine="294" w:left="426"/>
        <w:jc w:val="both"/>
        <w:rPr>
          <w:bCs/>
          <w:color w:val="000000"/>
          <w:lang w:val="hr-HR"/>
        </w:rPr>
      </w:pPr>
      <w:r w:rsidRPr="000B1FA9">
        <w:rPr>
          <w:color w:val="000000"/>
          <w:lang w:val="hr-HR"/>
        </w:rPr>
        <w:t>3. nekretnine upisane u zemljišnim knjigama Općinskog suda u Velikoj Gorici zk.ul. 570, k.o. Gradići, na k.č.br. 380/2- pašnjak Majevice površine 4625 m2, na k.č.br. 380/13- pašnjak Majevice površine 300m2 i na k.č.br. 380/17- pašnjak Majevice površine 16 m2, ukupne površine 4941 m2 i to na 47/100 suvlasničkog dijela nekretnine</w:t>
      </w:r>
    </w:p>
    <w:p w:rsidRDefault="00E3293D" w:rsidP="00CD10FB" w:rsidR="00E3293D" w:rsidRPr="000B1FA9">
      <w:pPr>
        <w:ind w:firstLine="709"/>
        <w:jc w:val="both"/>
        <w:rPr>
          <w:bCs/>
          <w:color w:val="000000"/>
          <w:lang w:val="hr-HR"/>
        </w:rPr>
      </w:pPr>
    </w:p>
    <w:p w:rsidRDefault="00E3293D" w:rsidP="00E3293D" w:rsidR="00E3293D" w:rsidRPr="000B1FA9">
      <w:pPr>
        <w:ind w:hanging="426" w:left="426"/>
        <w:jc w:val="both"/>
        <w:rPr>
          <w:color w:val="000000"/>
          <w:lang w:val="hr-HR"/>
        </w:rPr>
      </w:pPr>
      <w:r w:rsidRPr="000B1FA9">
        <w:rPr>
          <w:rFonts w:hAnsi="Bookman Old Style" w:ascii="Bookman Old Style"/>
          <w:color w:val="000000"/>
          <w:lang w:val="hr-HR"/>
        </w:rPr>
        <w:t xml:space="preserve">   </w:t>
      </w:r>
      <w:r w:rsidRPr="000B1FA9">
        <w:rPr>
          <w:rFonts w:hAnsi="Bookman Old Style" w:ascii="Bookman Old Style"/>
          <w:color w:val="000000"/>
          <w:lang w:val="hr-HR"/>
        </w:rPr>
        <w:tab/>
      </w:r>
      <w:r w:rsidRPr="000B1FA9">
        <w:rPr>
          <w:color w:val="000000"/>
          <w:lang w:val="hr-HR"/>
        </w:rPr>
        <w:tab/>
        <w:t>4. nekretnina upisana u zemljišnim knjigama Općinskog suda u Velikoj Gorici zk.ul. 1481, k.o. Gradići, na k.č.br. 380/11- pašnjak Majevice površine 13.845 m2;</w:t>
      </w:r>
    </w:p>
    <w:p w:rsidRDefault="00E3293D" w:rsidP="00CD10FB" w:rsidR="00E3293D" w:rsidRPr="000B1FA9">
      <w:pPr>
        <w:ind w:firstLine="709"/>
        <w:jc w:val="both"/>
        <w:rPr>
          <w:bCs/>
          <w:color w:val="000000"/>
          <w:lang w:val="hr-HR"/>
        </w:rPr>
      </w:pPr>
    </w:p>
    <w:p w:rsidRDefault="00E3293D" w:rsidP="00961B50" w:rsidR="00E3293D" w:rsidRPr="000B1FA9">
      <w:pPr>
        <w:jc w:val="both"/>
        <w:rPr>
          <w:color w:val="000000"/>
          <w:lang w:val="hr-HR"/>
        </w:rPr>
      </w:pPr>
      <w:r w:rsidRPr="000B1FA9">
        <w:rPr>
          <w:color w:val="000000"/>
          <w:lang w:val="hr-HR"/>
        </w:rPr>
        <w:t xml:space="preserve">Na </w:t>
      </w:r>
      <w:r w:rsidR="00961B50" w:rsidRPr="000B1FA9">
        <w:rPr>
          <w:color w:val="000000"/>
          <w:lang w:val="hr-HR"/>
        </w:rPr>
        <w:t xml:space="preserve">gore navedenim </w:t>
      </w:r>
      <w:r w:rsidRPr="000B1FA9">
        <w:rPr>
          <w:color w:val="000000"/>
          <w:lang w:val="hr-HR"/>
        </w:rPr>
        <w:t xml:space="preserve">nekretninama </w:t>
      </w:r>
      <w:r w:rsidR="00961B50" w:rsidRPr="000B1FA9">
        <w:rPr>
          <w:color w:val="000000"/>
          <w:lang w:val="hr-HR"/>
        </w:rPr>
        <w:t>upisana su razlučna prava u korist:</w:t>
      </w:r>
    </w:p>
    <w:p w:rsidRDefault="00E3293D" w:rsidP="00E3293D" w:rsidR="00E3293D" w:rsidRPr="000B1FA9">
      <w:pPr>
        <w:jc w:val="both"/>
        <w:rPr>
          <w:color w:val="000000"/>
          <w:lang w:val="hr-HR"/>
        </w:rPr>
      </w:pPr>
    </w:p>
    <w:p w:rsidRDefault="00961B50" w:rsidP="00961B50" w:rsidR="00E3293D" w:rsidRPr="000B1FA9">
      <w:pPr>
        <w:ind w:firstLine="720"/>
        <w:jc w:val="both"/>
        <w:rPr>
          <w:color w:val="000000"/>
          <w:lang w:val="hr-HR"/>
        </w:rPr>
      </w:pPr>
      <w:r w:rsidRPr="000B1FA9">
        <w:rPr>
          <w:color w:val="000000"/>
          <w:lang w:val="hr-HR"/>
        </w:rPr>
        <w:t>Republika Hrvatska Ministarstvo</w:t>
      </w:r>
      <w:r w:rsidR="00E3293D" w:rsidRPr="000B1FA9">
        <w:rPr>
          <w:color w:val="000000"/>
          <w:lang w:val="hr-HR"/>
        </w:rPr>
        <w:t xml:space="preserve"> Financija, Porezna uprava, Područni ured Zagreb, O</w:t>
      </w:r>
      <w:r w:rsidRPr="000B1FA9">
        <w:rPr>
          <w:color w:val="000000"/>
          <w:lang w:val="hr-HR"/>
        </w:rPr>
        <w:t>IB:</w:t>
      </w:r>
      <w:r w:rsidR="00E3293D" w:rsidRPr="000B1FA9">
        <w:rPr>
          <w:color w:val="000000"/>
          <w:lang w:val="hr-HR"/>
        </w:rPr>
        <w:t>18683136487, Zagreb, Avenija Dubrovnik 32 temeljem Ugovora o založnom pravu od 07. svibnja 2012. godine u iznosu od 5.089.662,27 kuna uvećano za sve kamate prema uredbi o visni zatezne kamate na zakašnjelo plaćanje javnih prihoda, naknade, troškove i sve poreze utvrđene posebnim propisima, a sve prema citiranom ugovoru;</w:t>
      </w:r>
    </w:p>
    <w:p w:rsidRDefault="00E3293D" w:rsidP="00961B50" w:rsidR="00E3293D" w:rsidRPr="000B1FA9">
      <w:pPr>
        <w:jc w:val="both"/>
        <w:rPr>
          <w:color w:val="000000"/>
          <w:lang w:val="hr-HR"/>
        </w:rPr>
      </w:pPr>
    </w:p>
    <w:p w:rsidRDefault="00961B50" w:rsidP="00961B50" w:rsidR="00B83938" w:rsidRPr="000B1FA9">
      <w:pPr>
        <w:jc w:val="both"/>
        <w:rPr>
          <w:color w:val="000000"/>
          <w:lang w:val="hr-HR"/>
        </w:rPr>
      </w:pPr>
      <w:r w:rsidRPr="000B1FA9">
        <w:rPr>
          <w:color w:val="000000"/>
          <w:lang w:val="hr-HR"/>
        </w:rPr>
        <w:lastRenderedPageBreak/>
        <w:t xml:space="preserve"> </w:t>
      </w:r>
      <w:r w:rsidRPr="000B1FA9">
        <w:rPr>
          <w:color w:val="000000"/>
          <w:lang w:val="hr-HR"/>
        </w:rPr>
        <w:tab/>
      </w:r>
    </w:p>
    <w:p w:rsidRDefault="00961B50" w:rsidP="00B83938" w:rsidR="00E3293D" w:rsidRPr="000B1FA9">
      <w:pPr>
        <w:ind w:firstLine="720"/>
        <w:jc w:val="both"/>
        <w:rPr>
          <w:color w:val="000000"/>
          <w:lang w:val="hr-HR"/>
        </w:rPr>
      </w:pPr>
      <w:r w:rsidRPr="000B1FA9">
        <w:rPr>
          <w:color w:val="000000"/>
          <w:lang w:val="hr-HR"/>
        </w:rPr>
        <w:t>Zagrebačke banka</w:t>
      </w:r>
      <w:r w:rsidR="00E3293D" w:rsidRPr="000B1FA9">
        <w:rPr>
          <w:color w:val="000000"/>
          <w:lang w:val="hr-HR"/>
        </w:rPr>
        <w:t xml:space="preserve"> d.d., OIB: 929632234473, Trg bana Josipa Jelačića 10, 10000 Zagreb, Hrvatska, temeljem Ugovora o založnom pravu od 28. 10. 2014. godine u iznosu od 21.490.169,37 kuna uvećano za ugovorene kamate, troškove i odredbe koje proizlaze iz ugovora;</w:t>
      </w:r>
    </w:p>
    <w:p w:rsidRDefault="00B83938" w:rsidP="00961B50" w:rsidR="00B83938" w:rsidRPr="000B1FA9">
      <w:pPr>
        <w:jc w:val="both"/>
        <w:rPr>
          <w:color w:val="000000"/>
          <w:lang w:val="hr-HR"/>
        </w:rPr>
      </w:pPr>
    </w:p>
    <w:p w:rsidRDefault="00961B50" w:rsidP="00961B50" w:rsidR="00E3293D" w:rsidRPr="000B1FA9">
      <w:pPr>
        <w:jc w:val="both"/>
        <w:rPr>
          <w:color w:val="000000"/>
          <w:lang w:val="hr-HR"/>
        </w:rPr>
      </w:pPr>
      <w:r w:rsidRPr="000B1FA9">
        <w:rPr>
          <w:color w:val="000000"/>
          <w:lang w:val="hr-HR"/>
        </w:rPr>
        <w:tab/>
        <w:t>Republike Hrvatska- Ministarstvo</w:t>
      </w:r>
      <w:r w:rsidR="00E3293D" w:rsidRPr="000B1FA9">
        <w:rPr>
          <w:color w:val="000000"/>
          <w:lang w:val="hr-HR"/>
        </w:rPr>
        <w:t xml:space="preserve"> Financija, Porezna uprava, Područni ured Zagreb, OIB: 18683136487, Zagreb, Avenija Dubrovnik 32, 10000 Zagreb, Hrvatska, temeljem Ugovora o založnom pravu od 30. 01. 2015. godine u iznosu od 2.738.573,64 kuna te prema svim ostalim odredbama iz citiranog ugovora.</w:t>
      </w:r>
    </w:p>
    <w:p w:rsidRDefault="00E3293D" w:rsidP="00961B50" w:rsidR="00E3293D" w:rsidRPr="000B1FA9">
      <w:pPr>
        <w:ind w:hanging="426" w:left="426"/>
        <w:jc w:val="both"/>
        <w:rPr>
          <w:bCs/>
          <w:color w:val="000000"/>
          <w:lang w:val="hr-HR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II.</w:t>
      </w:r>
      <w:r w:rsidRPr="000B1FA9">
        <w:rPr>
          <w:bCs/>
          <w:color w:val="000000"/>
          <w:lang w:val="hr-HR"/>
        </w:rPr>
        <w:tab/>
        <w:t>Zaključkom o prodaji utv</w:t>
      </w:r>
      <w:r w:rsidR="00961B50" w:rsidRPr="000B1FA9">
        <w:rPr>
          <w:bCs/>
          <w:color w:val="000000"/>
          <w:lang w:val="hr-HR"/>
        </w:rPr>
        <w:t>rdit će se vrijednost nekretnina</w:t>
      </w:r>
      <w:r w:rsidRPr="000B1FA9">
        <w:rPr>
          <w:bCs/>
          <w:color w:val="000000"/>
          <w:lang w:val="hr-HR"/>
        </w:rPr>
        <w:t>, n</w:t>
      </w:r>
      <w:r w:rsidR="00961B50" w:rsidRPr="000B1FA9">
        <w:rPr>
          <w:bCs/>
          <w:color w:val="000000"/>
          <w:lang w:val="hr-HR"/>
        </w:rPr>
        <w:t>ačin i uvjeti prodaje nekretnina</w:t>
      </w:r>
      <w:r w:rsidRPr="000B1FA9">
        <w:rPr>
          <w:bCs/>
          <w:color w:val="000000"/>
          <w:lang w:val="hr-HR"/>
        </w:rPr>
        <w:t xml:space="preserve"> iz točke I</w:t>
      </w:r>
      <w:r w:rsidR="006C4C3A" w:rsidRPr="000B1FA9">
        <w:rPr>
          <w:bCs/>
          <w:color w:val="000000"/>
          <w:lang w:val="hr-HR"/>
        </w:rPr>
        <w:t>.</w:t>
      </w:r>
      <w:r w:rsidRPr="000B1FA9">
        <w:rPr>
          <w:bCs/>
          <w:color w:val="000000"/>
          <w:lang w:val="hr-HR"/>
        </w:rPr>
        <w:t xml:space="preserve"> ovog Rješenja.</w:t>
      </w:r>
    </w:p>
    <w:p w:rsidRDefault="00E8119A" w:rsidP="00E8119A" w:rsidR="00E8119A" w:rsidRPr="000B1FA9">
      <w:pPr>
        <w:jc w:val="both"/>
        <w:rPr>
          <w:b/>
          <w:bCs/>
          <w:color w:val="000000"/>
          <w:lang w:val="hr-HR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III.</w:t>
      </w:r>
      <w:r w:rsidRPr="000B1FA9">
        <w:rPr>
          <w:bCs/>
          <w:color w:val="000000"/>
          <w:lang w:val="hr-HR"/>
        </w:rPr>
        <w:tab/>
        <w:t>Određuje se upis zabilježbe ov</w:t>
      </w:r>
      <w:r w:rsidR="00961B50" w:rsidRPr="000B1FA9">
        <w:rPr>
          <w:bCs/>
          <w:color w:val="000000"/>
          <w:lang w:val="hr-HR"/>
        </w:rPr>
        <w:t>og Rješenja o prodaji nekretnina</w:t>
      </w:r>
      <w:r w:rsidRPr="000B1FA9">
        <w:rPr>
          <w:bCs/>
          <w:color w:val="000000"/>
          <w:lang w:val="hr-HR"/>
        </w:rPr>
        <w:t xml:space="preserve"> stečajnog dužnika iz točke I. ovog Rješenja u zemljišnim knjigama Općinskog suda u </w:t>
      </w:r>
      <w:r w:rsidR="00961B50" w:rsidRPr="000B1FA9">
        <w:rPr>
          <w:bCs/>
          <w:color w:val="000000"/>
          <w:lang w:val="hr-HR"/>
        </w:rPr>
        <w:t>Velikoj Gorici</w:t>
      </w:r>
      <w:r w:rsidR="00CD10FB" w:rsidRPr="000B1FA9">
        <w:rPr>
          <w:bCs/>
          <w:color w:val="000000"/>
          <w:lang w:val="hr-HR"/>
        </w:rPr>
        <w:t>.</w:t>
      </w: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0B1FA9">
      <w:pPr>
        <w:jc w:val="center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Obrazloženje</w:t>
      </w: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ab/>
        <w:t>Rješenjem ovog suda broj St-</w:t>
      </w:r>
      <w:r w:rsidR="00961B50" w:rsidRPr="000B1FA9">
        <w:rPr>
          <w:bCs/>
          <w:color w:val="000000"/>
          <w:lang w:val="hr-HR"/>
        </w:rPr>
        <w:t>417</w:t>
      </w:r>
      <w:r w:rsidR="006C4C3A" w:rsidRPr="000B1FA9">
        <w:rPr>
          <w:bCs/>
          <w:color w:val="000000"/>
          <w:lang w:val="hr-HR"/>
        </w:rPr>
        <w:t>/</w:t>
      </w:r>
      <w:r w:rsidR="00961B50" w:rsidRPr="000B1FA9">
        <w:rPr>
          <w:bCs/>
          <w:color w:val="000000"/>
          <w:lang w:val="hr-HR"/>
        </w:rPr>
        <w:t>15</w:t>
      </w:r>
      <w:r w:rsidRPr="000B1FA9">
        <w:rPr>
          <w:bCs/>
          <w:color w:val="000000"/>
          <w:lang w:val="hr-HR"/>
        </w:rPr>
        <w:t xml:space="preserve"> od </w:t>
      </w:r>
      <w:r w:rsidR="00961B50" w:rsidRPr="000B1FA9">
        <w:rPr>
          <w:bCs/>
          <w:color w:val="000000"/>
          <w:lang w:val="hr-HR"/>
        </w:rPr>
        <w:t>9</w:t>
      </w:r>
      <w:r w:rsidR="006C4C3A" w:rsidRPr="000B1FA9">
        <w:rPr>
          <w:bCs/>
          <w:color w:val="000000"/>
          <w:lang w:val="hr-HR"/>
        </w:rPr>
        <w:t xml:space="preserve">. </w:t>
      </w:r>
      <w:r w:rsidR="00961B50" w:rsidRPr="000B1FA9">
        <w:rPr>
          <w:bCs/>
          <w:color w:val="000000"/>
          <w:lang w:val="hr-HR"/>
        </w:rPr>
        <w:t>rujna 2015</w:t>
      </w:r>
      <w:r w:rsidR="006C4C3A" w:rsidRPr="000B1FA9">
        <w:rPr>
          <w:bCs/>
          <w:color w:val="000000"/>
          <w:lang w:val="hr-HR"/>
        </w:rPr>
        <w:t>.</w:t>
      </w:r>
      <w:r w:rsidRPr="000B1FA9">
        <w:rPr>
          <w:bCs/>
          <w:color w:val="000000"/>
          <w:lang w:val="hr-HR"/>
        </w:rPr>
        <w:t xml:space="preserve"> otvoren je stečajni postupak nad stečajnim dužnikom </w:t>
      </w:r>
      <w:r w:rsidR="00961B50" w:rsidRPr="000B1FA9">
        <w:rPr>
          <w:color w:val="000000"/>
        </w:rPr>
        <w:t>GEOTEHNIKA - INŽENJERING d.o.o., Zagreb, Gradišćanska 26, OIB: 44124262642</w:t>
      </w:r>
      <w:r w:rsidR="00961B50" w:rsidRPr="000B1FA9">
        <w:rPr>
          <w:bCs/>
          <w:color w:val="000000"/>
          <w:lang w:val="hr-HR"/>
        </w:rPr>
        <w:t>, a stečajnu masu čine</w:t>
      </w:r>
      <w:r w:rsidRPr="000B1FA9">
        <w:rPr>
          <w:bCs/>
          <w:color w:val="000000"/>
          <w:lang w:val="hr-HR"/>
        </w:rPr>
        <w:t xml:space="preserve"> nekretnine koje su predmet ove prodaje, a kako su iste navedene i opisane u točci I. ovog rješenja. </w:t>
      </w:r>
    </w:p>
    <w:p w:rsidRDefault="00B83938" w:rsidP="00E8119A" w:rsidR="00B83938" w:rsidRPr="000B1FA9">
      <w:pPr>
        <w:jc w:val="both"/>
        <w:rPr>
          <w:bCs/>
          <w:color w:val="000000"/>
          <w:lang w:val="hr-HR"/>
        </w:rPr>
      </w:pPr>
    </w:p>
    <w:p w:rsidRDefault="00961B50" w:rsidP="005D3C3E" w:rsidR="00E8119A" w:rsidRPr="000B1FA9">
      <w:pPr>
        <w:ind w:firstLine="720"/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Stečajna</w:t>
      </w:r>
      <w:r w:rsidR="00E8119A" w:rsidRPr="000B1FA9">
        <w:rPr>
          <w:bCs/>
          <w:color w:val="000000"/>
          <w:lang w:val="hr-HR"/>
        </w:rPr>
        <w:t xml:space="preserve"> upravitelj</w:t>
      </w:r>
      <w:r w:rsidRPr="000B1FA9">
        <w:rPr>
          <w:bCs/>
          <w:color w:val="000000"/>
          <w:lang w:val="hr-HR"/>
        </w:rPr>
        <w:t>ica podnijela</w:t>
      </w:r>
      <w:r w:rsidR="00E8119A" w:rsidRPr="000B1FA9">
        <w:rPr>
          <w:bCs/>
          <w:color w:val="000000"/>
          <w:lang w:val="hr-HR"/>
        </w:rPr>
        <w:t xml:space="preserve"> je prijedlog da se nekretnine opisane u točci I. ovog rješenja,</w:t>
      </w:r>
      <w:r w:rsidRPr="000B1FA9">
        <w:rPr>
          <w:bCs/>
          <w:color w:val="000000"/>
          <w:lang w:val="hr-HR"/>
        </w:rPr>
        <w:t xml:space="preserve"> a na kojima su upisana razlučna prava razlučnih</w:t>
      </w:r>
      <w:r w:rsidR="00E8119A" w:rsidRPr="000B1FA9">
        <w:rPr>
          <w:bCs/>
          <w:color w:val="000000"/>
          <w:lang w:val="hr-HR"/>
        </w:rPr>
        <w:t xml:space="preserve"> vjerovnika</w:t>
      </w:r>
      <w:r w:rsidRPr="000B1FA9">
        <w:rPr>
          <w:bCs/>
          <w:color w:val="000000"/>
          <w:lang w:val="hr-HR"/>
        </w:rPr>
        <w:t xml:space="preserve"> </w:t>
      </w:r>
      <w:r w:rsidRPr="000B1FA9">
        <w:rPr>
          <w:color w:val="000000"/>
          <w:lang w:val="hr-HR"/>
        </w:rPr>
        <w:t>Republike Hrvatske Ministarstva Financija, Porezna uprava, Područni ured Zagreb, OIB:18683136487, Zagreb, Avenija Dubrovnik 32 temeljem Ugovora o založnom pravu od 07. svibnja 2012. godine u iznosu od 5.089.662,27 kuna uvećano za sve kamate prema uredbi o visni zatezne kamate na zakašnjelo plaćanje javnih prihoda, naknade, troškove i sve poreze utvrđene posebnim propisima, a sve prema citiranom ugovoru, Zagrebačke banke d.d., OIB: 929632234473, Trg bana Josipa Jelačića 10, 10000 Zagreb, Hrvatska, temeljem Ugovora o založnom pravu od 28. 10. 2014. godine u iznosu od 21.490.169,37 kuna uvećano za ugovorene kamate, troškove i odredbe koje proizlaze iz ugovora, Republika Hrvatska- Ministarstva Financija, Porezna uprava, Područni ured Zagreb, OIB: 18683136487, Zagreb, Avenija Dubrovnik 32, 10000 Zagreb, Hrvatska, temeljem Ugovora o založnom pravu od 30. 01. 2015. godine u iznosu od 2.738.573,64 kuna te prema svim ostalim</w:t>
      </w:r>
      <w:r w:rsidR="005D3C3E" w:rsidRPr="000B1FA9">
        <w:rPr>
          <w:color w:val="000000"/>
          <w:lang w:val="hr-HR"/>
        </w:rPr>
        <w:t xml:space="preserve"> odredbama iz citiranog ugovora,</w:t>
      </w:r>
      <w:r w:rsidR="00556EA5" w:rsidRPr="000B1FA9">
        <w:rPr>
          <w:bCs/>
          <w:color w:val="000000"/>
          <w:lang w:val="hr-HR"/>
        </w:rPr>
        <w:t>proda</w:t>
      </w:r>
      <w:r w:rsidR="00E8119A" w:rsidRPr="000B1FA9">
        <w:rPr>
          <w:bCs/>
          <w:color w:val="000000"/>
          <w:lang w:val="hr-HR"/>
        </w:rPr>
        <w:t xml:space="preserve">ju u stečajnom postupku uz odgovarajuću primjeni pravila o ovrsi na nekretninama, na temelju odredbe članka 164. stavak 1. Stečajnog zakona (Narodne novine br. </w:t>
      </w:r>
      <w:r w:rsidR="00F907C0" w:rsidRPr="000B1FA9">
        <w:rPr>
          <w:color w:val="000000"/>
        </w:rPr>
        <w:t>44/96, 161/98, 29/99, 129/00, 123/03, 197/03, 187/04, 82/06, 116/10, 125/12, 133/12; d</w:t>
      </w:r>
      <w:r w:rsidR="00B83938" w:rsidRPr="000B1FA9">
        <w:rPr>
          <w:bCs/>
          <w:color w:val="000000"/>
          <w:lang w:val="hr-HR"/>
        </w:rPr>
        <w:t>alje: SZ).</w:t>
      </w:r>
    </w:p>
    <w:p w:rsidRDefault="00B83938" w:rsidP="005D3C3E" w:rsidR="00B83938" w:rsidRPr="000B1FA9">
      <w:pPr>
        <w:ind w:firstLine="720"/>
        <w:jc w:val="both"/>
        <w:rPr>
          <w:color w:val="000000"/>
          <w:lang w:val="hr-HR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ab/>
        <w:t>Stoga je, a na temelju odredbe članka 164. stavak 1. i 3. SZ-a odlučeno kao u izreci ovog rješenja.</w:t>
      </w:r>
    </w:p>
    <w:p w:rsidRDefault="00B83938" w:rsidP="00E8119A" w:rsidR="00B83938" w:rsidRPr="000B1FA9">
      <w:pPr>
        <w:jc w:val="both"/>
        <w:rPr>
          <w:bCs/>
          <w:color w:val="000000"/>
          <w:lang w:val="hr-HR"/>
        </w:rPr>
      </w:pPr>
    </w:p>
    <w:p w:rsidRDefault="00E8119A" w:rsidP="00E8119A" w:rsidR="00B83938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ab/>
      </w:r>
    </w:p>
    <w:p w:rsidRDefault="00E8119A" w:rsidP="00B83938" w:rsidR="00E8119A" w:rsidRPr="000B1FA9">
      <w:pPr>
        <w:ind w:firstLine="720"/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lastRenderedPageBreak/>
        <w:t>Zaključkom o prodaji odredit će se vrijednost nekretnina, način i uvjeti prodaje na temelju odredbe članka 164. stavak 4. SZ-a.</w:t>
      </w:r>
    </w:p>
    <w:p w:rsidRDefault="006C4C3A" w:rsidP="00E8119A" w:rsidR="006C4C3A" w:rsidRPr="000B1FA9">
      <w:pPr>
        <w:jc w:val="both"/>
        <w:rPr>
          <w:bCs/>
          <w:color w:val="000000"/>
          <w:lang w:val="hr-HR"/>
        </w:rPr>
      </w:pPr>
    </w:p>
    <w:p w:rsidRDefault="00E8119A" w:rsidP="00E8119A" w:rsidR="00E8119A">
      <w:pPr>
        <w:jc w:val="center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 xml:space="preserve">U Zagrebu </w:t>
      </w:r>
      <w:r w:rsidR="005D3C3E" w:rsidRPr="000B1FA9">
        <w:rPr>
          <w:bCs/>
          <w:color w:val="000000"/>
          <w:lang w:val="hr-HR"/>
        </w:rPr>
        <w:t>23</w:t>
      </w:r>
      <w:r w:rsidR="006C4C3A" w:rsidRPr="000B1FA9">
        <w:rPr>
          <w:bCs/>
          <w:color w:val="000000"/>
          <w:lang w:val="hr-HR"/>
        </w:rPr>
        <w:t xml:space="preserve">. </w:t>
      </w:r>
      <w:r w:rsidR="005D3C3E" w:rsidRPr="000B1FA9">
        <w:rPr>
          <w:bCs/>
          <w:color w:val="000000"/>
          <w:lang w:val="hr-HR"/>
        </w:rPr>
        <w:t>veljače</w:t>
      </w:r>
      <w:r w:rsidR="006C4C3A" w:rsidRPr="000B1FA9">
        <w:rPr>
          <w:bCs/>
          <w:color w:val="000000"/>
          <w:lang w:val="hr-HR"/>
        </w:rPr>
        <w:t xml:space="preserve"> </w:t>
      </w:r>
      <w:r w:rsidRPr="000B1FA9">
        <w:rPr>
          <w:bCs/>
          <w:color w:val="000000"/>
          <w:lang w:val="hr-HR"/>
        </w:rPr>
        <w:t>20</w:t>
      </w:r>
      <w:r w:rsidR="00992315" w:rsidRPr="000B1FA9">
        <w:rPr>
          <w:bCs/>
          <w:color w:val="000000"/>
          <w:lang w:val="hr-HR"/>
        </w:rPr>
        <w:t>1</w:t>
      </w:r>
      <w:r w:rsidR="005D3C3E" w:rsidRPr="000B1FA9">
        <w:rPr>
          <w:bCs/>
          <w:color w:val="000000"/>
          <w:lang w:val="hr-HR"/>
        </w:rPr>
        <w:t>6</w:t>
      </w:r>
      <w:r w:rsidRPr="000B1FA9">
        <w:rPr>
          <w:bCs/>
          <w:color w:val="000000"/>
          <w:lang w:val="hr-HR"/>
        </w:rPr>
        <w:t>.</w:t>
      </w:r>
    </w:p>
    <w:p w:rsidRDefault="000B1FA9" w:rsidP="00E8119A" w:rsidR="000B1FA9" w:rsidRPr="000B1FA9">
      <w:pPr>
        <w:jc w:val="center"/>
        <w:rPr>
          <w:bCs/>
          <w:color w:val="000000"/>
          <w:lang w:val="hr-HR"/>
        </w:rPr>
      </w:pPr>
    </w:p>
    <w:p w:rsidRDefault="006C4C3A" w:rsidP="00E8119A" w:rsidR="006C4C3A" w:rsidRPr="000B1FA9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="00992315" w:rsidRPr="000B1FA9">
        <w:rPr>
          <w:bCs/>
          <w:color w:val="000000"/>
          <w:lang w:val="hr-HR"/>
        </w:rPr>
        <w:t xml:space="preserve">  </w:t>
      </w:r>
      <w:r w:rsidRPr="000B1FA9">
        <w:rPr>
          <w:bCs/>
          <w:color w:val="000000"/>
          <w:lang w:val="hr-HR"/>
        </w:rPr>
        <w:t>S</w:t>
      </w:r>
      <w:r w:rsidR="00992315" w:rsidRPr="000B1FA9">
        <w:rPr>
          <w:bCs/>
          <w:color w:val="000000"/>
          <w:lang w:val="hr-HR"/>
        </w:rPr>
        <w:t xml:space="preserve"> </w:t>
      </w:r>
      <w:r w:rsidRPr="000B1FA9">
        <w:rPr>
          <w:bCs/>
          <w:color w:val="000000"/>
          <w:lang w:val="hr-HR"/>
        </w:rPr>
        <w:t>U</w:t>
      </w:r>
      <w:r w:rsidR="00992315" w:rsidRPr="000B1FA9">
        <w:rPr>
          <w:bCs/>
          <w:color w:val="000000"/>
          <w:lang w:val="hr-HR"/>
        </w:rPr>
        <w:t xml:space="preserve"> </w:t>
      </w:r>
      <w:r w:rsidRPr="000B1FA9">
        <w:rPr>
          <w:bCs/>
          <w:color w:val="000000"/>
          <w:lang w:val="hr-HR"/>
        </w:rPr>
        <w:t>D</w:t>
      </w:r>
      <w:r w:rsidR="00992315" w:rsidRPr="000B1FA9">
        <w:rPr>
          <w:bCs/>
          <w:color w:val="000000"/>
          <w:lang w:val="hr-HR"/>
        </w:rPr>
        <w:t xml:space="preserve"> </w:t>
      </w:r>
      <w:r w:rsidRPr="000B1FA9">
        <w:rPr>
          <w:bCs/>
          <w:color w:val="000000"/>
          <w:lang w:val="hr-HR"/>
        </w:rPr>
        <w:t>A</w:t>
      </w:r>
      <w:r w:rsidR="00992315" w:rsidRPr="000B1FA9">
        <w:rPr>
          <w:bCs/>
          <w:color w:val="000000"/>
          <w:lang w:val="hr-HR"/>
        </w:rPr>
        <w:t xml:space="preserve"> </w:t>
      </w:r>
      <w:r w:rsidRPr="000B1FA9">
        <w:rPr>
          <w:bCs/>
          <w:color w:val="000000"/>
          <w:lang w:val="hr-HR"/>
        </w:rPr>
        <w:t>C:</w:t>
      </w: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</w:p>
    <w:p w:rsidRDefault="005C199F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</w:r>
      <w:r w:rsidRPr="000B1FA9">
        <w:rPr>
          <w:bCs/>
          <w:color w:val="000000"/>
          <w:lang w:val="hr-HR"/>
        </w:rPr>
        <w:tab/>
        <w:t xml:space="preserve">        </w:t>
      </w:r>
      <w:r w:rsidR="00E8119A" w:rsidRPr="000B1FA9">
        <w:rPr>
          <w:bCs/>
          <w:color w:val="000000"/>
          <w:lang w:val="hr-HR"/>
        </w:rPr>
        <w:t>LUCIJA BUTIGAN</w:t>
      </w:r>
      <w:r w:rsidR="006C4C3A" w:rsidRPr="000B1FA9">
        <w:rPr>
          <w:bCs/>
          <w:color w:val="000000"/>
          <w:lang w:val="hr-HR"/>
        </w:rPr>
        <w:t>, v.r.</w:t>
      </w:r>
    </w:p>
    <w:p w:rsidRDefault="006C4C3A" w:rsidP="00E8119A" w:rsidR="006C4C3A" w:rsidRPr="000B1FA9">
      <w:pPr>
        <w:jc w:val="both"/>
        <w:rPr>
          <w:bCs/>
          <w:color w:val="000000"/>
          <w:lang w:val="hr-HR"/>
        </w:rPr>
      </w:pPr>
    </w:p>
    <w:p w:rsidRDefault="006C4C3A" w:rsidR="006C4C3A" w:rsidRPr="000B1FA9">
      <w:pPr>
        <w:ind w:left="4320"/>
        <w:rPr>
          <w:color w:val="000000"/>
        </w:rPr>
      </w:pPr>
      <w:r w:rsidRPr="000B1FA9">
        <w:rPr>
          <w:color w:val="000000"/>
        </w:rPr>
        <w:t>Za točnost otpravka-ovlašteni službenik:</w:t>
      </w:r>
    </w:p>
    <w:p w:rsidRDefault="006C4C3A" w:rsidR="006C4C3A" w:rsidRPr="000B1FA9">
      <w:pPr>
        <w:ind w:left="5040"/>
        <w:rPr>
          <w:color w:val="000000"/>
        </w:rPr>
      </w:pPr>
      <w:r w:rsidRPr="000B1FA9">
        <w:rPr>
          <w:color w:val="000000"/>
        </w:rPr>
        <w:t xml:space="preserve">       (</w:t>
      </w:r>
      <w:r w:rsidR="007B454B" w:rsidRPr="000B1FA9">
        <w:rPr>
          <w:color w:val="000000"/>
        </w:rPr>
        <w:t>Valentina</w:t>
      </w:r>
      <w:r w:rsidRPr="000B1FA9">
        <w:rPr>
          <w:color w:val="000000"/>
        </w:rPr>
        <w:t xml:space="preserve"> </w:t>
      </w:r>
      <w:r w:rsidR="007B454B" w:rsidRPr="000B1FA9">
        <w:rPr>
          <w:color w:val="000000"/>
        </w:rPr>
        <w:t>Kranjčić</w:t>
      </w:r>
      <w:r w:rsidRPr="000B1FA9">
        <w:rPr>
          <w:color w:val="000000"/>
        </w:rPr>
        <w:t>)</w:t>
      </w:r>
    </w:p>
    <w:p w:rsidRDefault="005C199F" w:rsidR="005C199F" w:rsidRPr="000B1FA9">
      <w:pPr>
        <w:rPr>
          <w:color w:val="000000"/>
        </w:rPr>
      </w:pP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UPUTA O PRAVNOM LIJEKU:</w:t>
      </w: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Protiv ovog rješenja pravo žalbe imaju stečajni upravitelj i razlučni vjerovnici.</w:t>
      </w:r>
    </w:p>
    <w:p w:rsidRDefault="00E8119A" w:rsidP="00E8119A" w:rsidR="00E8119A" w:rsidRPr="000B1FA9">
      <w:pPr>
        <w:jc w:val="both"/>
        <w:rPr>
          <w:bCs/>
          <w:color w:val="000000"/>
          <w:lang w:val="hr-HR"/>
        </w:rPr>
      </w:pPr>
      <w:r w:rsidRPr="000B1FA9">
        <w:rPr>
          <w:bCs/>
          <w:color w:val="000000"/>
          <w:lang w:val="hr-HR"/>
        </w:rPr>
        <w:t>Žalba se podnosi ovom sudu u tri primjerka za Visoki trgovački sud RH u roku od osam dana od dana dostave rješenja.</w:t>
      </w:r>
    </w:p>
    <w:p w:rsidRDefault="00992315" w:rsidP="00E8119A" w:rsidR="00992315" w:rsidRPr="000B1FA9">
      <w:pPr>
        <w:jc w:val="both"/>
        <w:rPr>
          <w:bCs/>
          <w:color w:val="000000"/>
          <w:lang w:val="hr-HR"/>
        </w:rPr>
      </w:pPr>
    </w:p>
    <w:p w:rsidRDefault="006C4C3A" w:rsidP="00E8119A" w:rsidR="006C4C3A" w:rsidRPr="000B1FA9">
      <w:pPr>
        <w:jc w:val="both"/>
        <w:rPr>
          <w:bCs/>
          <w:color w:val="000000"/>
          <w:lang w:val="hr-HR"/>
        </w:rPr>
      </w:pPr>
    </w:p>
    <w:p w:rsidRDefault="00FA7A3A" w:rsidP="00E8119A" w:rsidR="00E8119A" w:rsidRPr="000B1FA9">
      <w:pPr>
        <w:jc w:val="both"/>
        <w:rPr>
          <w:bCs/>
          <w:color w:val="FFFFFF"/>
          <w:lang w:val="hr-HR"/>
        </w:rPr>
      </w:pPr>
      <w:r w:rsidRPr="000B1FA9">
        <w:rPr>
          <w:bCs/>
          <w:color w:val="FFFFFF"/>
          <w:lang w:val="hr-HR"/>
        </w:rPr>
        <w:t>DNA</w:t>
      </w:r>
      <w:r w:rsidR="00E8119A" w:rsidRPr="000B1FA9">
        <w:rPr>
          <w:bCs/>
          <w:color w:val="FFFFFF"/>
          <w:lang w:val="hr-HR"/>
        </w:rPr>
        <w:t>:</w:t>
      </w:r>
    </w:p>
    <w:p w:rsidRDefault="00E8119A" w:rsidP="00E8119A" w:rsidR="00E8119A" w:rsidRPr="000B1F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B1FA9">
        <w:rPr>
          <w:bCs/>
          <w:color w:val="FFFFFF"/>
          <w:lang w:val="hr-HR"/>
        </w:rPr>
        <w:t>stečajn</w:t>
      </w:r>
      <w:r w:rsidR="005D3C3E" w:rsidRPr="000B1FA9">
        <w:rPr>
          <w:bCs/>
          <w:color w:val="FFFFFF"/>
          <w:lang w:val="hr-HR"/>
        </w:rPr>
        <w:t>a</w:t>
      </w:r>
      <w:r w:rsidRPr="000B1FA9">
        <w:rPr>
          <w:bCs/>
          <w:color w:val="FFFFFF"/>
          <w:lang w:val="hr-HR"/>
        </w:rPr>
        <w:t xml:space="preserve"> upravitelj</w:t>
      </w:r>
      <w:r w:rsidR="005D3C3E" w:rsidRPr="000B1FA9">
        <w:rPr>
          <w:bCs/>
          <w:color w:val="FFFFFF"/>
          <w:lang w:val="hr-HR"/>
        </w:rPr>
        <w:t>ica</w:t>
      </w:r>
    </w:p>
    <w:p w:rsidRDefault="00E8119A" w:rsidP="001F35A9" w:rsidR="00E8119A" w:rsidRPr="000B1FA9">
      <w:pPr>
        <w:ind w:left="720"/>
        <w:jc w:val="both"/>
        <w:rPr>
          <w:bCs/>
          <w:color w:val="FFFFFF"/>
          <w:lang w:val="hr-HR"/>
        </w:rPr>
      </w:pPr>
      <w:r w:rsidRPr="000B1FA9">
        <w:rPr>
          <w:bCs/>
          <w:color w:val="FFFFFF"/>
          <w:lang w:val="hr-HR"/>
        </w:rPr>
        <w:t>razlučni vjerovnici:</w:t>
      </w:r>
    </w:p>
    <w:p w:rsidRDefault="005D3C3E" w:rsidP="00E8119A" w:rsidR="005D3C3E" w:rsidRPr="000B1F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B1FA9">
        <w:rPr>
          <w:bCs/>
          <w:color w:val="FFFFFF"/>
          <w:lang w:val="hr-HR"/>
        </w:rPr>
        <w:t>RH MF Porezna uprava putem ŽDO-a</w:t>
      </w:r>
    </w:p>
    <w:p w:rsidRDefault="005D3C3E" w:rsidP="00E8119A" w:rsidR="005D3C3E" w:rsidRPr="000B1F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B1FA9">
        <w:rPr>
          <w:bCs/>
          <w:color w:val="FFFFFF"/>
          <w:lang w:val="hr-HR"/>
        </w:rPr>
        <w:t>Zagrebačka banka d.d. Zagreb,</w:t>
      </w:r>
    </w:p>
    <w:p w:rsidRDefault="00B83938" w:rsidP="00E8119A" w:rsidR="005D3C3E" w:rsidRPr="000B1F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B1FA9">
        <w:rPr>
          <w:bCs/>
          <w:color w:val="FFFFFF"/>
          <w:lang w:val="hr-HR"/>
        </w:rPr>
        <w:t>Općinski sud u Velikoj Gorici, zemljišno knjižni odjel- po pravomoćnosti</w:t>
      </w:r>
    </w:p>
    <w:p w:rsidRDefault="001F35A9" w:rsidP="00E8119A" w:rsidR="001F35A9" w:rsidRPr="000B1F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B1FA9">
        <w:rPr>
          <w:bCs/>
          <w:color w:val="FFFFFF"/>
          <w:lang w:val="hr-HR"/>
        </w:rPr>
        <w:t>e-oglasna ploča suda – 8 dana</w:t>
      </w:r>
    </w:p>
    <w:p w:rsidRDefault="00E8119A" w:rsidP="00E8119A" w:rsidR="00E8119A" w:rsidRPr="000B1FA9">
      <w:pPr>
        <w:jc w:val="both"/>
        <w:rPr>
          <w:bCs/>
          <w:color w:val="FFFFFF"/>
          <w:lang w:val="hr-HR"/>
        </w:rPr>
      </w:pPr>
    </w:p>
    <w:p w:rsidRDefault="00B83938" w:rsidP="006C4C3A" w:rsidR="00FA699B" w:rsidRPr="000B1FA9">
      <w:pPr>
        <w:jc w:val="both"/>
        <w:rPr>
          <w:color w:val="FFFFFF"/>
        </w:rPr>
      </w:pPr>
      <w:r w:rsidRPr="000B1FA9">
        <w:rPr>
          <w:bCs/>
          <w:color w:val="FFFFFF"/>
          <w:lang w:val="hr-HR"/>
        </w:rPr>
        <w:t>23.2.16.</w:t>
      </w:r>
    </w:p>
    <w:p w:rsidRDefault="006C4C3A" w:rsidR="006C4C3A" w:rsidRPr="000B1FA9">
      <w:pPr>
        <w:rPr>
          <w:color w:val="000000"/>
        </w:rPr>
      </w:pPr>
    </w:p>
    <w:sectPr w:rsidSect="007B454B" w:rsidR="006C4C3A" w:rsidRPr="000B1FA9">
      <w:headerReference w:type="even" r:id="rId10"/>
      <w:headerReference w:type="default" r:id="rId11"/>
      <w:pgSz w:h="15840" w:w="12240"/>
      <w:pgMar w:gutter="0" w:footer="709" w:header="709" w:left="1531" w:bottom="993" w:right="1531" w:top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B12" w:rsidR="00D47B12" w:rsidRPr="000B1FA9">
      <w:pPr>
        <w:rPr>
          <w:color w:val="000000"/>
        </w:rPr>
      </w:pPr>
      <w:r w:rsidRPr="000B1FA9">
        <w:rPr>
          <w:color w:val="000000"/>
        </w:rPr>
        <w:separator/>
      </w:r>
    </w:p>
  </w:endnote>
  <w:endnote w:id="0" w:type="continuationSeparator">
    <w:p w:rsidRDefault="00D47B12" w:rsidR="00D47B12" w:rsidRPr="000B1FA9">
      <w:pPr>
        <w:rPr>
          <w:color w:val="000000"/>
        </w:rPr>
      </w:pPr>
      <w:r w:rsidRPr="000B1FA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B12" w:rsidR="00D47B12" w:rsidRPr="000B1FA9">
      <w:pPr>
        <w:rPr>
          <w:color w:val="000000"/>
        </w:rPr>
      </w:pPr>
      <w:r w:rsidRPr="000B1FA9">
        <w:rPr>
          <w:color w:val="000000"/>
        </w:rPr>
        <w:separator/>
      </w:r>
    </w:p>
  </w:footnote>
  <w:footnote w:id="0" w:type="continuationSeparator">
    <w:p w:rsidRDefault="00D47B12" w:rsidR="00D47B12" w:rsidRPr="000B1FA9">
      <w:pPr>
        <w:rPr>
          <w:color w:val="000000"/>
        </w:rPr>
      </w:pPr>
      <w:r w:rsidRPr="000B1FA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0B1FA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B1FA9">
      <w:rPr>
        <w:rStyle w:val="Brojstranice"/>
        <w:color w:val="000000"/>
      </w:rPr>
      <w:fldChar w:fldCharType="begin"/>
    </w:r>
    <w:r w:rsidRPr="000B1FA9">
      <w:rPr>
        <w:rStyle w:val="Brojstranice"/>
        <w:color w:val="000000"/>
      </w:rPr>
      <w:instrText xml:space="preserve">PAGE  </w:instrText>
    </w:r>
    <w:r w:rsidRPr="000B1FA9">
      <w:rPr>
        <w:rStyle w:val="Brojstranice"/>
        <w:color w:val="000000"/>
      </w:rPr>
      <w:fldChar w:fldCharType="separate"/>
    </w:r>
    <w:r w:rsidRPr="000B1FA9">
      <w:rPr>
        <w:rStyle w:val="Brojstranice"/>
        <w:noProof/>
        <w:color w:val="000000"/>
      </w:rPr>
      <w:t>3</w:t>
    </w:r>
    <w:r w:rsidRPr="000B1FA9">
      <w:rPr>
        <w:rStyle w:val="Brojstranice"/>
        <w:color w:val="000000"/>
      </w:rPr>
      <w:fldChar w:fldCharType="end"/>
    </w:r>
  </w:p>
  <w:p w:rsidRDefault="00556EA5" w:rsidR="00556EA5" w:rsidRPr="000B1FA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0B1FA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B1FA9">
      <w:rPr>
        <w:rStyle w:val="Brojstranice"/>
        <w:color w:val="000000"/>
      </w:rPr>
      <w:fldChar w:fldCharType="begin"/>
    </w:r>
    <w:r w:rsidRPr="000B1FA9">
      <w:rPr>
        <w:rStyle w:val="Brojstranice"/>
        <w:color w:val="000000"/>
      </w:rPr>
      <w:instrText xml:space="preserve">PAGE  </w:instrText>
    </w:r>
    <w:r w:rsidRPr="000B1FA9">
      <w:rPr>
        <w:rStyle w:val="Brojstranice"/>
        <w:color w:val="000000"/>
      </w:rPr>
      <w:fldChar w:fldCharType="separate"/>
    </w:r>
    <w:r w:rsidR="004C3AE9">
      <w:rPr>
        <w:rStyle w:val="Brojstranice"/>
        <w:noProof/>
        <w:color w:val="000000"/>
      </w:rPr>
      <w:t>3</w:t>
    </w:r>
    <w:r w:rsidRPr="000B1FA9">
      <w:rPr>
        <w:rStyle w:val="Brojstranice"/>
        <w:color w:val="000000"/>
      </w:rPr>
      <w:fldChar w:fldCharType="end"/>
    </w:r>
  </w:p>
  <w:p w:rsidRDefault="00556EA5" w:rsidR="00556EA5" w:rsidRPr="000B1FA9">
    <w:pPr>
      <w:pStyle w:val="Zaglavlje"/>
      <w:rPr>
        <w:color w:val="000000"/>
        <w:lang w:val="hr-HR"/>
      </w:rPr>
    </w:pPr>
  </w:p>
  <w:p w:rsidRDefault="00556EA5" w:rsidP="00E8119A" w:rsidR="00556EA5" w:rsidRPr="000B1FA9">
    <w:pPr>
      <w:pStyle w:val="Zaglavlje"/>
      <w:jc w:val="right"/>
      <w:rPr>
        <w:color w:val="000000"/>
        <w:lang w:val="hr-HR"/>
      </w:rPr>
    </w:pPr>
    <w:r w:rsidRPr="000B1FA9">
      <w:rPr>
        <w:color w:val="000000"/>
        <w:lang w:val="hr-HR"/>
      </w:rPr>
      <w:t>20 St-</w:t>
    </w:r>
    <w:r w:rsidR="00961B50" w:rsidRPr="000B1FA9">
      <w:rPr>
        <w:color w:val="000000"/>
        <w:lang w:val="hr-HR"/>
      </w:rPr>
      <w:t>417</w:t>
    </w:r>
    <w:r w:rsidR="006C4C3A" w:rsidRPr="000B1FA9">
      <w:rPr>
        <w:color w:val="000000"/>
        <w:lang w:val="hr-HR"/>
      </w:rPr>
      <w:t>/</w:t>
    </w:r>
    <w:r w:rsidR="00961B50" w:rsidRPr="000B1FA9">
      <w:rPr>
        <w:color w:val="000000"/>
        <w:lang w:val="hr-HR"/>
      </w:rPr>
      <w:t>15</w:t>
    </w:r>
    <w:r w:rsidR="006C4C3A" w:rsidRPr="000B1FA9">
      <w:rPr>
        <w:color w:val="000000"/>
        <w:lang w:val="hr-HR"/>
      </w:rPr>
      <w:t>-</w:t>
    </w:r>
  </w:p>
  <w:p w:rsidRDefault="006C4C3A" w:rsidP="00E8119A" w:rsidR="006C4C3A" w:rsidRPr="000B1FA9">
    <w:pPr>
      <w:pStyle w:val="Zaglavlje"/>
      <w:jc w:val="right"/>
      <w:rPr>
        <w:color w:val="000000"/>
        <w:lang w:val="hr-HR"/>
      </w:rPr>
    </w:pPr>
  </w:p>
  <w:p w:rsidRDefault="00556EA5" w:rsidP="00E8119A" w:rsidR="00556EA5" w:rsidRPr="000B1FA9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  <w:p w:rsidRDefault="00556EA5" w:rsidP="00E8119A" w:rsidR="00556EA5" w:rsidRPr="000B1FA9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D0B5D"/>
    <w:multiLevelType w:val="hybridMultilevel"/>
    <w:tmpl w:val="BFC221C8"/>
    <w:lvl w:tplc="02667AE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5F49"/>
    <w:rsid w:val="000A2C2E"/>
    <w:rsid w:val="000B1FA9"/>
    <w:rsid w:val="000F764F"/>
    <w:rsid w:val="001615CA"/>
    <w:rsid w:val="001756BF"/>
    <w:rsid w:val="001F35A9"/>
    <w:rsid w:val="00261D1A"/>
    <w:rsid w:val="00284F18"/>
    <w:rsid w:val="002967BF"/>
    <w:rsid w:val="002D2C50"/>
    <w:rsid w:val="00327503"/>
    <w:rsid w:val="003562DE"/>
    <w:rsid w:val="00391A2C"/>
    <w:rsid w:val="00396AC4"/>
    <w:rsid w:val="003A5D20"/>
    <w:rsid w:val="003B3BCB"/>
    <w:rsid w:val="003C4D0B"/>
    <w:rsid w:val="00402D99"/>
    <w:rsid w:val="0043486B"/>
    <w:rsid w:val="004631ED"/>
    <w:rsid w:val="004C3AE9"/>
    <w:rsid w:val="00556EA5"/>
    <w:rsid w:val="005833DA"/>
    <w:rsid w:val="005C199F"/>
    <w:rsid w:val="005D3C3E"/>
    <w:rsid w:val="006141C8"/>
    <w:rsid w:val="00616B0B"/>
    <w:rsid w:val="00636E23"/>
    <w:rsid w:val="006738BB"/>
    <w:rsid w:val="00676049"/>
    <w:rsid w:val="006C286B"/>
    <w:rsid w:val="006C4C3A"/>
    <w:rsid w:val="007246F0"/>
    <w:rsid w:val="007A6EB3"/>
    <w:rsid w:val="007B454B"/>
    <w:rsid w:val="007C6F23"/>
    <w:rsid w:val="008109C2"/>
    <w:rsid w:val="008662C1"/>
    <w:rsid w:val="00893DAF"/>
    <w:rsid w:val="00893EFC"/>
    <w:rsid w:val="008A3528"/>
    <w:rsid w:val="008B6928"/>
    <w:rsid w:val="00950295"/>
    <w:rsid w:val="00960169"/>
    <w:rsid w:val="00961B50"/>
    <w:rsid w:val="00992315"/>
    <w:rsid w:val="009B18BC"/>
    <w:rsid w:val="009C14BB"/>
    <w:rsid w:val="009F6271"/>
    <w:rsid w:val="00A17656"/>
    <w:rsid w:val="00A840C5"/>
    <w:rsid w:val="00AC70B5"/>
    <w:rsid w:val="00AD17B7"/>
    <w:rsid w:val="00AF4983"/>
    <w:rsid w:val="00B7239F"/>
    <w:rsid w:val="00B83938"/>
    <w:rsid w:val="00BA50CD"/>
    <w:rsid w:val="00BD5C91"/>
    <w:rsid w:val="00C60078"/>
    <w:rsid w:val="00C6428A"/>
    <w:rsid w:val="00C65EF1"/>
    <w:rsid w:val="00C95015"/>
    <w:rsid w:val="00CD10FB"/>
    <w:rsid w:val="00CE263D"/>
    <w:rsid w:val="00CE3BA2"/>
    <w:rsid w:val="00CE409C"/>
    <w:rsid w:val="00CF670B"/>
    <w:rsid w:val="00D21026"/>
    <w:rsid w:val="00D47B12"/>
    <w:rsid w:val="00D52F47"/>
    <w:rsid w:val="00D73ACE"/>
    <w:rsid w:val="00DB38EB"/>
    <w:rsid w:val="00DD73AC"/>
    <w:rsid w:val="00E067E6"/>
    <w:rsid w:val="00E1602F"/>
    <w:rsid w:val="00E3293D"/>
    <w:rsid w:val="00E460C1"/>
    <w:rsid w:val="00E640D5"/>
    <w:rsid w:val="00E8119A"/>
    <w:rsid w:val="00E95366"/>
    <w:rsid w:val="00F62A96"/>
    <w:rsid w:val="00F830D1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7B454B"/>
    <w:pPr>
      <w:ind w:left="720"/>
      <w:contextualSpacing/>
    </w:pPr>
  </w:style>
  <w:style w:customStyle="true" w:styleId="TekstbaloniaChar" w:type="character">
    <w:name w:val="Tekst balončića Char"/>
    <w:link w:val="Tekstbalonia"/>
    <w:rsid w:val="00E3293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1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F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F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FA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FA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7B454B"/>
    <w:pPr>
      <w:ind w:left="720"/>
      <w:contextualSpacing/>
    </w:pPr>
  </w:style>
  <w:style w:customStyle="1" w:styleId="TekstbaloniaChar" w:type="character">
    <w:name w:val="Tekst balončića Char"/>
    <w:link w:val="Tekstbalonia"/>
    <w:rsid w:val="00E3293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1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F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F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F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F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St-417/2015-58</izvorni_sadrzaj>
    <derivirana_varijabla naziv="DomainObject.Oznaka_1">St-417/2015-58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</izvorni_sadrzaj>
    <derivirana_varijabla naziv="DomainObject.Predmet.StrankaFormated_1">  GEOTEHNIKA - INŽENJERING d.o.o.</derivirana_varijabla>
  </DomainObject.Predmet.StrankaFormated>
  <DomainObject.Predmet.StrankaFormatedOIB>
    <izvorni_sadrzaj>  GEOTEHNIKA - INŽENJERING d.o.o., OIB 44124262642</izvorni_sadrzaj>
    <derivirana_varijabla naziv="DomainObject.Predmet.StrankaFormatedOIB_1">  GEOTEHNIKA - INŽENJERING d.o.o., OIB 44124262642</derivirana_varijabla>
  </DomainObject.Predmet.StrankaFormatedOIB>
  <DomainObject.Predmet.StrankaFormatedWithAdress>
    <izvorni_sadrzaj> GEOTEHNIKA - INŽENJERING d.o.o., Gradišćanska 26, 10000 Zagreb</izvorni_sadrzaj>
    <derivirana_varijabla naziv="DomainObject.Predmet.StrankaFormatedWithAdress_1"> GEOTEHNIKA - INŽENJERING d.o.o., Gradišćanska 26, 10000 Zagreb</derivirana_varijabla>
  </DomainObject.Predmet.StrankaFormatedWithAdress>
  <DomainObject.Predmet.StrankaFormatedWithAdressOIB>
    <izvorni_sadrzaj> GEOTEHNIKA - INŽENJERING d.o.o., OIB 44124262642, Gradišćanska 26, 10000 Zagreb</izvorni_sadrzaj>
    <derivirana_varijabla naziv="DomainObject.Predmet.StrankaFormatedWithAdressOIB_1"> GEOTEHNIKA - INŽENJERING d.o.o., OIB 44124262642, Gradišćanska 26, 10000 Zagreb</derivirana_varijabla>
  </DomainObject.Predmet.StrankaFormatedWithAdressOIB>
  <DomainObject.Predmet.StrankaWithAdress>
    <izvorni_sadrzaj>GEOTEHNIKA - INŽENJERING d.o.o. Gradišćanska 26,10000 Zagreb</izvorni_sadrzaj>
    <derivirana_varijabla naziv="DomainObject.Predmet.StrankaWithAdress_1">GEOTEHNIKA - INŽENJERING d.o.o. Gradišćanska 26,10000 Zagreb</derivirana_varijabla>
  </DomainObject.Predmet.StrankaWithAdress>
  <DomainObject.Predmet.StrankaWithAdressOIB>
    <izvorni_sadrzaj>GEOTEHNIKA - INŽENJERING d.o.o., OIB 44124262642, Gradišćanska 26,10000 Zagreb</izvorni_sadrzaj>
    <derivirana_varijabla naziv="DomainObject.Predmet.StrankaWithAdressOIB_1">GEOTEHNIKA - INŽENJERING d.o.o., OIB 44124262642, Gradišćanska 26,10000 Zagreb</derivirana_varijabla>
  </DomainObject.Predmet.StrankaWithAdressOIB>
  <DomainObject.Predmet.StrankaNazivFormated>
    <izvorni_sadrzaj>GEOTEHNIKA - INŽENJERING d.o.o.</izvorni_sadrzaj>
    <derivirana_varijabla naziv="DomainObject.Predmet.StrankaNazivFormated_1">GEOTEHNIKA - INŽENJERING d.o.o.</derivirana_varijabla>
  </DomainObject.Predmet.StrankaNazivFormated>
  <DomainObject.Predmet.StrankaNazivFormatedOIB>
    <izvorni_sadrzaj>GEOTEHNIKA - INŽENJERING d.o.o., OIB 44124262642</izvorni_sadrzaj>
    <derivirana_varijabla naziv="DomainObject.Predmet.StrankaNazivFormatedOIB_1">GEOTEHNIKA - INŽENJERING d.o.o., OIB 44124262642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</izvorni_sadrzaj>
    <derivirana_varijabla naziv="DomainObject.Predmet.StrankaListFormated_1">
      <item>GEOTEHNIKA - INŽENJERING d.o.o.</item>
    </derivirana_varijabla>
  </DomainObject.Predmet.StrankaListFormated>
  <DomainObject.Predmet.StrankaListFormatedOIB>
    <izvorni_sadrzaj>
      <item>GEOTEHNIKA - INŽENJERING d.o.o., OIB 44124262642</item>
    </izvorni_sadrzaj>
    <derivirana_varijabla naziv="DomainObject.Predmet.StrankaListFormatedOIB_1">
      <item>GEOTEHNIKA - INŽENJERING d.o.o., OIB 44124262642</item>
    </derivirana_varijabla>
  </DomainObject.Predmet.StrankaListFormatedOIB>
  <DomainObject.Predmet.StrankaListFormatedWithAdress>
    <izvorni_sadrzaj>
      <item>GEOTEHNIKA - INŽENJERING d.o.o., Gradišćanska 26, 10000 Zagreb</item>
    </izvorni_sadrzaj>
    <derivirana_varijabla naziv="DomainObject.Predmet.StrankaListFormatedWithAdress_1">
      <item>GEOTEHNIKA - INŽENJERING d.o.o., Gradišćanska 26,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</izvorni_sadrzaj>
    <derivirana_varijabla naziv="DomainObject.Predmet.StrankaListFormatedWithAdressOIB_1">
      <item>GEOTEHNIKA - INŽENJERING d.o.o., OIB 44124262642, Gradišćanska 26, 10000 Zagreb</item>
    </derivirana_varijabla>
  </DomainObject.Predmet.StrankaListFormatedWithAdressOIB>
  <DomainObject.Predmet.StrankaListNazivFormated>
    <izvorni_sadrzaj>
      <item>GEOTEHNIKA - INŽENJERING d.o.o.</item>
    </izvorni_sadrzaj>
    <derivirana_varijabla naziv="DomainObject.Predmet.StrankaListNazivFormated_1">
      <item>GEOTEHNIKA - INŽENJERING d.o.o.</item>
    </derivirana_varijabla>
  </DomainObject.Predmet.StrankaListNazivFormated>
  <DomainObject.Predmet.StrankaListNazivFormatedOIB>
    <izvorni_sadrzaj>
      <item>GEOTEHNIKA - INŽENJERING d.o.o., OIB 44124262642</item>
    </izvorni_sadrzaj>
    <derivirana_varijabla naziv="DomainObject.Predmet.StrankaListNazivFormatedOIB_1">
      <item>GEOTEHNIKA - INŽENJERING d.o.o., OIB 44124262642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St-417/2015-58</izvorni_sadrzaj>
    <derivirana_varijabla naziv="DomainObject.PoslovniBrojDokumenta_1">St-417/2015-58</derivirana_varijabla>
  </DomainObject.PoslovniBrojDokumenta>
  <DomainObject.Predmet.StrankaIDrugi>
    <izvorni_sadrzaj>GEOTEHNIKA - INŽENJERING d.o.o.</izvorni_sadrzaj>
    <derivirana_varijabla naziv="DomainObject.Predmet.StrankaIDrugi_1">GEOTEHNIKA - INŽENJERING d.o.o.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</izvorni_sadrzaj>
    <derivirana_varijabla naziv="DomainObject.Predmet.StrankaIDrugiAdressOIB_1">GEOTEHNIKA - INŽENJERING d.o.o., OIB 44124262642, Gradišćanska 26, 10000 Zagreb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830</properties:Words>
  <properties:Characters>4615</properties:Characters>
  <properties:Lines>123</properties:Lines>
  <properties:Paragraphs>40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2016-02-23T13:27:00Z</dcterms:created>
  <dc:creator>BISERKA</dc:creator>
  <cp:lastModifiedBy>Valentina Kranjčić</cp:lastModifiedBy>
  <cp:lastPrinted>2016-02-23T13:50:00Z</cp:lastPrinted>
  <dcterms:modified xmlns:xsi="http://www.w3.org/2001/XMLSchema-instance" xsi:type="dcterms:W3CDTF">2016-02-23T14:09:00Z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St-417/2015-58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